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4d5e" w14:paraId="7e34d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C0B26">
        <w:t>5</w:t>
      </w:r>
      <w:r w:rsidR="00126C95">
        <w:t>269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26C95" w:rsidR="00126C95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26C95">
        <w:rPr>
          <w:szCs w:val="20"/>
        </w:rPr>
        <w:t xml:space="preserve">KORINA d.o.o., Velika Gorica, Alojzija Stepinca 20, MBS: 080464751, </w:t>
      </w:r>
    </w:p>
    <w:p w:rsidRDefault="00126C95" w:rsidP="00126C95" w:rsidR="00A50304">
      <w:pPr>
        <w:ind w:firstLine="708"/>
        <w:jc w:val="both"/>
        <w:rPr>
          <w:szCs w:val="20"/>
        </w:rPr>
      </w:pPr>
      <w:r>
        <w:rPr>
          <w:szCs w:val="20"/>
        </w:rPr>
        <w:t xml:space="preserve">  OIB: 03149800165</w:t>
      </w:r>
    </w:p>
    <w:p w:rsidRDefault="00126C95" w:rsidP="00126C95" w:rsidR="00126C95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26C95">
        <w:t>6.750,00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C0B2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26A60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5269</izvorni_sadrzaj>
    <derivirana_varijabla naziv="DomainObject.Predmet.Broj_1">5269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St-5269/2015</izvorni_sadrzaj>
    <derivirana_varijabla naziv="DomainObject.Predmet.OznakaBroj_1">St-5269/2015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KORINA d.o.o. zastupanog po punomoćniku Tihomir Houdek</izvorni_sadrzaj>
    <derivirana_varijabla naziv="DomainObject.Predmet.ProtustrankaFormated_1">  KORINA d.o.o. zastupanog po punomoćniku Tihomir Houdek</derivirana_varijabla>
  </DomainObject.Predmet.ProtustrankaFormated>
  <DomainObject.Predmet.ProtustrankaFormatedOIB>
    <izvorni_sadrzaj>  KORINA d.o.o., OIB 03149800165 zastupanog po punomoćniku Tihomir Houdek</izvorni_sadrzaj>
    <derivirana_varijabla naziv="DomainObject.Predmet.ProtustrankaFormatedOIB_1">  KORINA d.o.o., OIB 03149800165 zastupanog po punomoćniku Tihomir Houdek</derivirana_varijabla>
  </DomainObject.Predmet.ProtustrankaFormatedOIB>
  <DomainObject.Predmet.ProtustrankaFormatedWithAdress>
    <izvorni_sadrzaj> KORINA d.o.o., Alojzija Stepinca 20, 10410 Velika Gorica zastupanog po punomoćniku Tihomir Houdek</izvorni_sadrzaj>
    <derivirana_varijabla naziv="DomainObject.Predmet.ProtustrankaFormatedWithAdress_1"> KORINA d.o.o., Alojzija Stepinca 20, 10410 Velika Gorica zastupanog po punomoćniku Tihomir Houdek</derivirana_varijabla>
  </DomainObject.Predmet.ProtustrankaFormatedWithAdress>
  <DomainObject.Predmet.ProtustrankaFormatedWithAdressOIB>
    <izvorni_sadrzaj> KORINA d.o.o., OIB 03149800165, Alojzija Stepinca 20, 10410 Velika Gorica zastupanog po punomoćniku Tihomir Houdek</izvorni_sadrzaj>
    <derivirana_varijabla naziv="DomainObject.Predmet.ProtustrankaFormatedWithAdressOIB_1"> KORINA d.o.o., OIB 03149800165, Alojzija Stepinca 20, 10410 Velika Gorica zastupanog po punomoćniku Tihomir Houdek</derivirana_varijabla>
  </DomainObject.Predmet.ProtustrankaFormatedWithAdressOIB>
  <DomainObject.Predmet.ProtustrankaWithAdress>
    <izvorni_sadrzaj>KORINA d.o.o. Alojzija Stepinca 20, 10410 Velika Gorica</izvorni_sadrzaj>
    <derivirana_varijabla naziv="DomainObject.Predmet.ProtustrankaWithAdress_1">KORINA d.o.o. Alojzija Stepinca 20, 10410 Velika Gorica</derivirana_varijabla>
  </DomainObject.Predmet.ProtustrankaWithAdress>
  <DomainObject.Predmet.ProtustrankaWithAdressOIB>
    <izvorni_sadrzaj>KORINA d.o.o., OIB 03149800165, Alojzija Stepinca 20, 10410 Velika Gorica</izvorni_sadrzaj>
    <derivirana_varijabla naziv="DomainObject.Predmet.ProtustrankaWithAdressOIB_1">KORINA d.o.o., OIB 03149800165, Alojzija Stepinca 20, 10410 Velika Gorica</derivirana_varijabla>
  </DomainObject.Predmet.ProtustrankaWithAdressOIB>
  <DomainObject.Predmet.ProtustrankaNazivFormated>
    <izvorni_sadrzaj>KORINA d.o.o.</izvorni_sadrzaj>
    <derivirana_varijabla naziv="DomainObject.Predmet.ProtustrankaNazivFormated_1">KORINA d.o.o.</derivirana_varijabla>
  </DomainObject.Predmet.ProtustrankaNazivFormated>
  <DomainObject.Predmet.ProtustrankaNazivFormatedOIB>
    <izvorni_sadrzaj>KORINA d.o.o., OIB 03149800165</izvorni_sadrzaj>
    <derivirana_varijabla naziv="DomainObject.Predmet.ProtustrankaNazivFormatedOIB_1">KORINA d.o.o., OIB 03149800165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KORINA d.o.o. zastupanog po punomoćniku Tihomir Houdek</item>
    </izvorni_sadrzaj>
    <derivirana_varijabla naziv="DomainObject.Predmet.ProtuStrankaListFormated_1">
      <item>KORINA d.o.o. zastupanog po punomoćniku Tihomir Houdek</item>
    </derivirana_varijabla>
  </DomainObject.Predmet.ProtuStrankaListFormated>
  <DomainObject.Predmet.ProtuStrankaListFormatedOIB>
    <izvorni_sadrzaj>
      <item>KORINA d.o.o., OIB 03149800165 zastupanog po punomoćniku Tihomir Houdek</item>
    </izvorni_sadrzaj>
    <derivirana_varijabla naziv="DomainObject.Predmet.ProtuStrankaListFormatedOIB_1">
      <item>KORINA d.o.o., OIB 03149800165 zastupanog po punomoćniku Tihomir Houdek</item>
    </derivirana_varijabla>
  </DomainObject.Predmet.ProtuStrankaListFormatedOIB>
  <DomainObject.Predmet.ProtuStrankaListFormatedWithAdress>
    <izvorni_sadrzaj>
      <item>KORINA d.o.o., Alojzija Stepinca 20, 10410 Velika Gorica zastupanog po punomoćniku Tihomir Houdek</item>
    </izvorni_sadrzaj>
    <derivirana_varijabla naziv="DomainObject.Predmet.ProtuStrankaListFormatedWithAdress_1">
      <item>KORINA d.o.o., Alojzija Stepinca 20, 10410 Velika Gorica zastupanog po punomoćniku Tihomir Houdek</item>
    </derivirana_varijabla>
  </DomainObject.Predmet.ProtuStrankaListFormatedWithAdress>
  <DomainObject.Predmet.ProtuStrankaListFormatedWithAdressOIB>
    <izvorni_sadrzaj>
      <item>KORINA d.o.o., OIB 03149800165, Alojzija Stepinca 20, 10410 Velika Gorica zastupanog po punomoćniku Tihomir Houdek</item>
    </izvorni_sadrzaj>
    <derivirana_varijabla naziv="DomainObject.Predmet.ProtuStrankaListFormatedWithAdressOIB_1">
      <item>KORINA d.o.o., OIB 03149800165, Alojzija Stepinca 20, 10410 Velika Gorica zastupanog po punomoćniku Tihomir Houdek</item>
    </derivirana_varijabla>
  </DomainObject.Predmet.ProtuStrankaListFormatedWithAdressOIB>
  <DomainObject.Predmet.ProtuStrankaListNazivFormated>
    <izvorni_sadrzaj>
      <item>KORINA d.o.o.</item>
    </izvorni_sadrzaj>
    <derivirana_varijabla naziv="DomainObject.Predmet.ProtuStrankaListNazivFormated_1">
      <item>KORINA d.o.o.</item>
    </derivirana_varijabla>
  </DomainObject.Predmet.ProtuStrankaListNazivFormated>
  <DomainObject.Predmet.ProtuStrankaListNazivFormatedOIB>
    <izvorni_sadrzaj>
      <item>KORINA d.o.o., OIB 03149800165</item>
    </izvorni_sadrzaj>
    <derivirana_varijabla naziv="DomainObject.Predmet.ProtuStrankaListNazivFormatedOIB_1">
      <item>KORINA d.o.o., OIB 03149800165</item>
    </derivirana_varijabla>
  </DomainObject.Predmet.ProtuStrankaListNazivFormatedOIB>
  <DomainObject.Predmet.OstaliListFormated>
    <izvorni_sadrzaj>
      <item>Tihomir Houdek punomoćnik sudionika u postupku KORINA d.o.o.</item>
    </izvorni_sadrzaj>
    <derivirana_varijabla naziv="DomainObject.Predmet.OstaliListFormated_1">
      <item>Tihomir Houdek punomoćnik sudionika u postupku KORINA d.o.o.</item>
    </derivirana_varijabla>
  </DomainObject.Predmet.OstaliListFormated>
  <DomainObject.Predmet.OstaliListFormatedOIB>
    <izvorni_sadrzaj>
      <item>Tihomir Houdek, OIB 84425342876 punomoćnik sudionika u postupku KORINA d.o.o.</item>
    </izvorni_sadrzaj>
    <derivirana_varijabla naziv="DomainObject.Predmet.OstaliListFormatedOIB_1">
      <item>Tihomir Houdek, OIB 84425342876 punomoćnik sudionika u postupku KORINA d.o.o.</item>
    </derivirana_varijabla>
  </DomainObject.Predmet.OstaliListFormatedOIB>
  <DomainObject.Predmet.OstaliListFormatedWithAdress>
    <izvorni_sadrzaj>
      <item>Tihomir Houdek, Kardinala Alojzija Stepinca 20, 10410 Velika Gorica punomoćnik sudionika u postupku KORINA d.o.o.</item>
    </izvorni_sadrzaj>
    <derivirana_varijabla naziv="DomainObject.Predmet.OstaliListFormatedWithAdress_1">
      <item>Tihomir Houdek, Kardinala Alojzija Stepinca 20, 10410 Velika Gorica punomoćnik sudionika u postupku KORINA d.o.o.</item>
    </derivirana_varijabla>
  </DomainObject.Predmet.OstaliListFormatedWithAdress>
  <DomainObject.Predmet.OstaliListFormatedWithAdressOIB>
    <izvorni_sadrzaj>
      <item>Tihomir Houdek, OIB 84425342876, Kardinala Alojzija Stepinca 20, 10410 Velika Gorica punomoćnik sudionika u postupku KORINA d.o.o.</item>
    </izvorni_sadrzaj>
    <derivirana_varijabla naziv="DomainObject.Predmet.OstaliListFormatedWithAdressOIB_1">
      <item>Tihomir Houdek, OIB 84425342876, Kardinala Alojzija Stepinca 20, 10410 Velika Gorica punomoćnik sudionika u postupku KORINA d.o.o.</item>
    </derivirana_varijabla>
  </DomainObject.Predmet.OstaliListFormatedWithAdressOIB>
  <DomainObject.Predmet.OstaliListNazivFormated>
    <izvorni_sadrzaj>
      <item>Tihomir Houdek</item>
    </izvorni_sadrzaj>
    <derivirana_varijabla naziv="DomainObject.Predmet.OstaliListNazivFormated_1">
      <item>Tihomir Houdek</item>
    </derivirana_varijabla>
  </DomainObject.Predmet.OstaliListNazivFormated>
  <DomainObject.Predmet.OstaliListNazivFormatedOIB>
    <izvorni_sadrzaj>
      <item>Tihomir Houdek, OIB 84425342876</item>
    </izvorni_sadrzaj>
    <derivirana_varijabla naziv="DomainObject.Predmet.OstaliListNazivFormatedOIB_1">
      <item>Tihomir Houdek, OIB 84425342876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KORINA d.o.o.</izvorni_sadrzaj>
    <derivirana_varijabla naziv="DomainObject.Predmet.ProtustrankaIDrugi_1">KORINA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KORINA d.o.o., OIB 03149800165, Alojzija Stepinca 20, 10410 Velika Gorica</izvorni_sadrzaj>
    <derivirana_varijabla naziv="DomainObject.Predmet.ProtustrankaIDrugiAdressOIB_1">KORINA d.o.o., OIB 03149800165, Alojzija Stepinca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KORINA d.o.o.</item>
      <item>Tihomir Houdek</item>
    </izvorni_sadrzaj>
    <derivirana_varijabla naziv="DomainObject.Predmet.SudioniciListNaziv_1">
      <item>FINA Regionalni centar Zagreb</item>
      <item>KORINA d.o.o.</item>
      <item>Tihomir Houdek</item>
    </derivirana_varijabla>
  </DomainObject.Predmet.SudioniciListNaziv>
  <DomainObject.Predmet.SudioniciListAdressOIB>
    <izvorni_sadrzaj>
      <item>FINA Regionalni centar Zagreb, OIB 85821130368, Trg svibanjskih žrtava 1995. 1,10000 Zagreb</item>
      <item>KORINA d.o.o., OIB 03149800165, Alojzija Stepinca 20,10410 Velika Gorica</item>
      <item>Tihomir Houdek, OIB 84425342876, Kardinala Alojzija Stepinca 20,10410 Velika Gorica</item>
    </izvorni_sadrzaj>
    <derivirana_varijabla naziv="DomainObject.Predmet.SudioniciListAdressOIB_1">
      <item>FINA Regionalni centar Zagreb, OIB 85821130368, Trg svibanjskih žrtava 1995. 1,10000 Zagreb</item>
      <item>KORINA d.o.o., OIB 03149800165, Alojzija Stepinca 20,10410 Velika Gorica</item>
      <item>Tihomir Houdek, OIB 84425342876, Kardinala Alojzija Stepinca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03149800165</item>
      <item>, OIB 84425342876</item>
    </izvorni_sadrzaj>
    <derivirana_varijabla naziv="DomainObject.Predmet.SudioniciListNazivOIB_1">
      <item>, OIB 85821130368</item>
      <item>, OIB 03149800165</item>
      <item>, OIB 84425342876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2016-02-17T09:59:00Z</dcterms:created>
  <dc:creator>ilukac</dc:creator>
  <cp:lastModifiedBy>Ksenija Nol</cp:lastModifiedBy>
  <cp:lastPrinted>2016-02-17T09:56:00Z</cp:lastPrinted>
  <dcterms:modified xmlns:xsi="http://www.w3.org/2001/XMLSchema-instance" xsi:type="dcterms:W3CDTF">2016-02-18T09:00:00Z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