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cf9b2" w14:paraId="36cf9b2" w:rsidRDefault="001E7D82"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1331595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1E7D82" w:rsidP="001E7D82" w:rsidR="001E7D82">
      <w:pPr>
        <w:pStyle w:val="Bezproreda"/>
      </w:pPr>
    </w:p>
    <w:p w:rsidRDefault="001E7D82" w:rsidP="001E7D82" w:rsidR="001E7D82">
      <w:pPr>
        <w:pStyle w:val="Bezproreda"/>
      </w:pPr>
    </w:p>
    <w:p w:rsidRDefault="001E7D82" w:rsidP="001E7D82" w:rsidR="00AE649C">
      <w:pPr>
        <w:pStyle w:val="Bezproreda"/>
      </w:pPr>
      <w:r>
        <w:t xml:space="preserve">     Republika Hrvatska</w:t>
      </w:r>
    </w:p>
    <w:p w:rsidRDefault="001E7D82" w:rsidP="001E7D82" w:rsidR="001E7D82">
      <w:pPr>
        <w:pStyle w:val="Bezproreda"/>
      </w:pPr>
      <w:r>
        <w:t>Trgovački sud u Bjelovaru</w:t>
      </w:r>
    </w:p>
    <w:p w:rsidRDefault="001E7D82" w:rsidP="001E7D82" w:rsidR="001E7D82">
      <w:pPr>
        <w:pStyle w:val="Bezproreda"/>
      </w:pPr>
      <w:r>
        <w:t>Bjelovar, Dr. I. Lebovića 42.</w:t>
      </w:r>
    </w:p>
    <w:p w:rsidRDefault="001E7D82" w:rsidP="001E7D82" w:rsidR="001E7D82">
      <w:pPr>
        <w:pStyle w:val="Bezproreda"/>
      </w:pPr>
    </w:p>
    <w:p w:rsidRDefault="001E7D82" w:rsidP="001E7D82" w:rsidR="001E7D82">
      <w:pPr>
        <w:pStyle w:val="Bezproreda"/>
        <w:ind w:firstLine="708" w:left="4248"/>
      </w:pPr>
      <w:r>
        <w:t>Poslovni broj:  1 St-323/2018-12</w:t>
      </w:r>
    </w:p>
    <w:p w:rsidRDefault="001E7D82" w:rsidP="001E7D82" w:rsidR="001E7D82">
      <w:pPr>
        <w:pStyle w:val="Bezproreda"/>
        <w:rPr>
          <w:b/>
        </w:rPr>
      </w:pPr>
    </w:p>
    <w:p w:rsidRDefault="001E7D82" w:rsidP="001E7D82" w:rsidR="001E7D82">
      <w:pPr>
        <w:pStyle w:val="Bezproreda"/>
        <w:rPr>
          <w:b/>
        </w:rPr>
      </w:pPr>
    </w:p>
    <w:p w:rsidRDefault="001E7D82" w:rsidP="001E7D82" w:rsidR="001E7D82">
      <w:pPr>
        <w:pStyle w:val="Bezproreda"/>
        <w:jc w:val="center"/>
      </w:pPr>
      <w:r>
        <w:t>U   I M E    R E P U B L I K E    H R V A T S K E</w:t>
      </w:r>
    </w:p>
    <w:p w:rsidRDefault="001E7D82" w:rsidP="001E7D82" w:rsidR="001E7D82">
      <w:pPr>
        <w:pStyle w:val="Bezproreda"/>
        <w:jc w:val="center"/>
      </w:pPr>
    </w:p>
    <w:p w:rsidRDefault="001E7D82" w:rsidP="001E7D82" w:rsidR="001E7D82">
      <w:pPr>
        <w:pStyle w:val="Bezproreda"/>
        <w:jc w:val="center"/>
      </w:pPr>
      <w:r>
        <w:t>R J E Š E N J E</w:t>
      </w:r>
    </w:p>
    <w:p w:rsidRDefault="001E7D82" w:rsidP="001E7D82" w:rsidR="001E7D82">
      <w:pPr>
        <w:pStyle w:val="Bezproreda"/>
      </w:pPr>
    </w:p>
    <w:p w:rsidRDefault="001E7D82" w:rsidP="001E7D82" w:rsidR="001E7D82">
      <w:pPr>
        <w:pStyle w:val="Bezproreda"/>
      </w:pPr>
    </w:p>
    <w:p w:rsidRDefault="001E7D82" w:rsidP="001E7D82" w:rsidR="001E7D82">
      <w:pPr>
        <w:pStyle w:val="Bezproreda"/>
        <w:ind w:firstLine="708"/>
        <w:jc w:val="both"/>
      </w:pPr>
      <w:r>
        <w:t>Trgovački sud u Bjelovaru, OIB: 07942269267, po  sucu Branki Pleskalt, u stečajnom postupku nad dužnikom  EST WEST TRADE d.o.o. za trgovinu Zagreb, Strojarska cesta 20, OIB: 28695098208, 26. rujna  2018.</w:t>
      </w:r>
    </w:p>
    <w:p w:rsidRDefault="001E7D82" w:rsidP="001E7D82" w:rsidR="001E7D82">
      <w:pPr>
        <w:pStyle w:val="Bezproreda"/>
        <w:ind w:firstLine="708"/>
        <w:jc w:val="both"/>
      </w:pPr>
    </w:p>
    <w:p w:rsidRDefault="001E7D82" w:rsidP="001E7D82" w:rsidR="001E7D82">
      <w:pPr>
        <w:pStyle w:val="Bezproreda"/>
        <w:jc w:val="center"/>
      </w:pPr>
      <w:r>
        <w:t>r i j e š i o   j e</w:t>
      </w:r>
    </w:p>
    <w:p w:rsidRDefault="001E7D82" w:rsidP="001E7D82" w:rsidR="001E7D82">
      <w:pPr>
        <w:pStyle w:val="Bezproreda"/>
        <w:jc w:val="center"/>
      </w:pPr>
    </w:p>
    <w:p w:rsidRDefault="001E7D82" w:rsidP="001E7D82" w:rsidR="001E7D82">
      <w:pPr>
        <w:pStyle w:val="Bezproreda"/>
        <w:jc w:val="center"/>
      </w:pPr>
    </w:p>
    <w:p w:rsidRDefault="001E7D82" w:rsidP="001E7D82" w:rsidR="001E7D82">
      <w:pPr>
        <w:pStyle w:val="Bezproreda"/>
        <w:ind w:firstLine="708"/>
        <w:jc w:val="both"/>
      </w:pPr>
      <w:r>
        <w:t>1.Otvara se stečajni postupak nad dužnikom EST WEST TRADE d.o.o. za trgovinu Zagreb, Strojarska cesta 20, OIB: 28695098208.</w:t>
      </w:r>
    </w:p>
    <w:p w:rsidRDefault="001E7D82" w:rsidP="001E7D82" w:rsidR="001E7D82">
      <w:pPr>
        <w:pStyle w:val="Bezproreda"/>
        <w:ind w:left="720"/>
        <w:jc w:val="both"/>
      </w:pPr>
    </w:p>
    <w:p w:rsidRDefault="001E7D82" w:rsidP="001E7D82" w:rsidR="001E7D82">
      <w:pPr>
        <w:pStyle w:val="Bezproreda"/>
        <w:ind w:firstLine="708"/>
        <w:jc w:val="both"/>
      </w:pPr>
      <w:r>
        <w:t>2.Za stečajnog upravitelja imenuje se Vinko Ljubičić iz Osijeka, Orljavska 4 A, OIB: 91327367435.</w:t>
      </w:r>
    </w:p>
    <w:p w:rsidRDefault="001E7D82" w:rsidP="001E7D82" w:rsidR="001E7D82">
      <w:pPr>
        <w:pStyle w:val="Bezproreda"/>
        <w:ind w:firstLine="708"/>
        <w:jc w:val="both"/>
      </w:pPr>
    </w:p>
    <w:p w:rsidRDefault="001E7D82" w:rsidP="001E7D82" w:rsidR="001E7D82">
      <w:pPr>
        <w:pStyle w:val="Bezproreda"/>
        <w:ind w:firstLine="708"/>
        <w:jc w:val="both"/>
      </w:pPr>
      <w:r>
        <w:t>3. Zaključuje se stečajni postupak nad dužnikom EST WEST TRADE d.o.o. za trgovinu Zagreb, Strojarska cesta 20, OIB: 28695098208.</w:t>
      </w:r>
    </w:p>
    <w:p w:rsidRDefault="001E7D82" w:rsidP="001E7D82" w:rsidR="001E7D82">
      <w:pPr>
        <w:pStyle w:val="Bezproreda"/>
        <w:ind w:firstLine="708"/>
        <w:jc w:val="both"/>
      </w:pPr>
    </w:p>
    <w:p w:rsidRDefault="001E7D82" w:rsidP="001E7D82" w:rsidR="001E7D82">
      <w:pPr>
        <w:pStyle w:val="Bezproreda"/>
        <w:ind w:firstLine="708"/>
        <w:jc w:val="both"/>
      </w:pPr>
      <w:r>
        <w:t>4. Stečajni postupak je otvoren i zaključen s danom 26. rujna  2018. godine u 11,15 sati, kada je ovo rješenje objavljeno na e-oglasnoj ploči ovoga suda.</w:t>
      </w:r>
    </w:p>
    <w:p w:rsidRDefault="001E7D82" w:rsidP="001E7D82" w:rsidR="001E7D82">
      <w:pPr>
        <w:pStyle w:val="Bezproreda"/>
        <w:ind w:firstLine="708"/>
        <w:jc w:val="both"/>
      </w:pPr>
    </w:p>
    <w:p w:rsidRDefault="001E7D82" w:rsidP="001E7D82" w:rsidR="001E7D82">
      <w:pPr>
        <w:pStyle w:val="Bezproreda"/>
        <w:ind w:firstLine="708"/>
        <w:jc w:val="both"/>
      </w:pPr>
      <w:r>
        <w:t>5.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1E7D82" w:rsidP="001E7D82" w:rsidR="001E7D82">
      <w:pPr>
        <w:pStyle w:val="Bezproreda"/>
        <w:ind w:firstLine="708"/>
        <w:jc w:val="both"/>
      </w:pPr>
    </w:p>
    <w:p w:rsidRDefault="001E7D82" w:rsidP="001E7D82" w:rsidR="001E7D82">
      <w:pPr>
        <w:pStyle w:val="Bezproreda"/>
        <w:ind w:firstLine="708"/>
        <w:jc w:val="both"/>
      </w:pPr>
      <w:r>
        <w:t>6. Nakon pravomoćnosti ovoga rješenja stečajni dužnik će se brisati iz sudskog registra.</w:t>
      </w:r>
    </w:p>
    <w:p w:rsidRDefault="001E7D82" w:rsidP="001E7D82" w:rsidR="001E7D82">
      <w:pPr>
        <w:pStyle w:val="Bezproreda"/>
        <w:ind w:firstLine="708"/>
        <w:jc w:val="both"/>
      </w:pPr>
    </w:p>
    <w:p w:rsidRDefault="001E7D82" w:rsidP="001E7D82" w:rsidR="001E7D82">
      <w:pPr>
        <w:pStyle w:val="Bezproreda"/>
        <w:jc w:val="center"/>
      </w:pPr>
      <w:r>
        <w:t>Obrazloženje</w:t>
      </w:r>
    </w:p>
    <w:p w:rsidRDefault="001E7D82" w:rsidP="001E7D82" w:rsidR="001E7D82">
      <w:pPr>
        <w:pStyle w:val="Bezproreda"/>
        <w:jc w:val="both"/>
      </w:pPr>
    </w:p>
    <w:p w:rsidRDefault="001E7D82" w:rsidP="001E7D82" w:rsidR="001E7D82">
      <w:pPr>
        <w:pStyle w:val="Bezproreda"/>
        <w:jc w:val="both"/>
      </w:pPr>
      <w:r>
        <w:tab/>
        <w:t xml:space="preserve">Rješenjem ovog suda 1 St-281/2018-4 od 15. svibnja 2018. godine pokrenut je postupak radi utvrđivanja pretpostavki za otvaranje stečajnog postupka nad trgovačkim društvom EST WEST TRADE d.o.o. za trgovinu Zagreb, Strojarska cesta 20, OIB: 28695098208, te je imenovan privremeni stečajni upravitelj u osobi Vinka Ljubičić iz Osijeka. Istim rješenjem  naloženo je privremenom stečajnom upravitelju da  dostavi izvješće </w:t>
      </w:r>
      <w:r>
        <w:lastRenderedPageBreak/>
        <w:t>o financijsko-gospodarskom sranju dužnika, izvrši uvid u knjige i poslovnu dokumentaciju dužnika te ispita mogu li se imovinom dužnika namiriti troškovi postupka te da ispita postoji li razlog za otvaranje stečajnog postupka.</w:t>
      </w:r>
    </w:p>
    <w:p w:rsidRDefault="001E7D82" w:rsidP="001E7D82" w:rsidR="001E7D82">
      <w:pPr>
        <w:pStyle w:val="Bezproreda"/>
        <w:jc w:val="both"/>
      </w:pPr>
    </w:p>
    <w:p w:rsidRDefault="001E7D82" w:rsidP="001E7D82" w:rsidR="001E7D82">
      <w:pPr>
        <w:pStyle w:val="Bezproreda"/>
        <w:jc w:val="both"/>
      </w:pPr>
      <w:r>
        <w:tab/>
        <w:t>Ročište radi izjašnjenja o prijedlogu i rasprave o uvjetima za otvaranje stečajnog postupka sazvano je za dan 20. lipnja 2018. godine.</w:t>
      </w:r>
    </w:p>
    <w:p w:rsidRDefault="001E7D82" w:rsidP="001E7D82" w:rsidR="001E7D82">
      <w:pPr>
        <w:pStyle w:val="Bezproreda"/>
        <w:jc w:val="both"/>
      </w:pPr>
    </w:p>
    <w:p w:rsidRDefault="001E7D82" w:rsidP="001E7D82" w:rsidR="001E7D82">
      <w:pPr>
        <w:pStyle w:val="Bezproreda"/>
        <w:ind w:firstLine="708"/>
        <w:jc w:val="both"/>
      </w:pPr>
      <w:r>
        <w:t>Prijedlogom za otvaranje skraćenog stečajnog postupka od 22.  studenog 2017. godine  zastupnik po zakonu dužnika Ali Redžepi predložio je da se nad dužnikom otvori stečajni postupak budući kod dužnika postoji stečajni razlog zato što u očevidniku redoslijeda osnova za plaćanje koji vodi FINA ima neizvršenih osnova za plaćanje u razdoblju dužem od 60 dana u iznosu od 16.792.235,84 kune. Dužnik imovine nema.</w:t>
      </w:r>
    </w:p>
    <w:p w:rsidRDefault="001E7D82" w:rsidP="001E7D82" w:rsidR="001E7D82">
      <w:pPr>
        <w:pStyle w:val="Bezproreda"/>
        <w:ind w:firstLine="708"/>
        <w:jc w:val="both"/>
      </w:pPr>
    </w:p>
    <w:p w:rsidRDefault="001E7D82" w:rsidP="001E7D82" w:rsidR="001E7D82">
      <w:pPr>
        <w:pStyle w:val="Bezproreda"/>
        <w:ind w:firstLine="708"/>
        <w:jc w:val="both"/>
      </w:pPr>
      <w:r>
        <w:t>Dana 27. kolovoza 2018. godine privremeni stečajni upravitelj  dostavio je na spis pisano izvješće iz kojeg proizlazi da dužnik ne obavlja djelatnost niti ima zaposlenih radnika. Dužnik nema ni pokretnu ni nepokretnu imovinu. Dužnik u poslovnim knjigama iskazuje kratkotrajnu imovinu u iznosu od 910.474,00 kuna koja se u cijelosti odnosi na novac u banci i blagajni. S obzirom na to da je dužnik u neprekidnoj blokadi od 18. rujan 2017. godine  iskazani iznos novčanih sredstava je u međuvremenu trebao biti zaplijenjen odnosno na dan 31. prosinca 2017. godine nije trebao biti iskazan na navedenoj stavci, pa s obzirom na to može se zaključiti da ova sredstva zapravo ne postoje. Dužnik ne iskazuje zalihe trgovačke robe i gotovih proizvoda, niti ima evidentiranih potraživanjima prema kupcima. Dužnik iskazuje kratkoročne obveze u bilanci za 2017. godinu u iznosu od 764.258,00 kuna. Ovaj iznos odnosi se na obveze prema dobavljačima i prema Poreznoj upravi i drugim državnim institucijama na ime neplaćenih poreza i doprinosa. Kako je vrijednost i dostatnost imovine dužnika prema naprijed iznesenom upitna za podmirenje troškova stečajnog postupka, privremeni stečajni upravitelj predlaže da se u smislu odredbe čl. 132. st. 1. Stečajnog zakona pozovu osobe koje imaju pravni interes za provedbom stečajnog postupka uplate predujam u iznosu od 36.000,00 kuna za namirenje troškove prethodnog i otvorenog stečajnog postupka. Ukoliko nitko u određenom roku ne uplati predujam predlaže da se donese rješenje o otvaranju i zaključenju stečajnog postupka nad dužnikom  EST WEST TRADE d.o.o. Zagreb.</w:t>
      </w:r>
    </w:p>
    <w:p w:rsidRDefault="001E7D82" w:rsidP="001E7D82" w:rsidR="001E7D82">
      <w:pPr>
        <w:pStyle w:val="Bezproreda"/>
        <w:jc w:val="both"/>
      </w:pPr>
    </w:p>
    <w:p w:rsidRDefault="001E7D82" w:rsidP="001E7D82" w:rsidR="001E7D82">
      <w:pPr>
        <w:pStyle w:val="Bezproreda"/>
        <w:ind w:firstLine="708"/>
        <w:jc w:val="both"/>
      </w:pPr>
      <w:r>
        <w:t>Rješenjem od 31. kolovoza 2018. godine sud je pozvao i  osobe koje imaju interes za provedbom stečajnog postupka nad dužnikom EST WEST TRADE d.o.o. za trgovinu Zagreb, Strojarska cesta 20, OIB: 28695098208, da u roku od 15 dana računajući od isteka osmog dana objave rješenja na e-oglasnoj ploči suda, uplate predujam u iznosu od 36.000,00 kuna za pokriće prethodnog i otvorenog stečajnog postupka.</w:t>
      </w:r>
    </w:p>
    <w:p w:rsidRDefault="001E7D82" w:rsidP="001E7D82" w:rsidR="001E7D82">
      <w:pPr>
        <w:pStyle w:val="Bezproreda"/>
        <w:jc w:val="both"/>
      </w:pPr>
    </w:p>
    <w:p w:rsidRDefault="001E7D82" w:rsidP="001E7D82" w:rsidR="001E7D82">
      <w:pPr>
        <w:pStyle w:val="Bezproreda"/>
        <w:ind w:firstLine="708"/>
        <w:jc w:val="both"/>
      </w:pPr>
      <w:r>
        <w:t xml:space="preserve">Obzirom da je utvrđeno da dužnik nema imovine niti za namirenje troškova stečajnoga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sudac predujmi dostatan iznos novca za pokriće troškova prethodnog, tako i otvorenog stečajnog postupka. </w:t>
      </w:r>
    </w:p>
    <w:p w:rsidRDefault="001E7D82" w:rsidP="001E7D82" w:rsidR="001E7D82">
      <w:pPr>
        <w:pStyle w:val="Bezproreda"/>
        <w:jc w:val="both"/>
      </w:pPr>
    </w:p>
    <w:p w:rsidRDefault="001E7D82" w:rsidP="001E7D82" w:rsidR="001E7D82">
      <w:pPr>
        <w:pStyle w:val="Bezproreda"/>
        <w:jc w:val="both"/>
      </w:pPr>
      <w:r>
        <w:tab/>
        <w:t>U ostavljenom roku nitko od zainteresiranih osoba nije uplatio traženi predujam, pa su se s obzirom na sve navedeno ispunili uvjeti iz čl. 132. st. 1. i 2. Stečajnog zakona za donošenje odluke o otvaranju i zaključenju ovog stečajnog postupka.</w:t>
      </w:r>
    </w:p>
    <w:p w:rsidRDefault="001E7D82" w:rsidP="001E7D82" w:rsidR="001E7D82">
      <w:pPr>
        <w:pStyle w:val="Bezproreda"/>
        <w:jc w:val="both"/>
      </w:pPr>
    </w:p>
    <w:p w:rsidRDefault="001E7D82" w:rsidP="001E7D82" w:rsidR="001E7D82">
      <w:pPr>
        <w:pStyle w:val="Bezproreda"/>
        <w:jc w:val="both"/>
      </w:pPr>
      <w:r>
        <w:tab/>
        <w:t>Nakon zaključenja stečajnog postupka, stečajni upravitelj će po potrebi postupiti u skladu sa čl. 133. st. 1. SZ-a te je riješeno kao u  točki 5. izreke ovog rješenja.</w:t>
      </w:r>
    </w:p>
    <w:p w:rsidRDefault="001E7D82" w:rsidP="001E7D82" w:rsidR="001E7D82">
      <w:pPr>
        <w:pStyle w:val="Bezproreda"/>
        <w:jc w:val="both"/>
      </w:pPr>
    </w:p>
    <w:p w:rsidRDefault="001E7D82" w:rsidP="001E7D82" w:rsidR="001E7D82">
      <w:pPr>
        <w:pStyle w:val="Bezproreda"/>
        <w:jc w:val="both"/>
      </w:pPr>
      <w:r>
        <w:tab/>
        <w:t xml:space="preserve">Nakon pravomoćnosti ovog rješenja dužnik će se temeljem čl. 286. st. 3. SZ-a brisati iz sudskog registra te je riješeno kao u točki 6. izreke ovog rješenja. </w:t>
      </w:r>
    </w:p>
    <w:p w:rsidRDefault="001E7D82" w:rsidP="001E7D82" w:rsidR="001E7D82">
      <w:pPr>
        <w:pStyle w:val="Bezproreda"/>
        <w:jc w:val="both"/>
      </w:pPr>
    </w:p>
    <w:p w:rsidRDefault="001E7D82" w:rsidP="001E7D82" w:rsidR="001E7D82">
      <w:pPr>
        <w:pStyle w:val="Bezproreda"/>
        <w:ind w:firstLine="708"/>
        <w:jc w:val="both"/>
      </w:pPr>
      <w:r>
        <w:t xml:space="preserve">U Bjelovaru 26. rujna  2018.  </w:t>
      </w:r>
    </w:p>
    <w:p w:rsidRDefault="001E7D82" w:rsidP="001E7D82" w:rsidR="001E7D82">
      <w:pPr>
        <w:pStyle w:val="Bezproreda"/>
        <w:jc w:val="center"/>
      </w:pPr>
      <w:r>
        <w:t xml:space="preserve">                                                S u d a c</w:t>
      </w:r>
    </w:p>
    <w:p w:rsidRDefault="001E7D82" w:rsidP="001E7D82" w:rsidR="001E7D82">
      <w:pPr>
        <w:pStyle w:val="Bezproreda"/>
        <w:jc w:val="center"/>
      </w:pPr>
    </w:p>
    <w:p w:rsidRDefault="001E7D82" w:rsidP="001E7D82" w:rsidR="001E7D82">
      <w:pPr>
        <w:pStyle w:val="Bezproreda"/>
        <w:jc w:val="center"/>
      </w:pPr>
      <w:r>
        <w:t xml:space="preserve">                                                  Branka Pleskalt v.r.</w:t>
      </w:r>
    </w:p>
    <w:p w:rsidRDefault="001E7D82" w:rsidP="001E7D82" w:rsidR="001E7D82">
      <w:pPr>
        <w:pStyle w:val="Bezproreda"/>
        <w:jc w:val="center"/>
      </w:pPr>
    </w:p>
    <w:p w:rsidRDefault="001E7D82" w:rsidP="001E7D82" w:rsidR="001E7D82">
      <w:pPr>
        <w:pStyle w:val="Bezproreda"/>
        <w:jc w:val="center"/>
      </w:pPr>
      <w:r>
        <w:t xml:space="preserve">                                                  Za točnost otpravka-ovlašteni službenik</w:t>
      </w:r>
    </w:p>
    <w:p w:rsidRDefault="001E7D82" w:rsidP="001E7D82" w:rsidR="001E7D82">
      <w:pPr>
        <w:pStyle w:val="Bezproreda"/>
        <w:jc w:val="center"/>
      </w:pPr>
      <w:r>
        <w:t xml:space="preserve">                                              Vesna Dragišić</w:t>
      </w:r>
    </w:p>
    <w:p w:rsidRDefault="001E7D82" w:rsidP="001E7D82" w:rsidR="001E7D82">
      <w:pPr>
        <w:pStyle w:val="Bezproreda"/>
        <w:jc w:val="center"/>
      </w:pPr>
      <w:r>
        <w:t xml:space="preserve">                                                 </w:t>
      </w:r>
    </w:p>
    <w:p w:rsidRDefault="001E7D82" w:rsidP="001E7D82" w:rsidR="001E7D82">
      <w:pPr>
        <w:pStyle w:val="Bezproreda"/>
        <w:jc w:val="both"/>
      </w:pPr>
    </w:p>
    <w:p w:rsidRDefault="001E7D82" w:rsidP="001E7D82" w:rsidR="001E7D82">
      <w:pPr>
        <w:pStyle w:val="Bezproreda"/>
        <w:ind w:firstLine="708"/>
        <w:jc w:val="both"/>
      </w:pPr>
      <w:r>
        <w:t>Pouka o pravnom lijeku</w:t>
      </w:r>
      <w:r>
        <w:rPr>
          <w:b/>
        </w:rPr>
        <w:t>:</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1E7D82" w:rsidP="001E7D82" w:rsidR="001E7D82" w:rsidRPr="00B76F3C">
      <w:pPr>
        <w:pStyle w:val="Bezproreda"/>
      </w:pPr>
    </w:p>
    <w:p w:rsidRDefault="00AE649C" w:rsidP="004F27AE" w:rsidR="00AE649C" w:rsidRPr="00B76F3C">
      <w:pPr>
        <w:pStyle w:val="NormaleSPIS"/>
      </w:pPr>
    </w:p>
    <w:sectPr w:rsidSect="001E7D82"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17023913"/>
      <w:docPartObj>
        <w:docPartGallery w:val="Page Numbers (Top of Page)"/>
        <w:docPartUnique/>
      </w:docPartObj>
    </w:sdtPr>
    <w:sdtEndPr/>
    <w:sdtContent>
      <w:p w:rsidRDefault="001E7D82" w:rsidR="001E7D82">
        <w:pPr>
          <w:pStyle w:val="Zaglavlje"/>
          <w:jc w:val="center"/>
        </w:pPr>
        <w:r>
          <w:fldChar w:fldCharType="begin"/>
        </w:r>
        <w:r>
          <w:instrText>PAGE   \* MERGEFORMAT</w:instrText>
        </w:r>
        <w:r>
          <w:fldChar w:fldCharType="separate"/>
        </w:r>
        <w:r w:rsidR="005D5E79">
          <w:t>3</w:t>
        </w:r>
        <w:r>
          <w:fldChar w:fldCharType="end"/>
        </w:r>
      </w:p>
    </w:sdtContent>
  </w:sdt>
  <w:p w:rsidRDefault="001E7D82" w:rsidR="008333A9">
    <w:pPr>
      <w:pStyle w:val="Zaglavlje"/>
    </w:pPr>
    <w:r>
      <w:t>Poslovni broj: 1 St-281/2018-12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E7D82"/>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5E79"/>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76874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St-281/2018-12</izvorni_sadrzaj>
    <derivirana_varijabla naziv="DomainObject.Oznaka_1">St-281/2018-12</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izvorni_sadrzaj>
    <derivirana_varijabla naziv="DomainObject.Predmet.Broj_1">281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St-281/2018</izvorni_sadrzaj>
    <derivirana_varijabla naziv="DomainObject.Predmet.OznakaBroj_1">St-281/2018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EAST WEST TRADE d.o.o.</izvorni_sadrzaj>
    <derivirana_varijabla naziv="DomainObject.Predmet.ProtustrankaFormated_1">  EAST WEST TRADE d.o.o.</derivirana_varijabla>
  </DomainObject.Predmet.ProtustrankaFormated>
  <DomainObject.Predmet.ProtustrankaFormatedOIB>
    <izvorni_sadrzaj>  EAST WEST TRADE d.o.o., OIB 28695098208</izvorni_sadrzaj>
    <derivirana_varijabla naziv="DomainObject.Predmet.ProtustrankaFormatedOIB_1">  EAST WEST TRADE d.o.o., OIB 28695098208</derivirana_varijabla>
  </DomainObject.Predmet.ProtustrankaFormatedOIB>
  <DomainObject.Predmet.ProtustrankaFormatedWithAdress>
    <izvorni_sadrzaj> EAST WEST TRADE d.o.o., Strojarska cesta 20, 10000 Zagreb</izvorni_sadrzaj>
    <derivirana_varijabla naziv="DomainObject.Predmet.ProtustrankaFormatedWithAdress_1"> EAST WEST TRADE d.o.o., Strojarska cesta 20, 10000 Zagreb</derivirana_varijabla>
  </DomainObject.Predmet.ProtustrankaFormatedWithAdress>
  <DomainObject.Predmet.ProtustrankaFormatedWithAdressOIB>
    <izvorni_sadrzaj> EAST WEST TRADE d.o.o., OIB 28695098208, Strojarska cesta 20, 10000 Zagreb</izvorni_sadrzaj>
    <derivirana_varijabla naziv="DomainObject.Predmet.ProtustrankaFormatedWithAdressOIB_1"> EAST WEST TRADE d.o.o., OIB 28695098208, Strojarska cesta 20, 10000 Zagreb</derivirana_varijabla>
  </DomainObject.Predmet.ProtustrankaFormatedWithAdressOIB>
  <DomainObject.Predmet.ProtustrankaWithAdress>
    <izvorni_sadrzaj>EAST WEST TRADE d.o.o. Strojarska cesta 20, 10000 Zagreb</izvorni_sadrzaj>
    <derivirana_varijabla naziv="DomainObject.Predmet.ProtustrankaWithAdress_1">EAST WEST TRADE d.o.o. Strojarska cesta 20, 10000 Zagreb</derivirana_varijabla>
  </DomainObject.Predmet.ProtustrankaWithAdress>
  <DomainObject.Predmet.ProtustrankaWithAdressOIB>
    <izvorni_sadrzaj>EAST WEST TRADE d.o.o., OIB 28695098208, Strojarska cesta 20, 10000 Zagreb</izvorni_sadrzaj>
    <derivirana_varijabla naziv="DomainObject.Predmet.ProtustrankaWithAdressOIB_1">EAST WEST TRADE d.o.o., OIB 28695098208, Strojarska cesta 20, 10000 Zagreb</derivirana_varijabla>
  </DomainObject.Predmet.ProtustrankaWithAdressOIB>
  <DomainObject.Predmet.ProtustrankaNazivFormated>
    <izvorni_sadrzaj>EAST WEST TRADE d.o.o.</izvorni_sadrzaj>
    <derivirana_varijabla naziv="DomainObject.Predmet.ProtustrankaNazivFormated_1">EAST WEST TRADE d.o.o.</derivirana_varijabla>
  </DomainObject.Predmet.ProtustrankaNazivFormated>
  <DomainObject.Predmet.ProtustrankaNazivFormatedOIB>
    <izvorni_sadrzaj>EAST WEST TRADE d.o.o., OIB 28695098208</izvorni_sadrzaj>
    <derivirana_varijabla naziv="DomainObject.Predmet.ProtustrankaNazivFormatedOIB_1">EAST WEST TRADE d.o.o., OIB 28695098208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EAST WEST TRADE d.o.o. zastupanog po punomoćniku Tomislav Beloša; ODVJETNIČKO DRUŠTVO BELOŠA &amp; JUKIĆ j.t.d.</izvorni_sadrzaj>
    <derivirana_varijabla naziv="DomainObject.Predmet.StrankaFormated_1">  EAST WEST TRADE d.o.o. zastupanog po punomoćniku Tomislav Beloša; ODVJETNIČKO DRUŠTVO BELOŠA &amp; JUKIĆ j.t.d.</derivirana_varijabla>
  </DomainObject.Predmet.StrankaFormated>
  <DomainObject.Predmet.StrankaFormatedOIB>
    <izvorni_sadrzaj>  EAST WEST TRADE d.o.o., OIB 28695098208 zastupanog po punomoćniku Tomislav Beloša; ODVJETNIČKO DRUŠTVO BELOŠA &amp; JUKIĆ j.t.d.</izvorni_sadrzaj>
    <derivirana_varijabla naziv="DomainObject.Predmet.StrankaFormatedOIB_1">  EAST WEST TRADE d.o.o., OIB 28695098208 zastupanog po punomoćniku Tomislav Beloša; ODVJETNIČKO DRUŠTVO BELOŠA &amp; JUKIĆ j.t.d.</derivirana_varijabla>
  </DomainObject.Predmet.StrankaFormatedOIB>
  <DomainObject.Predmet.StrankaFormatedWithAdress>
    <izvorni_sadrzaj> EAST WEST TRADE d.o.o., Strojarska cesta 20, 10000 Zagreb zastupanog po punomoćniku Tomislav Beloša; ODVJETNIČKO DRUŠTVO BELOŠA &amp; JUKIĆ j.t.d.</izvorni_sadrzaj>
    <derivirana_varijabla naziv="DomainObject.Predmet.StrankaFormatedWithAdress_1"> EAST WEST TRADE d.o.o., Strojarska cesta 20, 10000 Zagreb zastupanog po punomoćniku Tomislav Beloša; ODVJETNIČKO DRUŠTVO BELOŠA &amp; JUKIĆ j.t.d.</derivirana_varijabla>
  </DomainObject.Predmet.StrankaFormatedWithAdress>
  <DomainObject.Predmet.StrankaFormatedWithAdressOIB>
    <izvorni_sadrzaj> EAST WEST TRADE d.o.o., OIB 28695098208, Strojarska cesta 20, 10000 Zagreb zastupanog po punomoćniku Tomislav Beloša; ODVJETNIČKO DRUŠTVO BELOŠA &amp; JUKIĆ j.t.d.</izvorni_sadrzaj>
    <derivirana_varijabla naziv="DomainObject.Predmet.StrankaFormatedWithAdressOIB_1"> EAST WEST TRADE d.o.o., OIB 28695098208, Strojarska cesta 20, 10000 Zagreb zastupanog po punomoćniku Tomislav Beloša; ODVJETNIČKO DRUŠTVO BELOŠA &amp; JUKIĆ j.t.d.</derivirana_varijabla>
  </DomainObject.Predmet.StrankaFormatedWithAdressOIB>
  <DomainObject.Predmet.StrankaWithAdress>
    <izvorni_sadrzaj>EAST WEST TRADE d.o.o. Strojarska cesta 20,10000 Zagreb</izvorni_sadrzaj>
    <derivirana_varijabla naziv="DomainObject.Predmet.StrankaWithAdress_1">EAST WEST TRADE d.o.o. Strojarska cesta 20,10000 Zagreb</derivirana_varijabla>
  </DomainObject.Predmet.StrankaWithAdress>
  <DomainObject.Predmet.StrankaWithAdressOIB>
    <izvorni_sadrzaj>EAST WEST TRADE d.o.o., OIB 28695098208, Strojarska cesta 20,10000 Zagreb</izvorni_sadrzaj>
    <derivirana_varijabla naziv="DomainObject.Predmet.StrankaWithAdressOIB_1">EAST WEST TRADE d.o.o., OIB 28695098208, Strojarska cesta 20,10000 Zagreb</derivirana_varijabla>
  </DomainObject.Predmet.StrankaWithAdressOIB>
  <DomainObject.Predmet.StrankaNazivFormated>
    <izvorni_sadrzaj>EAST WEST TRADE d.o.o.</izvorni_sadrzaj>
    <derivirana_varijabla naziv="DomainObject.Predmet.StrankaNazivFormated_1">EAST WEST TRADE d.o.o.</derivirana_varijabla>
  </DomainObject.Predmet.StrankaNazivFormated>
  <DomainObject.Predmet.StrankaNazivFormatedOIB>
    <izvorni_sadrzaj>EAST WEST TRADE d.o.o., OIB 28695098208</izvorni_sadrzaj>
    <derivirana_varijabla naziv="DomainObject.Predmet.StrankaNazivFormatedOIB_1">EAST WEST TRADE d.o.o., OIB 28695098208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EAST WEST TRADE d.o.o. zastupanog po punomoćniku Tomislav Beloša; ODVJETNIČKO DRUŠTVO BELOŠA &amp; JUKIĆ j.t.d.</item>
    </izvorni_sadrzaj>
    <derivirana_varijabla naziv="DomainObject.Predmet.StrankaListFormated_1">
      <item>EAST WEST TRADE d.o.o. zastupanog po punomoćniku Tomislav Beloša; ODVJETNIČKO DRUŠTVO BELOŠA &amp; JUKIĆ j.t.d.</item>
    </derivirana_varijabla>
  </DomainObject.Predmet.StrankaListFormated>
  <DomainObject.Predmet.StrankaListFormatedOIB>
    <izvorni_sadrzaj>
      <item>EAST WEST TRADE d.o.o., OIB 28695098208 zastupanog po punomoćniku Tomislav Beloša; ODVJETNIČKO DRUŠTVO BELOŠA &amp; JUKIĆ j.t.d.</item>
    </izvorni_sadrzaj>
    <derivirana_varijabla naziv="DomainObject.Predmet.StrankaListFormatedOIB_1">
      <item>EAST WEST TRADE d.o.o., OIB 28695098208 zastupanog po punomoćniku Tomislav Beloša; ODVJETNIČKO DRUŠTVO BELOŠA &amp; JUKIĆ j.t.d.</item>
    </derivirana_varijabla>
  </DomainObject.Predmet.StrankaListFormatedOIB>
  <DomainObject.Predmet.StrankaListFormatedWithAdress>
    <izvorni_sadrzaj>
      <item>EAST WEST TRADE d.o.o., Strojarska cesta 20, 10000 Zagreb zastupanog po punomoćniku Tomislav Beloša; ODVJETNIČKO DRUŠTVO BELOŠA &amp; JUKIĆ j.t.d.</item>
    </izvorni_sadrzaj>
    <derivirana_varijabla naziv="DomainObject.Predmet.StrankaListFormatedWithAdress_1">
      <item>EAST WEST TRADE d.o.o., Strojarska cesta 20, 10000 Zagreb zastupanog po punomoćniku Tomislav Beloša; ODVJETNIČKO DRUŠTVO BELOŠA &amp; JUKIĆ j.t.d.</item>
    </derivirana_varijabla>
  </DomainObject.Predmet.StrankaListFormatedWithAdress>
  <DomainObject.Predmet.StrankaListFormatedWithAdressOIB>
    <izvorni_sadrzaj>
      <item>EAST WEST TRADE d.o.o., OIB 28695098208, Strojarska cesta 20, 10000 Zagreb zastupanog po punomoćniku Tomislav Beloša; ODVJETNIČKO DRUŠTVO BELOŠA &amp; JUKIĆ j.t.d.</item>
    </izvorni_sadrzaj>
    <derivirana_varijabla naziv="DomainObject.Predmet.StrankaListFormatedWithAdressOIB_1">
      <item>EAST WEST TRADE d.o.o., OIB 28695098208, Strojarska cesta 20, 10000 Zagreb zastupanog po punomoćniku Tomislav Beloša; ODVJETNIČKO DRUŠTVO BELOŠA &amp; JUKIĆ j.t.d.</item>
    </derivirana_varijabla>
  </DomainObject.Predmet.StrankaListFormatedWithAdressOIB>
  <DomainObject.Predmet.StrankaListNazivFormated>
    <izvorni_sadrzaj>
      <item>EAST WEST TRADE d.o.o.</item>
    </izvorni_sadrzaj>
    <derivirana_varijabla naziv="DomainObject.Predmet.StrankaListNazivFormated_1">
      <item>EAST WEST TRADE d.o.o.</item>
    </derivirana_varijabla>
  </DomainObject.Predmet.StrankaListNazivFormated>
  <DomainObject.Predmet.StrankaListNazivFormatedOIB>
    <izvorni_sadrzaj>
      <item>EAST WEST TRADE d.o.o., OIB 28695098208</item>
    </izvorni_sadrzaj>
    <derivirana_varijabla naziv="DomainObject.Predmet.StrankaListNazivFormatedOIB_1">
      <item>EAST WEST TRADE d.o.o., OIB 28695098208</item>
    </derivirana_varijabla>
  </DomainObject.Predmet.StrankaListNazivFormatedOIB>
  <DomainObject.Predmet.ProtuStrankaListFormated>
    <izvorni_sadrzaj>
      <item>EAST WEST TRADE d.o.o.</item>
    </izvorni_sadrzaj>
    <derivirana_varijabla naziv="DomainObject.Predmet.ProtuStrankaListFormated_1">
      <item>EAST WEST TRADE d.o.o.</item>
    </derivirana_varijabla>
  </DomainObject.Predmet.ProtuStrankaListFormated>
  <DomainObject.Predmet.ProtuStrankaListFormatedOIB>
    <izvorni_sadrzaj>
      <item>EAST WEST TRADE d.o.o., OIB 28695098208</item>
    </izvorni_sadrzaj>
    <derivirana_varijabla naziv="DomainObject.Predmet.ProtuStrankaListFormatedOIB_1">
      <item>EAST WEST TRADE d.o.o., OIB 28695098208</item>
    </derivirana_varijabla>
  </DomainObject.Predmet.ProtuStrankaListFormatedOIB>
  <DomainObject.Predmet.ProtuStrankaListFormatedWithAdress>
    <izvorni_sadrzaj>
      <item>EAST WEST TRADE d.o.o., Strojarska cesta 20, 10000 Zagreb</item>
    </izvorni_sadrzaj>
    <derivirana_varijabla naziv="DomainObject.Predmet.ProtuStrankaListFormatedWithAdress_1">
      <item>EAST WEST TRADE d.o.o., Strojarska cesta 20, 10000 Zagreb</item>
    </derivirana_varijabla>
  </DomainObject.Predmet.ProtuStrankaListFormatedWithAdress>
  <DomainObject.Predmet.ProtuStrankaListFormatedWithAdressOIB>
    <izvorni_sadrzaj>
      <item>EAST WEST TRADE d.o.o., OIB 28695098208, Strojarska cesta 20, 10000 Zagreb</item>
    </izvorni_sadrzaj>
    <derivirana_varijabla naziv="DomainObject.Predmet.ProtuStrankaListFormatedWithAdressOIB_1">
      <item>EAST WEST TRADE d.o.o., OIB 28695098208, Strojarska cesta 20, 10000 Zagreb</item>
    </derivirana_varijabla>
  </DomainObject.Predmet.ProtuStrankaListFormatedWithAdressOIB>
  <DomainObject.Predmet.ProtuStrankaListNazivFormated>
    <izvorni_sadrzaj>
      <item>EAST WEST TRADE d.o.o.</item>
    </izvorni_sadrzaj>
    <derivirana_varijabla naziv="DomainObject.Predmet.ProtuStrankaListNazivFormated_1">
      <item>EAST WEST TRADE d.o.o.</item>
    </derivirana_varijabla>
  </DomainObject.Predmet.ProtuStrankaListNazivFormated>
  <DomainObject.Predmet.ProtuStrankaListNazivFormatedOIB>
    <izvorni_sadrzaj>
      <item>EAST WEST TRADE d.o.o., OIB 28695098208</item>
    </izvorni_sadrzaj>
    <derivirana_varijabla naziv="DomainObject.Predmet.ProtuStrankaListNazivFormatedOIB_1">
      <item>EAST WEST TRADE d.o.o., OIB 28695098208</item>
    </derivirana_varijabla>
  </DomainObject.Predmet.ProtuStrankaListNazivFormatedOIB>
  <DomainObject.Predmet.OstaliListFormated>
    <izvorni_sadrzaj>
      <item>Tomislav Beloša punomoćnik sudionika u postupku EAST WEST TRADE d.o.o.</item>
      <item>ODVJETNIČKO DRUŠTVO BELOŠA &amp; JUKIĆ j.t.d. punomoćnik sudionika u postupku EAST WEST TRADE d.o.o.</item>
      <item>računovodstvo - ovdje</item>
    </izvorni_sadrzaj>
    <derivirana_varijabla naziv="DomainObject.Predmet.OstaliListFormated_1">
      <item>Tomislav Beloša punomoćnik sudionika u postupku EAST WEST TRADE d.o.o.</item>
      <item>ODVJETNIČKO DRUŠTVO BELOŠA &amp; JUKIĆ j.t.d. punomoćnik sudionika u postupku EAST WEST TRADE d.o.o.</item>
      <item>računovodstvo - ovdje</item>
    </derivirana_varijabla>
  </DomainObject.Predmet.OstaliListFormated>
  <DomainObject.Predmet.OstaliListFormatedOIB>
    <izvorni_sadrzaj>
      <item>Tomislav Beloša, OIB 80673436375 punomoćnik sudionika u postupku EAST WEST TRADE d.o.o.</item>
      <item>ODVJETNIČKO DRUŠTVO BELOŠA &amp; JUKIĆ j.t.d., OIB 84682050680 punomoćnik sudionika u postupku EAST WEST TRADE d.o.o.</item>
      <item>računovodstvo - ovdje</item>
    </izvorni_sadrzaj>
    <derivirana_varijabla naziv="DomainObject.Predmet.OstaliListFormatedOIB_1">
      <item>Tomislav Beloša, OIB 80673436375 punomoćnik sudionika u postupku EAST WEST TRADE d.o.o.</item>
      <item>ODVJETNIČKO DRUŠTVO BELOŠA &amp; JUKIĆ j.t.d., OIB 84682050680 punomoćnik sudionika u postupku EAST WEST TRADE d.o.o.</item>
      <item>računovodstvo - ovdje</item>
    </derivirana_varijabla>
  </DomainObject.Predmet.OstaliListFormatedOIB>
  <DomainObject.Predmet.OstaliListFormatedWithAdress>
    <izvorni_sadrzaj>
      <item>Tomislav Beloša, Martićeva 31c, 10000 Zagreb punomoćnik sudionika u postupku EAST WEST TRADE d.o.o.</item>
      <item>ODVJETNIČKO DRUŠTVO BELOŠA &amp; JUKIĆ j.t.d., Martićeva 31 c, 10000 Zagreb punomoćnik sudionika u postupku EAST WEST TRADE d.o.o.</item>
      <item>računovodstvo - ovdje</item>
    </izvorni_sadrzaj>
    <derivirana_varijabla naziv="DomainObject.Predmet.OstaliListFormatedWithAdress_1">
      <item>Tomislav Beloša, Martićeva 31c, 10000 Zagreb punomoćnik sudionika u postupku EAST WEST TRADE d.o.o.</item>
      <item>ODVJETNIČKO DRUŠTVO BELOŠA &amp; JUKIĆ j.t.d., Martićeva 31 c, 10000 Zagreb punomoćnik sudionika u postupku EAST WEST TRADE d.o.o.</item>
      <item>računovodstvo - ovdje</item>
    </derivirana_varijabla>
  </DomainObject.Predmet.OstaliListFormatedWithAdress>
  <DomainObject.Predmet.OstaliListFormatedWithAdressOIB>
    <izvorni_sadrzaj>
      <item>Tomislav Beloša, OIB 80673436375, Martićeva 31c, 10000 Zagreb punomoćnik sudionika u postupku EAST WEST TRADE d.o.o.</item>
      <item>ODVJETNIČKO DRUŠTVO BELOŠA &amp; JUKIĆ j.t.d., OIB 84682050680, Martićeva 31 c, 10000 Zagreb punomoćnik sudionika u postupku EAST WEST TRADE d.o.o.</item>
      <item>računovodstvo - ovdje</item>
    </izvorni_sadrzaj>
    <derivirana_varijabla naziv="DomainObject.Predmet.OstaliListFormatedWithAdressOIB_1">
      <item>Tomislav Beloša, OIB 80673436375, Martićeva 31c, 10000 Zagreb punomoćnik sudionika u postupku EAST WEST TRADE d.o.o.</item>
      <item>ODVJETNIČKO DRUŠTVO BELOŠA &amp; JUKIĆ j.t.d., OIB 84682050680, Martićeva 31 c, 10000 Zagreb punomoćnik sudionika u postupku EAST WEST TRADE d.o.o.</item>
      <item>računovodstvo - ovdje</item>
    </derivirana_varijabla>
  </DomainObject.Predmet.OstaliListFormatedWithAdressOIB>
  <DomainObject.Predmet.OstaliListNazivFormated>
    <izvorni_sadrzaj>
      <item>Tomislav Beloša</item>
      <item>ODVJETNIČKO DRUŠTVO BELOŠA &amp; JUKIĆ j.t.d.</item>
      <item>računovodstvo - ovdje</item>
    </izvorni_sadrzaj>
    <derivirana_varijabla naziv="DomainObject.Predmet.OstaliListNazivFormated_1">
      <item>Tomislav Beloša</item>
      <item>ODVJETNIČKO DRUŠTVO BELOŠA &amp; JUKIĆ j.t.d.</item>
      <item>računovodstvo - ovdje</item>
    </derivirana_varijabla>
  </DomainObject.Predmet.OstaliListNazivFormated>
  <DomainObject.Predmet.OstaliListNazivFormatedOIB>
    <izvorni_sadrzaj>
      <item>Tomislav Beloša, OIB 80673436375</item>
      <item>ODVJETNIČKO DRUŠTVO BELOŠA &amp; JUKIĆ j.t.d., OIB 84682050680</item>
      <item>računovodstvo - ovdje</item>
    </izvorni_sadrzaj>
    <derivirana_varijabla naziv="DomainObject.Predmet.OstaliListNazivFormatedOIB_1">
      <item>Tomislav Beloša, OIB 80673436375</item>
      <item>ODVJETNIČKO DRUŠTVO BELOŠA &amp; JUKIĆ j.t.d., OIB 84682050680</item>
      <item>računovodstvo - ovdje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St-281/2018-12</izvorni_sadrzaj>
    <derivirana_varijabla naziv="DomainObject.PoslovniBrojDokumenta_1">St-281/2018-12</derivirana_varijabla>
  </DomainObject.PoslovniBrojDokumenta>
  <DomainObject.Predmet.StrankaIDrugi>
    <izvorni_sadrzaj>EAST WEST TRADE d.o.o.</izvorni_sadrzaj>
    <derivirana_varijabla naziv="DomainObject.Predmet.StrankaIDrugi_1">EAST WEST TRADE d.o.o.</derivirana_varijabla>
  </DomainObject.Predmet.StrankaIDrugi>
  <DomainObject.Predmet.ProtustrankaIDrugi>
    <izvorni_sadrzaj>EAST WEST TRADE d.o.o.</izvorni_sadrzaj>
    <derivirana_varijabla naziv="DomainObject.Predmet.ProtustrankaIDrugi_1">EAST WEST TRADE d.o.o.</derivirana_varijabla>
  </DomainObject.Predmet.ProtustrankaIDrugi>
  <DomainObject.Predmet.StrankaIDrugiAdressOIB>
    <izvorni_sadrzaj>EAST WEST TRADE d.o.o., OIB 28695098208, Strojarska cesta 20, 10000 Zagreb</izvorni_sadrzaj>
    <derivirana_varijabla naziv="DomainObject.Predmet.StrankaIDrugiAdressOIB_1">EAST WEST TRADE d.o.o., OIB 28695098208, Strojarska cesta 20, 10000 Zagreb</derivirana_varijabla>
  </DomainObject.Predmet.StrankaIDrugiAdressOIB>
  <DomainObject.Predmet.ProtustrankaIDrugiAdressOIB>
    <izvorni_sadrzaj>EAST WEST TRADE d.o.o., OIB 28695098208, Strojarska cesta 20, 10000 Zagreb</izvorni_sadrzaj>
    <derivirana_varijabla naziv="DomainObject.Predmet.ProtustrankaIDrugiAdressOIB_1">EAST WEST TRADE d.o.o., OIB 28695098208, Strojarska cesta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EAST WEST TRADE d.o.o.</item>
      <item>EAST WEST TRADE d.o.o.</item>
      <item>Tomislav Beloša</item>
      <item>ODVJETNIČKO DRUŠTVO BELOŠA &amp; JUKIĆ j.t.d.</item>
      <item>računovodstvo - ovdje</item>
    </izvorni_sadrzaj>
    <derivirana_varijabla naziv="DomainObject.Predmet.SudioniciListNaziv_1">
      <item>EAST WEST TRADE d.o.o.</item>
      <item>EAST WEST TRADE d.o.o.</item>
      <item>Tomislav Beloša</item>
      <item>ODVJETNIČKO DRUŠTVO BELOŠA &amp; JUKIĆ j.t.d.</item>
      <item>računovodstvo - ovdje</item>
    </derivirana_varijabla>
  </DomainObject.Predmet.SudioniciListNaziv>
  <DomainObject.Predmet.SudioniciListAdressOIB>
    <izvorni_sadrzaj>
      <item>EAST WEST TRADE d.o.o., OIB 28695098208, Strojarska cesta 20,10000 Zagreb</item>
      <item>EAST WEST TRADE d.o.o., OIB 28695098208, Strojarska cesta 20,10000 Zagreb</item>
      <item>Tomislav Beloša, OIB 80673436375, Martićeva 31c,10000 Zagreb</item>
      <item>ODVJETNIČKO DRUŠTVO BELOŠA &amp; JUKIĆ j.t.d., OIB 84682050680, Martićeva 31 c,10000 Zagreb</item>
      <item>računovodstvo - ovdje</item>
    </izvorni_sadrzaj>
    <derivirana_varijabla naziv="DomainObject.Predmet.SudioniciListAdressOIB_1">
      <item>EAST WEST TRADE d.o.o., OIB 28695098208, Strojarska cesta 20,10000 Zagreb</item>
      <item>EAST WEST TRADE d.o.o., OIB 28695098208, Strojarska cesta 20,10000 Zagreb</item>
      <item>Tomislav Beloša, OIB 80673436375, Martićeva 31c,10000 Zagreb</item>
      <item>ODVJETNIČKO DRUŠTVO BELOŠA &amp; JUKIĆ j.t.d., OIB 84682050680, Martićeva 31 c,10000 Zagreb</item>
      <item>računovodstvo - ovdje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651506-5301-4D2D-B7F5-1B8F6C8645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966</properties:Words>
  <properties:Characters>5217</properties:Characters>
  <properties:Lines>120</properties:Lines>
  <properties:Paragraphs>30</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6437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2018-09-26T08:25:00Z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St-281/2018-12 / Odluka - Rješenje - otvaranje i zaključenje stečajnog postupka (čl. 132) (odluka_St-281_2018-12.docx)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