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3b92" w14:paraId="6ae3b92" w:rsidRDefault="00AE649C" w:rsidP="00FA5B5E" w:rsidR="00AE649C" w:rsidRPr="00B76F3C">
      <w:pPr>
        <w:pStyle w:val="Naslov3"/>
        <w15:collapsed w:val="false"/>
      </w:pPr>
    </w:p>
    <w:p w:rsidRDefault="004B4F3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B4F36" w:rsidP="004B4F36" w:rsidR="004B4F36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St-655/2016-4.</w:t>
      </w:r>
    </w:p>
    <w:p w:rsidRDefault="004B4F36" w:rsidP="004B4F36" w:rsidR="004B4F36">
      <w:pPr>
        <w:jc w:val="both"/>
        <w:rPr>
          <w:rFonts w:cs="Arial" w:hAnsi="Arial" w:ascii="Arial"/>
          <w:b/>
        </w:rPr>
      </w:pPr>
    </w:p>
    <w:p w:rsidRDefault="004B4F36" w:rsidP="004B4F36" w:rsidR="004B4F3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4B4F36" w:rsidP="004B4F36" w:rsidR="004B4F36">
      <w:pPr>
        <w:jc w:val="center"/>
        <w:rPr>
          <w:rFonts w:cs="Arial" w:hAnsi="Arial" w:ascii="Arial"/>
          <w:b/>
        </w:rPr>
      </w:pPr>
    </w:p>
    <w:p w:rsidRDefault="004B4F36" w:rsidP="004B4F36" w:rsidR="004B4F3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4B4F36" w:rsidP="004B4F36" w:rsidR="004B4F36">
      <w:pPr>
        <w:jc w:val="both"/>
        <w:rPr>
          <w:rFonts w:cs="Arial" w:hAnsi="Arial" w:ascii="Arial"/>
        </w:rPr>
      </w:pPr>
    </w:p>
    <w:p w:rsidRDefault="004B4F36" w:rsidP="004B4F36" w:rsidR="004B4F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AMA – PRO 94 d.o.o. za trgovinu i ugostiteljstvo iz Zagreba, Slavka Batušića 25, MBS 080028817, OIB 11302008810, dana 09. rujna 2016. godine  </w:t>
      </w:r>
    </w:p>
    <w:p w:rsidRDefault="004B4F36" w:rsidP="004B4F36" w:rsidR="004B4F36">
      <w:pPr>
        <w:jc w:val="both"/>
        <w:rPr>
          <w:rFonts w:cs="Arial" w:hAnsi="Arial" w:ascii="Arial"/>
        </w:rPr>
      </w:pPr>
    </w:p>
    <w:p w:rsidRDefault="004B4F36" w:rsidP="004B4F36" w:rsidR="004B4F3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4B4F36" w:rsidP="004B4F36" w:rsidR="004B4F3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AMA – PRO 94 d.o.o. za trgovinu i ugostiteljstvo iz Zagreba, Slavka Batušića 25, MBS 080028817, OIB 11302008810.</w:t>
      </w:r>
    </w:p>
    <w:p w:rsidRDefault="004B4F36" w:rsidP="004B4F36" w:rsidR="004B4F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II.Za stečajnog upravitelja imenuje se ANĐELKO STANKUS iz Varaždina, </w:t>
      </w:r>
      <w:proofErr w:type="spellStart"/>
      <w:r>
        <w:rPr>
          <w:rFonts w:cs="Arial" w:hAnsi="Arial" w:ascii="Arial"/>
        </w:rPr>
        <w:t>Jalkovec</w:t>
      </w:r>
      <w:proofErr w:type="spellEnd"/>
      <w:r>
        <w:rPr>
          <w:rFonts w:cs="Arial" w:hAnsi="Arial" w:ascii="Arial"/>
        </w:rPr>
        <w:t xml:space="preserve">, Braće Radić 20, OIB 11168088853. </w:t>
      </w:r>
    </w:p>
    <w:p w:rsidRDefault="004B4F36" w:rsidP="004B4F36" w:rsidR="004B4F3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AMA – PRO 94 d.o.o. za trgovinu i ugostiteljstvo iz Zagreba, Slavka Batušića 25, MBS 080028817, OIB 11302008810.</w:t>
      </w:r>
    </w:p>
    <w:p w:rsidRDefault="004B4F36" w:rsidP="004B4F36" w:rsidR="004B4F36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09. rujna 2016. godine u 14,00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4B4F36" w:rsidP="004B4F36" w:rsidR="004B4F36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4B4F36" w:rsidP="004B4F36" w:rsidR="004B4F36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B4F36" w:rsidP="004B4F36" w:rsidR="004B4F3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4B4F36" w:rsidP="004B4F36" w:rsidR="004B4F36">
      <w:pPr>
        <w:ind w:firstLine="851"/>
        <w:jc w:val="both"/>
        <w:rPr>
          <w:rFonts w:cs="Arial" w:hAnsi="Arial" w:ascii="Arial"/>
        </w:rPr>
      </w:pPr>
    </w:p>
    <w:p w:rsidRDefault="004B4F36" w:rsidP="004B4F36" w:rsidR="004B4F3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4B4F36" w:rsidP="004B4F36" w:rsidR="004B4F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St-655/2016-2,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4B4F36" w:rsidP="004B4F36" w:rsidR="004B4F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B4F36" w:rsidP="004B4F36" w:rsidR="004B4F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B4F36" w:rsidP="004B4F36" w:rsidR="004B4F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B4F36" w:rsidP="004B4F36" w:rsidR="004B4F3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B4F36" w:rsidP="004B4F36" w:rsidR="004B4F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4B4F36" w:rsidP="004B4F36" w:rsidR="004B4F3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09. rujna 2016. godine</w:t>
      </w:r>
    </w:p>
    <w:p w:rsidRDefault="004B4F36" w:rsidP="004B4F36" w:rsidR="004B4F36">
      <w:pPr>
        <w:rPr>
          <w:rFonts w:cs="Arial" w:hAnsi="Arial" w:ascii="Arial"/>
          <w:b/>
        </w:rPr>
      </w:pPr>
    </w:p>
    <w:p w:rsidRDefault="004B4F36" w:rsidP="004B4F36" w:rsidR="004B4F36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4B4F36" w:rsidP="004B4F36" w:rsidR="004B4F36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4B4F36" w:rsidP="004B4F36" w:rsidR="004B4F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</w:t>
      </w:r>
    </w:p>
    <w:p w:rsidRDefault="004B4F36" w:rsidP="004B4F36" w:rsidR="004B4F36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B4F36" w:rsidP="004B4F36" w:rsidR="004B4F36">
      <w:pPr>
        <w:jc w:val="both"/>
        <w:rPr>
          <w:rFonts w:cs="Arial" w:hAnsi="Arial" w:ascii="Arial"/>
        </w:rPr>
      </w:pPr>
    </w:p>
    <w:p w:rsidRDefault="004B4F36" w:rsidP="004B4F36" w:rsidR="004B4F36">
      <w:pPr>
        <w:jc w:val="both"/>
        <w:rPr>
          <w:rFonts w:cs="Arial" w:hAnsi="Arial" w:ascii="Arial"/>
        </w:rPr>
      </w:pPr>
    </w:p>
    <w:p w:rsidRDefault="004B4F36" w:rsidP="004B4F36" w:rsidR="004B4F36">
      <w:pPr>
        <w:jc w:val="both"/>
        <w:rPr>
          <w:rFonts w:cs="Arial" w:hAnsi="Arial" w:ascii="Arial"/>
        </w:rPr>
      </w:pPr>
    </w:p>
    <w:p w:rsidRDefault="004B4F36" w:rsidP="004B4F36" w:rsidR="004B4F36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B4F36" w:rsidP="004B4F36" w:rsidR="004B4F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4B4F36" w:rsidP="004B4F36" w:rsidR="004B4F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4B4F36" w:rsidP="004B4F36" w:rsidR="004B4F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4B4F36" w:rsidP="004B4F36" w:rsidR="004B4F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4B4F36" w:rsidP="004B4F36" w:rsidR="004B4F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4B4F36" w:rsidP="004B4F36" w:rsidR="004B4F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4B4F36" w:rsidP="004B4F36" w:rsidR="004B4F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09.09.2016.g.</w:t>
      </w:r>
    </w:p>
    <w:p w:rsidRDefault="004B4F36" w:rsidP="004B4F36" w:rsidR="004B4F36">
      <w:pPr>
        <w:rPr>
          <w:rFonts w:cs="Arial" w:hAnsi="Arial" w:ascii="Arial"/>
        </w:rPr>
      </w:pPr>
    </w:p>
    <w:p w:rsidRDefault="004B4F36" w:rsidP="004B4F36" w:rsidR="004B4F36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4F36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1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St-655/2016-4</izvorni_sadrzaj>
    <derivirana_varijabla naziv="DomainObject.Oznaka_1">St-655/2016-4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 - PRO 94 d.o.o. zastupanog po punomoćniku Mladen Punčec</izvorni_sadrzaj>
    <derivirana_varijabla naziv="DomainObject.Predmet.ProtustrankaFormated_1">  AMA - PRO 94 d.o.o. zastupanog po punomoćniku Mladen Punčec</derivirana_varijabla>
  </DomainObject.Predmet.ProtustrankaFormated>
  <DomainObject.Predmet.ProtustrankaFormatedOIB>
    <izvorni_sadrzaj>  AMA - PRO 94 d.o.o., OIB 11302008810 zastupanog po punomoćniku Mladen Punčec</izvorni_sadrzaj>
    <derivirana_varijabla naziv="DomainObject.Predmet.ProtustrankaFormatedOIB_1">  AMA - PRO 94 d.o.o., OIB 11302008810 zastupanog po punomoćniku Mladen Punčec</derivirana_varijabla>
  </DomainObject.Predmet.ProtustrankaFormatedOIB>
  <DomainObject.Predmet.ProtustrankaFormatedWithAdress>
    <izvorni_sadrzaj> AMA - PRO 94 d.o.o., Slavka Batušića 25, 10000 Zagreb zastupanog po punomoćniku Mladen Punčec</izvorni_sadrzaj>
    <derivirana_varijabla naziv="DomainObject.Predmet.ProtustrankaFormatedWithAdress_1"> AMA - PRO 94 d.o.o., Slavka Batušića 25, 10000 Zagreb zastupanog po punomoćniku Mladen Punčec</derivirana_varijabla>
  </DomainObject.Predmet.ProtustrankaFormatedWithAdress>
  <DomainObject.Predmet.ProtustrankaFormatedWithAdressOIB>
    <izvorni_sadrzaj> AMA - PRO 94 d.o.o., OIB 11302008810, Slavka Batušića 25, 10000 Zagreb zastupanog po punomoćniku Mladen Punčec</izvorni_sadrzaj>
    <derivirana_varijabla naziv="DomainObject.Predmet.ProtustrankaFormatedWithAdressOIB_1"> AMA - PRO 94 d.o.o., OIB 11302008810, Slavka Batušića 25, 10000 Zagreb zastupanog po punomoćniku Mladen Punčec</derivirana_varijabla>
  </DomainObject.Predmet.ProtustrankaFormatedWithAdressOIB>
  <DomainObject.Predmet.ProtustrankaWithAdress>
    <izvorni_sadrzaj>AMA - PRO 94 d.o.o. Slavka Batušića 25, 10000 Zagreb</izvorni_sadrzaj>
    <derivirana_varijabla naziv="DomainObject.Predmet.ProtustrankaWithAdress_1">AMA - PRO 94 d.o.o. Slavka Batušića 25, 10000 Zagreb</derivirana_varijabla>
  </DomainObject.Predmet.ProtustrankaWithAdress>
  <DomainObject.Predmet.ProtustrankaWithAdressOIB>
    <izvorni_sadrzaj>AMA - PRO 94 d.o.o., OIB 11302008810, Slavka Batušića 25, 10000 Zagreb</izvorni_sadrzaj>
    <derivirana_varijabla naziv="DomainObject.Predmet.ProtustrankaWithAdressOIB_1">AMA - PRO 94 d.o.o., OIB 11302008810, Slavka Batušića 25, 10000 Zagreb</derivirana_varijabla>
  </DomainObject.Predmet.ProtustrankaWithAdressOIB>
  <DomainObject.Predmet.ProtustrankaNazivFormated>
    <izvorni_sadrzaj>AMA - PRO 94 d.o.o.</izvorni_sadrzaj>
    <derivirana_varijabla naziv="DomainObject.Predmet.ProtustrankaNazivFormated_1">AMA - PRO 94 d.o.o.</derivirana_varijabla>
  </DomainObject.Predmet.ProtustrankaNazivFormated>
  <DomainObject.Predmet.ProtustrankaNazivFormatedOIB>
    <izvorni_sadrzaj>AMA - PRO 94 d.o.o., OIB 11302008810</izvorni_sadrzaj>
    <derivirana_varijabla naziv="DomainObject.Predmet.ProtustrankaNazivFormatedOIB_1">AMA - PRO 94 d.o.o., OIB 11302008810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 - PRO 94 d.o.o. zastupanog po punomoćniku Mladen Punčec</item>
    </izvorni_sadrzaj>
    <derivirana_varijabla naziv="DomainObject.Predmet.ProtuStrankaListFormated_1">
      <item>AMA - PRO 94 d.o.o. zastupanog po punomoćniku Mladen Punčec</item>
    </derivirana_varijabla>
  </DomainObject.Predmet.ProtuStrankaListFormated>
  <DomainObject.Predmet.ProtuStrankaListFormatedOIB>
    <izvorni_sadrzaj>
      <item>AMA - PRO 94 d.o.o., OIB 11302008810 zastupanog po punomoćniku Mladen Punčec</item>
    </izvorni_sadrzaj>
    <derivirana_varijabla naziv="DomainObject.Predmet.ProtuStrankaListFormatedOIB_1">
      <item>AMA - PRO 94 d.o.o., OIB 11302008810 zastupanog po punomoćniku Mladen Punčec</item>
    </derivirana_varijabla>
  </DomainObject.Predmet.ProtuStrankaListFormatedOIB>
  <DomainObject.Predmet.ProtuStrankaListFormatedWithAdress>
    <izvorni_sadrzaj>
      <item>AMA - PRO 94 d.o.o., Slavka Batušića 25, 10000 Zagreb zastupanog po punomoćniku Mladen Punčec</item>
    </izvorni_sadrzaj>
    <derivirana_varijabla naziv="DomainObject.Predmet.ProtuStrankaListFormatedWithAdress_1">
      <item>AMA - PRO 94 d.o.o., Slavka Batušića 25, 10000 Zagreb zastupanog po punomoćniku Mladen Punčec</item>
    </derivirana_varijabla>
  </DomainObject.Predmet.ProtuStrankaListFormatedWithAdress>
  <DomainObject.Predmet.ProtuStrankaListFormatedWithAdressOIB>
    <izvorni_sadrzaj>
      <item>AMA - PRO 94 d.o.o., OIB 11302008810, Slavka Batušića 25, 10000 Zagreb zastupanog po punomoćniku Mladen Punčec</item>
    </izvorni_sadrzaj>
    <derivirana_varijabla naziv="DomainObject.Predmet.ProtuStrankaListFormatedWithAdressOIB_1">
      <item>AMA - PRO 94 d.o.o., OIB 11302008810, Slavka Batušića 25, 10000 Zagreb zastupanog po punomoćniku Mladen Punčec</item>
    </derivirana_varijabla>
  </DomainObject.Predmet.ProtuStrankaListFormatedWithAdressOIB>
  <DomainObject.Predmet.ProtuStrankaListNazivFormated>
    <izvorni_sadrzaj>
      <item>AMA - PRO 94 d.o.o.</item>
    </izvorni_sadrzaj>
    <derivirana_varijabla naziv="DomainObject.Predmet.ProtuStrankaListNazivFormated_1">
      <item>AMA - PRO 94 d.o.o.</item>
    </derivirana_varijabla>
  </DomainObject.Predmet.ProtuStrankaListNazivFormated>
  <DomainObject.Predmet.ProtuStrankaListNazivFormatedOIB>
    <izvorni_sadrzaj>
      <item>AMA - PRO 94 d.o.o., OIB 11302008810</item>
    </izvorni_sadrzaj>
    <derivirana_varijabla naziv="DomainObject.Predmet.ProtuStrankaListNazivFormatedOIB_1">
      <item>AMA - PRO 94 d.o.o., OIB 11302008810</item>
    </derivirana_varijabla>
  </DomainObject.Predmet.ProtuStrankaListNazivFormatedOIB>
  <DomainObject.Predmet.OstaliListFormated>
    <izvorni_sadrzaj>
      <item>Mladen Punčec punomoćnik sudionika u postupku AMA - PRO 94 d.o.o.</item>
    </izvorni_sadrzaj>
    <derivirana_varijabla naziv="DomainObject.Predmet.OstaliListFormated_1">
      <item>Mladen Punčec punomoćnik sudionika u postupku AMA - PRO 94 d.o.o.</item>
    </derivirana_varijabla>
  </DomainObject.Predmet.OstaliListFormated>
  <DomainObject.Predmet.OstaliListFormatedOIB>
    <izvorni_sadrzaj>
      <item>Mladen Punčec, OIB 54479878005 punomoćnik sudionika u postupku AMA - PRO 94 d.o.o.</item>
    </izvorni_sadrzaj>
    <derivirana_varijabla naziv="DomainObject.Predmet.OstaliListFormatedOIB_1">
      <item>Mladen Punčec, OIB 54479878005 punomoćnik sudionika u postupku AMA - PRO 94 d.o.o.</item>
    </derivirana_varijabla>
  </DomainObject.Predmet.OstaliListFormatedOIB>
  <DomainObject.Predmet.OstaliListFormatedWithAdress>
    <izvorni_sadrzaj>
      <item>Mladen Punčec, Slavka Batušića 25, 10000 Zagreb punomoćnik sudionika u postupku AMA - PRO 94 d.o.o.</item>
    </izvorni_sadrzaj>
    <derivirana_varijabla naziv="DomainObject.Predmet.OstaliListFormatedWithAdress_1">
      <item>Mladen Punčec, Slavka Batušića 25, 10000 Zagreb punomoćnik sudionika u postupku AMA - PRO 94 d.o.o.</item>
    </derivirana_varijabla>
  </DomainObject.Predmet.OstaliListFormatedWithAdress>
  <DomainObject.Predmet.OstaliListFormatedWithAdressOIB>
    <izvorni_sadrzaj>
      <item>Mladen Punčec, OIB 54479878005, Slavka Batušića 25, 10000 Zagreb punomoćnik sudionika u postupku AMA - PRO 94 d.o.o.</item>
    </izvorni_sadrzaj>
    <derivirana_varijabla naziv="DomainObject.Predmet.OstaliListFormatedWithAdressOIB_1">
      <item>Mladen Punčec, OIB 54479878005, Slavka Batušića 25, 10000 Zagreb punomoćnik sudionika u postupku AMA - PRO 94 d.o.o.</item>
    </derivirana_varijabla>
  </DomainObject.Predmet.OstaliListFormatedWithAdressOIB>
  <DomainObject.Predmet.OstaliListNazivFormated>
    <izvorni_sadrzaj>
      <item>Mladen Punčec</item>
    </izvorni_sadrzaj>
    <derivirana_varijabla naziv="DomainObject.Predmet.OstaliListNazivFormated_1">
      <item>Mladen Punčec</item>
    </derivirana_varijabla>
  </DomainObject.Predmet.OstaliListNazivFormated>
  <DomainObject.Predmet.OstaliListNazivFormatedOIB>
    <izvorni_sadrzaj>
      <item>Mladen Punčec, OIB 54479878005</item>
    </izvorni_sadrzaj>
    <derivirana_varijabla naziv="DomainObject.Predmet.OstaliListNazivFormatedOIB_1">
      <item>Mladen Punčec, OIB 54479878005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St-655/2016-4</izvorni_sadrzaj>
    <derivirana_varijabla naziv="DomainObject.PoslovniBrojDokumenta_1">St-655/2016-4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 - PRO 94 d.o.o.</izvorni_sadrzaj>
    <derivirana_varijabla naziv="DomainObject.Predmet.ProtustrankaIDrugi_1">AMA - PRO 94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 - PRO 94 d.o.o., OIB 11302008810, Slavka Batušića 25, 10000 Zagreb</izvorni_sadrzaj>
    <derivirana_varijabla naziv="DomainObject.Predmet.ProtustrankaIDrugiAdressOIB_1">AMA - PRO 94 d.o.o., OIB 11302008810, Slavka Batušića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 - PRO 94 d.o.o.</item>
      <item>FINA Regionalni centar Zagreb</item>
      <item>Mladen Punčec</item>
    </izvorni_sadrzaj>
    <derivirana_varijabla naziv="DomainObject.Predmet.SudioniciListNaziv_1">
      <item>AMA - PRO 94 d.o.o.</item>
      <item>FINA Regionalni centar Zagreb</item>
      <item>Mladen Punčec</item>
    </derivirana_varijabla>
  </DomainObject.Predmet.SudioniciListNaziv>
  <DomainObject.Predmet.SudioniciListAdressOIB>
    <izvorni_sadrzaj>
      <item>AMA - PRO 94 d.o.o., OIB 11302008810, Slavka Batušića 25,10000 Zagreb</item>
      <item>FINA Regionalni centar Zagreb, OIB 85821130368, Trg svibanjskih žrtava 1995. 1,10000 Zagreb</item>
      <item>Mladen Punčec, OIB 54479878005, Slavka Batušića 25,10000 Zagreb</item>
    </izvorni_sadrzaj>
    <derivirana_varijabla naziv="DomainObject.Predmet.SudioniciListAdressOIB_1">
      <item>AMA - PRO 94 d.o.o., OIB 11302008810, Slavka Batušića 25,10000 Zagreb</item>
      <item>FINA Regionalni centar Zagreb, OIB 85821130368, Trg svibanjskih žrtava 1995. 1,10000 Zagreb</item>
      <item>Mladen Punčec, OIB 54479878005, Slavka Batušića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B4B48-AEFB-45AC-BA8E-971BDCA66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3814</properties:Characters>
  <properties:Lines>96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2016-09-09T11:58:00Z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St-655/2016-4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