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568c" w14:paraId="671568c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281A83">
        <w:t>1639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10550D">
        <w:t>provedbu</w:t>
      </w:r>
      <w:r w:rsidR="00371CBF">
        <w:t xml:space="preserve"> skraćenog stečajnog postupka  nad dužnikom </w:t>
      </w:r>
      <w:r w:rsidR="00281A83">
        <w:t>STUDIO DENTAL SMILE j.d.o.o., za usluge, Palača, Šijanova 4, MBS: 030165923, OIB: 86878573439</w:t>
      </w:r>
      <w:r w:rsidR="00250413">
        <w:t xml:space="preserve">, dana </w:t>
      </w:r>
      <w:r w:rsidR="00371CBF">
        <w:t>13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281A83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281A83">
        <w:t>STUDIO DENTAL SMILE</w:t>
      </w:r>
      <w:r w:rsidR="00281A83">
        <w:tab/>
        <w:t>j.d.o.o., za usluge, Palača, Šijanova 4, MBS: 030165923, OIB: 86878573439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A15A2">
        <w:t>29.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10550D">
        <w:t>provedbu</w:t>
      </w:r>
      <w:r w:rsidR="00665E74" w:rsidRPr="00665E74">
        <w:t xml:space="preserve">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281A83">
        <w:t>5812</w:t>
      </w:r>
      <w:r w:rsidR="00401554">
        <w:t xml:space="preserve"> </w:t>
      </w:r>
      <w:r w:rsidR="00665E74">
        <w:t xml:space="preserve">od </w:t>
      </w:r>
      <w:r w:rsidR="009A15A2">
        <w:t xml:space="preserve">28. studenoga </w:t>
      </w:r>
      <w:r w:rsidR="00665E74">
        <w:t xml:space="preserve">2017. nad stečajnim dužnikom </w:t>
      </w:r>
      <w:r w:rsidR="00281A83">
        <w:t xml:space="preserve">STUDIO DENTAL SMILE </w:t>
      </w:r>
      <w:r w:rsidR="00281A83">
        <w:tab/>
        <w:t>j.d.o.o., za usluge, Palača, Šijanova 4, MBS: 030165923, OIB: 86878573439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15A2">
        <w:t>1.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281A83">
        <w:t>1639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371CBF">
        <w:t>12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281A83">
        <w:t>169</w:t>
      </w:r>
      <w:r w:rsidR="000E198A">
        <w:t>/2017</w:t>
      </w:r>
      <w:r>
        <w:t xml:space="preserve"> od </w:t>
      </w:r>
      <w:r w:rsidR="00371CBF">
        <w:t>11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281A83">
        <w:t>39.998,81</w:t>
      </w:r>
      <w:r w:rsidR="00371CBF">
        <w:t xml:space="preserve"> kn evidentiranu u ISPU na dan 5. prosinca 2017., po osnovi neplaćenih obveza poreza, do</w:t>
      </w:r>
      <w:r w:rsidR="0010550D">
        <w:t>prinosa i drugih javnih davanja, koju stečajni dužnik nije namirio.</w:t>
      </w:r>
      <w:r w:rsidR="00371CBF">
        <w:t xml:space="preserve"> Također, vjerovnik je naveo da kod dužnika postoji stečajni razlog i to nesposobnost za plaćanje. Prema podacima iz Potvrde </w:t>
      </w:r>
      <w:r w:rsidR="00281A83">
        <w:t>o blokadi, Klasa: 418-01/2017-0</w:t>
      </w:r>
      <w:r w:rsidR="00371CBF">
        <w:t>1/</w:t>
      </w:r>
      <w:r w:rsidR="00281A83">
        <w:t>1291</w:t>
      </w:r>
      <w:r w:rsidR="00371CBF">
        <w:t xml:space="preserve">, Ur.broj: 321-2017-16 na dan 5. prosinca 2017., dužnik je u neprekidnoj blokadi u trajanju od </w:t>
      </w:r>
      <w:r w:rsidR="00281A83">
        <w:t>533</w:t>
      </w:r>
      <w:r w:rsidR="00371CBF">
        <w:t xml:space="preserve"> dana, a u Očevidniku </w:t>
      </w:r>
      <w:r w:rsidR="0010550D">
        <w:t>redoslijeda osnova za plaćanje</w:t>
      </w:r>
      <w:r w:rsidR="00371CBF">
        <w:t>, Klasa: 418-01/2017-01/</w:t>
      </w:r>
      <w:r w:rsidR="00281A83">
        <w:t>1291</w:t>
      </w:r>
      <w:r w:rsidR="00371CBF">
        <w:t xml:space="preserve">, Ur.broj: 321-2017-18 od 5. prosinca 2017., iskazani su dospjeli nepodmireni nalozi za plaćanje  u ukupnom iznosu od </w:t>
      </w:r>
      <w:r w:rsidR="00281A83">
        <w:t>41.934,07</w:t>
      </w:r>
      <w:r w:rsidR="00371CBF">
        <w:t xml:space="preserve"> kn.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10550D">
        <w:rPr>
          <w:bCs/>
        </w:rPr>
        <w:t>13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10550D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281A83">
        <w:t>5-6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371CBF">
        <w:t>3/1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63DE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0550D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63DE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St-1639/2017</izvorni_sadrzaj>
    <derivirana_varijabla naziv="DomainObject.Predmet.OznakaBroj_1">St-1639/2017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dental smile jednostavno društvo s ograničenom odgovornošću za usluge</izvorni_sadrzaj>
    <derivirana_varijabla naziv="DomainObject.Predmet.ProtustrankaFormated_1">  Studio dental smile jednostavno društvo s ograničenom odgovornošću za usluge</derivirana_varijabla>
  </DomainObject.Predmet.ProtustrankaFormated>
  <DomainObject.Predmet.ProtustrankaFormatedOIB>
    <izvorni_sadrzaj>  Studio dental smile jednostavno društvo s ograničenom odgovornošću za usluge, OIB 86878573439</izvorni_sadrzaj>
    <derivirana_varijabla naziv="DomainObject.Predmet.ProtustrankaFormatedOIB_1">  Studio dental smile jednostavno društvo s ograničenom odgovornošću za usluge, OIB 86878573439</derivirana_varijabla>
  </DomainObject.Predmet.ProtustrankaFormatedOIB>
  <DomainObject.Predmet.ProtustrankaFormatedWithAdress>
    <izvorni_sadrzaj> Studio dental smile jednostavno društvo s ograničenom odgovornošću za usluge, Šijanova 4, 31207 Palača</izvorni_sadrzaj>
    <derivirana_varijabla naziv="DomainObject.Predmet.ProtustrankaFormatedWithAdress_1"> Studio dental smile jednostavno društvo s ograničenom odgovornošću za usluge, Šijanova 4, 31207 Palača</derivirana_varijabla>
  </DomainObject.Predmet.ProtustrankaFormatedWithAdress>
  <DomainObject.Predmet.ProtustrankaFormatedWithAdressOIB>
    <izvorni_sadrzaj> Studio dental smile jednostavno društvo s ograničenom odgovornošću za usluge, OIB 86878573439, Šijanova 4, 31207 Palača</izvorni_sadrzaj>
    <derivirana_varijabla naziv="DomainObject.Predmet.ProtustrankaFormatedWithAdressOIB_1"> Studio dental smile jednostavno društvo s ograničenom odgovornošću za usluge, OIB 86878573439, Šijanova 4, 31207 Palača</derivirana_varijabla>
  </DomainObject.Predmet.ProtustrankaFormatedWithAdressOIB>
  <DomainObject.Predmet.ProtustrankaWithAdress>
    <izvorni_sadrzaj>Studio dental smile jednostavno društvo s ograničenom odgovornošću za usluge Šijanova 4, 31207 Palača</izvorni_sadrzaj>
    <derivirana_varijabla naziv="DomainObject.Predmet.ProtustrankaWithAdress_1">Studio dental smile jednostavno društvo s ograničenom odgovornošću za usluge Šijanova 4, 31207 Palača</derivirana_varijabla>
  </DomainObject.Predmet.ProtustrankaWithAdress>
  <DomainObject.Predmet.ProtustrankaWithAdressOIB>
    <izvorni_sadrzaj>Studio dental smile jednostavno društvo s ograničenom odgovornošću za usluge, OIB 86878573439, Šijanova 4, 31207 Palača</izvorni_sadrzaj>
    <derivirana_varijabla naziv="DomainObject.Predmet.ProtustrankaWithAdressOIB_1">Studio dental smile jednostavno društvo s ograničenom odgovornošću za usluge, OIB 86878573439, Šijanova 4, 31207 Palača</derivirana_varijabla>
  </DomainObject.Predmet.ProtustrankaWithAdressOIB>
  <DomainObject.Predmet.ProtustrankaNazivFormated>
    <izvorni_sadrzaj>Studio dental smile jednostavno društvo s ograničenom odgovornošću za usluge</izvorni_sadrzaj>
    <derivirana_varijabla naziv="DomainObject.Predmet.ProtustrankaNazivFormated_1">Studio dental smile jednostavno društvo s ograničenom odgovornošću za usluge</derivirana_varijabla>
  </DomainObject.Predmet.ProtustrankaNazivFormated>
  <DomainObject.Predmet.ProtustrankaNazivFormatedOIB>
    <izvorni_sadrzaj>Studio dental smile jednostavno društvo s ograničenom odgovornošću za usluge, OIB 86878573439</izvorni_sadrzaj>
    <derivirana_varijabla naziv="DomainObject.Predmet.ProtustrankaNazivFormatedOIB_1">Studio dental smile jednostavno društvo s ograničenom odgovornošću za usluge, OIB 86878573439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dental smile jednostavno društvo s ograničenom odgovornošću za usluge</item>
    </izvorni_sadrzaj>
    <derivirana_varijabla naziv="DomainObject.Predmet.ProtuStrankaListFormated_1">
      <item>Studio dental smile jednostavno društvo s ograničenom odgovornošću za usluge</item>
    </derivirana_varijabla>
  </DomainObject.Predmet.ProtuStrankaListFormated>
  <DomainObject.Predmet.ProtuStrankaListFormatedOIB>
    <izvorni_sadrzaj>
      <item>Studio dental smile jednostavno društvo s ograničenom odgovornošću za usluge, OIB 86878573439</item>
    </izvorni_sadrzaj>
    <derivirana_varijabla naziv="DomainObject.Predmet.ProtuStrankaListFormatedOIB_1">
      <item>Studio dental smile jednostavno društvo s ograničenom odgovornošću za usluge, OIB 86878573439</item>
    </derivirana_varijabla>
  </DomainObject.Predmet.ProtuStrankaListFormatedOIB>
  <DomainObject.Predmet.ProtuStrankaListFormatedWithAdress>
    <izvorni_sadrzaj>
      <item>Studio dental smile jednostavno društvo s ograničenom odgovornošću za usluge, Šijanova 4, 31207 Palača</item>
    </izvorni_sadrzaj>
    <derivirana_varijabla naziv="DomainObject.Predmet.ProtuStrankaListFormatedWithAdress_1">
      <item>Studio dental smile jednostavno društvo s ograničenom odgovornošću za usluge, Šijanova 4, 31207 Palača</item>
    </derivirana_varijabla>
  </DomainObject.Predmet.ProtuStrankaListFormatedWithAdress>
  <DomainObject.Predmet.ProtuStrankaListFormatedWithAdressOIB>
    <izvorni_sadrzaj>
      <item>Studio dental smile jednostavno društvo s ograničenom odgovornošću za usluge, OIB 86878573439, Šijanova 4, 31207 Palača</item>
    </izvorni_sadrzaj>
    <derivirana_varijabla naziv="DomainObject.Predmet.ProtuStrankaListFormatedWithAdressOIB_1">
      <item>Studio dental smile jednostavno društvo s ograničenom odgovornošću za usluge, OIB 86878573439, Šijanova 4, 31207 Palača</item>
    </derivirana_varijabla>
  </DomainObject.Predmet.ProtuStrankaListFormatedWithAdressOIB>
  <DomainObject.Predmet.ProtuStrankaListNazivFormated>
    <izvorni_sadrzaj>
      <item>Studio dental smile jednostavno društvo s ograničenom odgovornošću za usluge</item>
    </izvorni_sadrzaj>
    <derivirana_varijabla naziv="DomainObject.Predmet.ProtuStrankaListNazivFormated_1">
      <item>Studio dental smile jednostavno društvo s ograničenom odgovornošću za usluge</item>
    </derivirana_varijabla>
  </DomainObject.Predmet.ProtuStrankaListNazivFormated>
  <DomainObject.Predmet.ProtuStrankaListNazivFormatedOIB>
    <izvorni_sadrzaj>
      <item>Studio dental smile jednostavno društvo s ograničenom odgovornošću za usluge, OIB 86878573439</item>
    </izvorni_sadrzaj>
    <derivirana_varijabla naziv="DomainObject.Predmet.ProtuStrankaListNazivFormatedOIB_1">
      <item>Studio dental smile jednostavno društvo s ograničenom odgovornošću za usluge, OIB 86878573439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dental smile jednostavno društvo s ograničenom odgovornošću za usluge</izvorni_sadrzaj>
    <derivirana_varijabla naziv="DomainObject.Predmet.ProtustrankaIDrugi_1">Studio dental smile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dental smile jednostavno društvo s ograničenom odgovornošću za usluge, OIB 86878573439, Šijanova 4, 31207 Palača</izvorni_sadrzaj>
    <derivirana_varijabla naziv="DomainObject.Predmet.ProtustrankaIDrugiAdressOIB_1">Studio dental smile jednostavno društvo s ograničenom odgovornošću za usluge, OIB 86878573439, Šijanova 4, 31207 Palača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dental smile jednostavno društvo s ograničenom odgovornošću za usluge</item>
    </izvorni_sadrzaj>
    <derivirana_varijabla naziv="DomainObject.Predmet.SudioniciListNaziv_1">
      <item>FINA RC OSIJEK</item>
      <item>Studio dental smile jednostavno društvo s ograničenom odgovornošću za usluge</item>
    </derivirana_varijabla>
  </DomainObject.Predmet.SudioniciListNaziv>
  <DomainObject.Predmet.SudioniciListAdressOIB>
    <izvorni_sadrzaj>
      <item>FINA RC OSIJEK, OIB 85821130368</item>
      <item>Studio dental smile jednostavno društvo s ograničenom odgovornošću za usluge, OIB 86878573439, Šijanova 4,31207 Palača</item>
    </izvorni_sadrzaj>
    <derivirana_varijabla naziv="DomainObject.Predmet.SudioniciListAdressOIB_1">
      <item>FINA RC OSIJEK, OIB 85821130368</item>
      <item>Studio dental smile jednostavno društvo s ograničenom odgovornošću za usluge, OIB 86878573439, Šijanova 4,31207 Palača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86878573439</item>
    </izvorni_sadrzaj>
    <derivirana_varijabla naziv="DomainObject.Predmet.SudioniciListNazivOIB_1">
      <item>, OIB 85821130368</item>
      <item>, OIB 86878573439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1974B-D2AD-4CF2-B4DD-9F96F446F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3147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2017-12-13T08:06:00Z</dcterms:created>
  <dc:creator>mkocijan</dc:creator>
  <cp:lastModifiedBy>Žana Bem</cp:lastModifiedBy>
  <cp:lastPrinted>2017-12-13T08:00:00Z</cp:lastPrinted>
  <dcterms:modified xmlns:xsi="http://www.w3.org/2001/XMLSchema-instance" xsi:type="dcterms:W3CDTF">2017-12-13T10:52:00Z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