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05e9" w14:paraId="76705e9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1503BB" w:rsidRPr="001503BB">
        <w:rPr>
          <w:b/>
          <w:sz w:val="24"/>
        </w:rPr>
        <w:t>BIOEM j.d.o.o.</w:t>
      </w:r>
      <w:r w:rsidR="00842007">
        <w:rPr>
          <w:b/>
          <w:sz w:val="24"/>
        </w:rPr>
        <w:t xml:space="preserve">, </w:t>
      </w:r>
      <w:r w:rsidR="001503BB" w:rsidRPr="001503BB">
        <w:rPr>
          <w:b/>
          <w:sz w:val="24"/>
        </w:rPr>
        <w:t>Čepin</w:t>
      </w:r>
      <w:r w:rsidRPr="009C396C">
        <w:rPr>
          <w:b/>
          <w:sz w:val="24"/>
        </w:rPr>
        <w:t xml:space="preserve">, </w:t>
      </w:r>
      <w:r w:rsidR="001503BB" w:rsidRPr="001503BB">
        <w:rPr>
          <w:b/>
          <w:sz w:val="24"/>
        </w:rPr>
        <w:t>Kralja Zvonimira 2</w:t>
      </w:r>
      <w:r w:rsidRPr="009C396C">
        <w:rPr>
          <w:b/>
          <w:sz w:val="24"/>
        </w:rPr>
        <w:t xml:space="preserve">, OIB: </w:t>
      </w:r>
      <w:r w:rsidR="001503BB" w:rsidRPr="001503BB">
        <w:rPr>
          <w:b/>
          <w:sz w:val="24"/>
        </w:rPr>
        <w:t>11360811179</w:t>
      </w:r>
      <w:r w:rsidRPr="009C396C">
        <w:rPr>
          <w:b/>
          <w:sz w:val="24"/>
        </w:rPr>
        <w:t xml:space="preserve">, MBS: </w:t>
      </w:r>
      <w:r w:rsidR="001503BB" w:rsidRPr="001503BB">
        <w:rPr>
          <w:b/>
          <w:sz w:val="24"/>
        </w:rPr>
        <w:t>030152613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proofErr w:type="spellStart"/>
      <w:r w:rsidR="001503BB" w:rsidRPr="001503BB">
        <w:t>Emilio</w:t>
      </w:r>
      <w:proofErr w:type="spellEnd"/>
      <w:r w:rsidR="001503BB" w:rsidRPr="001503BB">
        <w:t xml:space="preserve"> </w:t>
      </w:r>
      <w:proofErr w:type="spellStart"/>
      <w:r w:rsidR="001503BB" w:rsidRPr="001503BB">
        <w:t>Perošević</w:t>
      </w:r>
      <w:proofErr w:type="spellEnd"/>
      <w:r w:rsidR="001503BB" w:rsidRPr="001503BB">
        <w:t>, OIB: 78241846025</w:t>
      </w:r>
      <w:r w:rsidR="00926738" w:rsidRPr="009C396C">
        <w:t xml:space="preserve">, </w:t>
      </w:r>
      <w:r w:rsidR="001503BB" w:rsidRPr="001503BB">
        <w:t>Čepin, Kralja Zvonimira 2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1503BB">
        <w:rPr>
          <w:b/>
        </w:rPr>
        <w:t>BIOEM j.d.o.o., Čepin, Kralja Zvonimira 2, OIB: 11360811179, MBS: 030152613</w:t>
      </w:r>
      <w:r w:rsidR="001503BB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proofErr w:type="spellStart"/>
      <w:r w:rsidR="001503BB">
        <w:t>Emilio</w:t>
      </w:r>
      <w:proofErr w:type="spellEnd"/>
      <w:r w:rsidR="001503BB">
        <w:t xml:space="preserve"> </w:t>
      </w:r>
      <w:proofErr w:type="spellStart"/>
      <w:r w:rsidR="001503BB">
        <w:t>Perošević</w:t>
      </w:r>
      <w:proofErr w:type="spellEnd"/>
      <w:r w:rsidR="001503BB">
        <w:t>, Čepin, Kralja Zvonimira 2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proofErr w:type="spellStart"/>
      <w:r w:rsidR="001503BB">
        <w:t>Emilio</w:t>
      </w:r>
      <w:proofErr w:type="spellEnd"/>
      <w:r w:rsidR="001503BB">
        <w:t xml:space="preserve"> </w:t>
      </w:r>
      <w:proofErr w:type="spellStart"/>
      <w:r w:rsidR="001503BB">
        <w:t>Perošević</w:t>
      </w:r>
      <w:proofErr w:type="spellEnd"/>
      <w:r w:rsidR="001503BB">
        <w:t xml:space="preserve">, Čepin, Kralja Zvonimira 2,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proofErr w:type="spellStart"/>
      <w:r w:rsidR="001503BB">
        <w:t>Emilio</w:t>
      </w:r>
      <w:proofErr w:type="spellEnd"/>
      <w:r w:rsidR="001503BB">
        <w:t xml:space="preserve"> </w:t>
      </w:r>
      <w:proofErr w:type="spellStart"/>
      <w:r w:rsidR="001503BB">
        <w:t>Perošević</w:t>
      </w:r>
      <w:proofErr w:type="spellEnd"/>
      <w:r w:rsidR="001503BB">
        <w:t>, Čepin, Kralja Zvonimira 2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proofErr w:type="spellStart"/>
      <w:r w:rsidR="004E569A">
        <w:t>Emilio</w:t>
      </w:r>
      <w:proofErr w:type="spellEnd"/>
      <w:r w:rsidR="004E569A">
        <w:t xml:space="preserve"> </w:t>
      </w:r>
      <w:proofErr w:type="spellStart"/>
      <w:r w:rsidR="004E569A">
        <w:t>Perošević</w:t>
      </w:r>
      <w:proofErr w:type="spellEnd"/>
      <w:r w:rsidR="004E569A">
        <w:t xml:space="preserve">, Čepin, Kralja Zvonimira 2,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18D" w:rsidR="00EC018D">
      <w:r>
        <w:separator/>
      </w:r>
    </w:p>
  </w:endnote>
  <w:endnote w:id="0" w:type="continuationSeparator">
    <w:p w:rsidRDefault="00EC018D" w:rsidR="00EC0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2B" w:rsidR="00BE23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2B" w:rsidR="00BE23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2B" w:rsidR="00BE23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18D" w:rsidR="00EC018D">
      <w:r>
        <w:separator/>
      </w:r>
    </w:p>
  </w:footnote>
  <w:footnote w:id="0" w:type="continuationSeparator">
    <w:p w:rsidRDefault="00EC018D" w:rsidR="00EC0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4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BE232B">
      <w:t>806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E232B">
      <w:t>806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486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18D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4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224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24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4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4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4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224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24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4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4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2CC59-5E18-460F-85FA-05A74E35B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2157</properties:Characters>
  <properties:Lines>103</properties:Lines>
  <properties:Paragraphs>23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2016-09-16T07:02:00Z</dcterms:modified>
  <cp:revision>115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