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f5a5" w14:paraId="786f5a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F971D5" w:rsidR="008966A4">
      <w:r>
        <w:rPr>
          <w:noProof/>
          <w:lang w:eastAsia="hr-HR"/>
        </w:rPr>
        <w:t xml:space="preserve">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EB234F">
        <w:t>-1121/18</w:t>
      </w:r>
      <w:r w:rsidR="00F971D5">
        <w:t>-17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EB234F" w:rsidP="001C69BB" w:rsidR="006B708C">
      <w:pPr>
        <w:ind w:firstLine="720"/>
        <w:jc w:val="both"/>
        <w:rPr>
          <w:lang w:val="pt-BR"/>
        </w:rPr>
      </w:pPr>
      <w:r w:rsidRPr="00EB234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B234F">
        <w:t>85821130368</w:t>
      </w:r>
      <w:r w:rsidRPr="00EB234F">
        <w:rPr>
          <w:lang w:val="pt-BR"/>
        </w:rPr>
        <w:t>, za otvaranje stečajnog postupka nad dužnikom AUTOSERVIS-ZAGREB d.o.o., Zagreb, Racka 20ª, OIB: 69855273821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9. srpnja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B234F" w:rsidRPr="00EB234F">
        <w:rPr>
          <w:lang w:val="pt-BR"/>
        </w:rPr>
        <w:t>AUTOSERVIS-ZAGREB d.o.o., Zagreb, Racka 20ª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EB234F">
        <w:t>4. rujan 2018</w:t>
      </w:r>
      <w:r w:rsidR="00F23AB4">
        <w:t xml:space="preserve">. </w:t>
      </w:r>
      <w:r w:rsidR="00F23AB4" w:rsidRPr="005022CE">
        <w:t xml:space="preserve">u </w:t>
      </w:r>
      <w:r w:rsidR="00EB234F">
        <w:t>11.</w:t>
      </w:r>
      <w:r w:rsidR="00830A19">
        <w:t>5</w:t>
      </w:r>
      <w:r w:rsidR="00EB234F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BD6DEC">
        <w:t>Privredna banka Zagreb</w:t>
      </w:r>
      <w:r w:rsidR="000A504E">
        <w:t xml:space="preserve"> d.d.</w:t>
      </w:r>
      <w:r w:rsidR="006C76E8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D6DEC" w:rsidRPr="00BD6DEC">
        <w:rPr>
          <w:lang w:val="pt-BR"/>
        </w:rPr>
        <w:t>9. srpnja 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775A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B639DE" w:rsidP="008775A1" w:rsidR="00B639DE">
      <w:pPr>
        <w:ind w:left="1080"/>
      </w:pPr>
    </w:p>
    <w:p w:rsidRDefault="008775A1" w:rsidP="008775A1" w:rsidR="008775A1">
      <w:pPr>
        <w:ind w:left="1080"/>
      </w:pPr>
    </w:p>
    <w:p w:rsidRDefault="008775A1" w:rsidP="00400817" w:rsidR="008775A1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775A1" w:rsidP="00400817" w:rsidR="008775A1" w:rsidRPr="00400817">
      <w:pPr>
        <w:ind w:left="5664"/>
      </w:pPr>
      <w:r w:rsidRPr="00400817">
        <w:t xml:space="preserve">        Dijana Hadžić</w:t>
      </w:r>
    </w:p>
    <w:p w:rsidRDefault="008775A1" w:rsidP="008775A1" w:rsidR="008775A1">
      <w:pPr>
        <w:ind w:left="1080"/>
      </w:pPr>
    </w:p>
    <w:p w:rsidRDefault="008775A1" w:rsidP="008775A1" w:rsidR="008775A1" w:rsidRPr="00586DD5">
      <w:pPr>
        <w:ind w:left="1080"/>
      </w:pPr>
    </w:p>
    <w:sectPr w:rsidSect="00F971D5" w:rsidR="008775A1" w:rsidRPr="00586DD5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775A1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D6DEC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B234F"/>
    <w:rsid w:val="00F23AB4"/>
    <w:rsid w:val="00F378C1"/>
    <w:rsid w:val="00F4108B"/>
    <w:rsid w:val="00F971D5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Štuglina; Stjepan Štuglina</izvorni_sadrzaj>
    <derivirana_varijabla naziv="DomainObject.Predmet.ProtustrankaFormated_1">  AUTOSERVIS-ZAGREB d.o.o. zastupanog po punomoćniku Marko Štuglina; Stjepan Štuglina</derivirana_varijabla>
  </DomainObject.Predmet.ProtustrankaFormated>
  <DomainObject.Predmet.ProtustrankaFormatedOIB>
    <izvorni_sadrzaj>  AUTOSERVIS-ZAGREB d.o.o., OIB 69855273821 zastupanog po punomoćniku Marko Štuglina; Stjepan Štuglina</izvorni_sadrzaj>
    <derivirana_varijabla naziv="DomainObject.Predmet.ProtustrankaFormatedOIB_1">  AUTOSERVIS-ZAGREB d.o.o., OIB 69855273821 zastupanog po punomoćniku Marko Štuglina; Stjepan Štuglina</derivirana_varijabla>
  </DomainObject.Predmet.ProtustrankaFormatedOIB>
  <DomainObject.Predmet.ProtustrankaFormatedWithAdress>
    <izvorni_sadrzaj> AUTOSERVIS-ZAGREB d.o.o., Racka 20a, 10000 Zagreb zastupanog po punomoćniku Marko Štuglina; Stjepan Štuglina</izvorni_sadrzaj>
    <derivirana_varijabla naziv="DomainObject.Predmet.ProtustrankaFormatedWithAdress_1"> AUTOSERVIS-ZAGREB d.o.o., Racka 20a, 10000 Zagreb zastupanog po punomoćniku Marko Štuglina; Stjepan Štuglina</derivirana_varijabla>
  </DomainObject.Predmet.ProtustrankaFormatedWithAdress>
  <DomainObject.Predmet.ProtustrankaFormatedWithAdressOIB>
    <izvorni_sadrzaj> AUTOSERVIS-ZAGREB d.o.o., OIB 69855273821, Racka 20a, 10000 Zagreb zastupanog po punomoćniku Marko Štuglina; Stjepan Štuglina</izvorni_sadrzaj>
    <derivirana_varijabla naziv="DomainObject.Predmet.ProtustrankaFormatedWithAdressOIB_1"> AUTOSERVIS-ZAGREB d.o.o., OIB 69855273821, Racka 20a, 10000 Zagreb zastupanog po punomoćniku Marko Štuglina; Stjepan Štuglina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Štuglina; Stjepan Štuglina</item>
    </izvorni_sadrzaj>
    <derivirana_varijabla naziv="DomainObject.Predmet.ProtuStrankaListFormated_1">
      <item>AUTOSERVIS-ZAGREB d.o.o. zastupanog po punomoćniku Marko Štuglina; Stjepan Štuglina</item>
    </derivirana_varijabla>
  </DomainObject.Predmet.ProtuStrankaListFormated>
  <DomainObject.Predmet.ProtuStrankaListFormatedOIB>
    <izvorni_sadrzaj>
      <item>AUTOSERVIS-ZAGREB d.o.o., OIB 69855273821 zastupanog po punomoćniku Marko Štuglina; Stjepan Štuglina</item>
    </izvorni_sadrzaj>
    <derivirana_varijabla naziv="DomainObject.Predmet.ProtuStrankaListFormatedOIB_1">
      <item>AUTOSERVIS-ZAGREB d.o.o., OIB 69855273821 zastupanog po punomoćniku Marko Štuglina; Stjepan Štuglina</item>
    </derivirana_varijabla>
  </DomainObject.Predmet.ProtuStrankaListFormatedOIB>
  <DomainObject.Predmet.ProtuStrankaListFormatedWithAdress>
    <izvorni_sadrzaj>
      <item>AUTOSERVIS-ZAGREB d.o.o., Racka 20a, 10000 Zagreb zastupanog po punomoćniku Marko Štuglina; Stjepan Štuglina</item>
    </izvorni_sadrzaj>
    <derivirana_varijabla naziv="DomainObject.Predmet.ProtuStrankaListFormatedWithAdress_1">
      <item>AUTOSERVIS-ZAGREB d.o.o., Racka 20a, 10000 Zagreb zastupanog po punomoćniku Marko Štuglina; Stjepan Štuglina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Štuglina; Stjepan Štuglina</item>
    </izvorni_sadrzaj>
    <derivirana_varijabla naziv="DomainObject.Predmet.ProtuStrankaListFormatedWithAdressOIB_1">
      <item>AUTOSERVIS-ZAGREB d.o.o., OIB 69855273821, Racka 20a, 10000 Zagreb zastupanog po punomoćniku Marko Štuglina; Stjepan Štuglina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Štuglina punomoćnik sudionika u postupku AUTOSERVIS-ZAGREB d.o.o.</item>
      <item>Stjepan Štuglina punomoćnik sudionika u postupku AUTOSERVIS-ZAGREB d.o.o.</item>
    </izvorni_sadrzaj>
    <derivirana_varijabla naziv="DomainObject.Predmet.OstaliListFormated_1">
      <item>Privredna banka Zagreb d.d.</item>
      <item>Marko Štuglina punomoćnik sudionika u postupku AUTOSERVIS-ZAGREB d.o.o.</item>
      <item>Stjepan Štuglina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Štuglina, OIB 16692965715 punomoćnik sudionika u postupku AUTOSERVIS-ZAGREB d.o.o.</item>
      <item>Stjepan Štuglina, OIB 37455503333 punomoćnik sudionika u postupku AUTOSERVIS-ZAGREB d.o.o.</item>
    </izvorni_sadrzaj>
    <derivirana_varijabla naziv="DomainObject.Predmet.OstaliListFormatedOIB_1">
      <item>Privredna banka Zagreb d.d.</item>
      <item>Marko Štuglina, OIB 16692965715 punomoćnik sudionika u postupku AUTOSERVIS-ZAGREB d.o.o.</item>
      <item>Stjepan Štuglina,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Štuglina</item>
      <item>Stjepan Štuglina</item>
    </izvorni_sadrzaj>
    <derivirana_varijabla naziv="DomainObject.Predmet.OstaliListNazivFormated_1">
      <item>Privredna banka Zagreb d.d.</item>
      <item>Marko Štuglina</item>
      <item>Stjepan Štuglina</item>
    </derivirana_varijabla>
  </DomainObject.Predmet.OstaliListNazivFormated>
  <DomainObject.Predmet.OstaliListNazivFormatedOIB>
    <izvorni_sadrzaj>
      <item>Privredna banka Zagreb d.d.</item>
      <item>Marko Štuglina, OIB 16692965715</item>
      <item>Stjepan Štuglina, OIB 37455503333</item>
    </izvorni_sadrzaj>
    <derivirana_varijabla naziv="DomainObject.Predmet.OstaliListNazivFormatedOIB_1">
      <item>Privredna banka Zagreb d.d.</item>
      <item>Marko Štuglina, OIB 16692965715</item>
      <item>Stjepan Štuglina,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Štuglina</item>
      <item>Stjepan Štuglina</item>
    </izvorni_sadrzaj>
    <derivirana_varijabla naziv="DomainObject.Predmet.SudioniciListNaziv_1">
      <item>AUTOSERVIS-ZAGREB d.o.o.</item>
      <item>FINA Regionalni centar Zagreb</item>
      <item>Privredna banka Zagreb d.d.</item>
      <item>Marko Štuglina</item>
      <item>Stjepan Štuglina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902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2018-07-09T12:02:00Z</dcterms:created>
  <dc:creator>nmarkovic</dc:creator>
  <cp:lastModifiedBy>Dijana Hadžić</cp:lastModifiedBy>
  <cp:lastPrinted>2018-07-09T12:26:00Z</cp:lastPrinted>
  <dcterms:modified xmlns:xsi="http://www.w3.org/2001/XMLSchema-instance" xsi:type="dcterms:W3CDTF">2018-07-09T12:26:00Z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