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5e57" w14:paraId="ade5e57" w:rsidRDefault="00664779" w:rsidP="00507C22" w:rsidR="00664779" w:rsidRPr="00E015ED">
      <w:pPr>
        <w:tabs>
          <w:tab w:pos="5985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 w:rsidR="00507C22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44. St-</w:t>
      </w:r>
      <w:r w:rsidR="004E4C2B">
        <w:rPr>
          <w:rFonts w:hAnsi="Times New Roman" w:ascii="Times New Roman"/>
          <w:szCs w:val="24"/>
          <w:lang w:val="hr-HR"/>
        </w:rPr>
        <w:t>299</w:t>
      </w:r>
      <w:r w:rsidR="00E126B6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017</w:t>
      </w:r>
      <w:r w:rsidR="00507C22">
        <w:rPr>
          <w:rFonts w:hAnsi="Times New Roman" w:ascii="Times New Roman"/>
          <w:szCs w:val="24"/>
          <w:lang w:val="hr-HR"/>
        </w:rPr>
        <w:t>.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1995" cx="582295"/>
            <wp:effectExtent b="1905" r="825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507C22" w:rsidP="00507C22" w:rsidR="006647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E126B6">
        <w:rPr>
          <w:rFonts w:hAnsi="Times New Roman" w:ascii="Times New Roman"/>
          <w:szCs w:val="24"/>
          <w:lang w:val="hr-HR"/>
        </w:rPr>
        <w:t xml:space="preserve"> </w:t>
      </w:r>
      <w:r w:rsidR="004E4C2B">
        <w:rPr>
          <w:rFonts w:hAnsi="Times New Roman" w:ascii="Times New Roman"/>
          <w:szCs w:val="24"/>
          <w:lang w:val="hr-HR"/>
        </w:rPr>
        <w:t xml:space="preserve">FLAVUS  AMOR j.d.o.o., iz Zagreba, </w:t>
      </w:r>
      <w:proofErr w:type="spellStart"/>
      <w:r w:rsidR="004E4C2B">
        <w:rPr>
          <w:rFonts w:hAnsi="Times New Roman" w:ascii="Times New Roman"/>
          <w:szCs w:val="24"/>
          <w:lang w:val="hr-HR"/>
        </w:rPr>
        <w:t>Gomboševa</w:t>
      </w:r>
      <w:proofErr w:type="spellEnd"/>
      <w:r w:rsidR="004E4C2B">
        <w:rPr>
          <w:rFonts w:hAnsi="Times New Roman" w:ascii="Times New Roman"/>
          <w:szCs w:val="24"/>
          <w:lang w:val="hr-HR"/>
        </w:rPr>
        <w:t xml:space="preserve"> 28, OIB 69711628052, 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4E4C2B">
        <w:rPr>
          <w:rFonts w:hAnsi="Times New Roman" w:ascii="Times New Roman"/>
          <w:szCs w:val="24"/>
          <w:lang w:val="hr-HR"/>
        </w:rPr>
        <w:t xml:space="preserve"> 2</w:t>
      </w:r>
      <w:r w:rsidR="00E126B6">
        <w:rPr>
          <w:rFonts w:hAnsi="Times New Roman" w:ascii="Times New Roman"/>
          <w:szCs w:val="24"/>
          <w:lang w:val="hr-HR"/>
        </w:rPr>
        <w:t xml:space="preserve">3. </w:t>
      </w:r>
      <w:r w:rsidR="004E4C2B">
        <w:rPr>
          <w:rFonts w:hAnsi="Times New Roman" w:ascii="Times New Roman"/>
          <w:szCs w:val="24"/>
          <w:lang w:val="hr-HR"/>
        </w:rPr>
        <w:t xml:space="preserve">kolovoza </w:t>
      </w:r>
      <w:r w:rsidR="00E126B6">
        <w:rPr>
          <w:rFonts w:hAnsi="Times New Roman" w:ascii="Times New Roman"/>
          <w:szCs w:val="24"/>
          <w:lang w:val="hr-HR"/>
        </w:rPr>
        <w:t xml:space="preserve"> 2017. </w:t>
      </w:r>
      <w:r>
        <w:rPr>
          <w:rFonts w:hAnsi="Times New Roman" w:ascii="Times New Roman"/>
          <w:szCs w:val="24"/>
          <w:lang w:val="hr-HR"/>
        </w:rPr>
        <w:t xml:space="preserve"> g</w:t>
      </w:r>
      <w:r w:rsidR="00E126B6">
        <w:rPr>
          <w:rFonts w:hAnsi="Times New Roman" w:ascii="Times New Roman"/>
          <w:szCs w:val="24"/>
          <w:lang w:val="hr-HR"/>
        </w:rPr>
        <w:t xml:space="preserve">. 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4E4C2B" w:rsidR="00E126B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 </w:t>
      </w:r>
      <w:r w:rsidR="00E015ED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>rješenj</w:t>
      </w:r>
      <w:r w:rsidR="00E015ED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ovog suda St-</w:t>
      </w:r>
      <w:r w:rsidR="004E4C2B">
        <w:rPr>
          <w:rFonts w:hAnsi="Times New Roman" w:ascii="Times New Roman"/>
          <w:szCs w:val="24"/>
        </w:rPr>
        <w:t>299</w:t>
      </w:r>
      <w:r>
        <w:rPr>
          <w:rFonts w:hAnsi="Times New Roman" w:ascii="Times New Roman"/>
          <w:szCs w:val="24"/>
        </w:rPr>
        <w:t xml:space="preserve">/17. od dana </w:t>
      </w:r>
      <w:r w:rsidR="004E4C2B">
        <w:rPr>
          <w:rFonts w:hAnsi="Times New Roman" w:ascii="Times New Roman"/>
          <w:szCs w:val="24"/>
        </w:rPr>
        <w:t xml:space="preserve">22. kolovoza </w:t>
      </w:r>
      <w:r w:rsidR="00E126B6">
        <w:rPr>
          <w:rFonts w:hAnsi="Times New Roman" w:ascii="Times New Roman"/>
          <w:szCs w:val="24"/>
        </w:rPr>
        <w:t xml:space="preserve"> 2017.g. </w:t>
      </w:r>
      <w:r>
        <w:rPr>
          <w:rFonts w:hAnsi="Times New Roman" w:ascii="Times New Roman"/>
          <w:szCs w:val="24"/>
        </w:rPr>
        <w:t xml:space="preserve">   u</w:t>
      </w:r>
      <w:r w:rsidR="004E4C2B">
        <w:rPr>
          <w:rFonts w:hAnsi="Times New Roman" w:ascii="Times New Roman"/>
          <w:szCs w:val="24"/>
        </w:rPr>
        <w:t xml:space="preserve"> </w:t>
      </w:r>
    </w:p>
    <w:p w:rsidRDefault="004E4C2B" w:rsidP="004E4C2B" w:rsidR="004E4C2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obrazloženju istog  tako da   umjesto:</w:t>
      </w:r>
    </w:p>
    <w:p w:rsidRDefault="004E4C2B" w:rsidP="004E4C2B" w:rsidR="004E4C2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E4C2B" w:rsidP="004E4C2B" w:rsidR="004E4C2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 Osobe ovlaštene za zastupanje dužnika po zakonu nisu u ostavljenom roku od 15 dana postupile po predmetnom pozivu iz Oglasa niti su vjerovnici dužnika u ostavljenom roku od 45 dana podnijeli prijedlog za otvaranjem redovnog stečajnog postupka."</w:t>
      </w:r>
    </w:p>
    <w:p w:rsidRDefault="004E4C2B" w:rsidP="004E4C2B" w:rsidR="004E4C2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126B6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64779">
        <w:rPr>
          <w:rFonts w:hAnsi="Times New Roman" w:ascii="Times New Roman"/>
          <w:szCs w:val="24"/>
        </w:rPr>
        <w:t xml:space="preserve">treba pisati </w:t>
      </w: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E4C2B" w:rsidP="004E4C2B" w:rsidR="004E4C2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 Osobe ovlaštene za zastupanje dužnika po zakonu  u ostavljenom su roku od 15 dana postupile su po predmetnom pozivu iz Oglasa</w:t>
      </w:r>
      <w:r w:rsidR="00BC11AB">
        <w:rPr>
          <w:rFonts w:hAnsi="Times New Roman" w:ascii="Times New Roman"/>
          <w:szCs w:val="24"/>
        </w:rPr>
        <w:t xml:space="preserve"> i dostavile ovjereni popis </w:t>
      </w:r>
      <w:r>
        <w:rPr>
          <w:rFonts w:hAnsi="Times New Roman" w:ascii="Times New Roman"/>
          <w:szCs w:val="24"/>
        </w:rPr>
        <w:t xml:space="preserve"> iz kojeg je razvidno da dužnik nema imovine, a   vjerovnici dužnika u ostavljenom roku od 45 dana nisu  podnijeli prijedlog za otvaranjem redovnog stečajnog postupka."</w:t>
      </w: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 U preostalom dijelu rješenje</w:t>
      </w:r>
      <w:r w:rsidRPr="00E015ED">
        <w:rPr>
          <w:rFonts w:hAnsi="Times New Roman" w:ascii="Times New Roman"/>
          <w:szCs w:val="24"/>
        </w:rPr>
        <w:t xml:space="preserve"> </w:t>
      </w:r>
      <w:r w:rsidR="00507C22">
        <w:rPr>
          <w:rFonts w:hAnsi="Times New Roman" w:ascii="Times New Roman"/>
          <w:szCs w:val="24"/>
        </w:rPr>
        <w:t>St-</w:t>
      </w:r>
      <w:r w:rsidR="004E4C2B">
        <w:rPr>
          <w:rFonts w:hAnsi="Times New Roman" w:ascii="Times New Roman"/>
          <w:szCs w:val="24"/>
        </w:rPr>
        <w:t>299/1</w:t>
      </w:r>
      <w:r w:rsidR="00E126B6">
        <w:rPr>
          <w:rFonts w:hAnsi="Times New Roman" w:ascii="Times New Roman"/>
          <w:szCs w:val="24"/>
        </w:rPr>
        <w:t xml:space="preserve">7. </w:t>
      </w:r>
      <w:r>
        <w:rPr>
          <w:rFonts w:hAnsi="Times New Roman" w:ascii="Times New Roman"/>
          <w:szCs w:val="24"/>
        </w:rPr>
        <w:t xml:space="preserve">od dana </w:t>
      </w:r>
      <w:r w:rsidR="004E4C2B">
        <w:rPr>
          <w:rFonts w:hAnsi="Times New Roman" w:ascii="Times New Roman"/>
          <w:szCs w:val="24"/>
        </w:rPr>
        <w:t xml:space="preserve">22. kolovoza </w:t>
      </w:r>
      <w:r>
        <w:rPr>
          <w:rFonts w:hAnsi="Times New Roman" w:ascii="Times New Roman"/>
          <w:szCs w:val="24"/>
        </w:rPr>
        <w:t xml:space="preserve"> 2017.</w:t>
      </w:r>
      <w:r w:rsidR="00E126B6">
        <w:rPr>
          <w:rFonts w:hAnsi="Times New Roman" w:ascii="Times New Roman"/>
          <w:szCs w:val="24"/>
        </w:rPr>
        <w:t xml:space="preserve"> g. </w:t>
      </w:r>
      <w:r>
        <w:rPr>
          <w:rFonts w:hAnsi="Times New Roman" w:ascii="Times New Roman"/>
          <w:szCs w:val="24"/>
        </w:rPr>
        <w:t xml:space="preserve"> ostaje neizmijenjeno. </w:t>
      </w:r>
    </w:p>
    <w:p w:rsidRDefault="00664779" w:rsidP="00664779" w:rsidR="00664779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očite  omaške</w:t>
      </w:r>
      <w:r w:rsidR="00507C22">
        <w:rPr>
          <w:rFonts w:hAnsi="Times New Roman" w:ascii="Times New Roman"/>
          <w:szCs w:val="24"/>
          <w:lang w:val="hr-HR"/>
        </w:rPr>
        <w:t xml:space="preserve"> u pisanju rješenja St-</w:t>
      </w:r>
      <w:r w:rsidR="004E4C2B">
        <w:rPr>
          <w:rFonts w:hAnsi="Times New Roman" w:ascii="Times New Roman"/>
          <w:szCs w:val="24"/>
          <w:lang w:val="hr-HR"/>
        </w:rPr>
        <w:t>299</w:t>
      </w:r>
      <w:r w:rsidR="00E126B6">
        <w:rPr>
          <w:rFonts w:hAnsi="Times New Roman" w:ascii="Times New Roman"/>
          <w:szCs w:val="24"/>
          <w:lang w:val="hr-HR"/>
        </w:rPr>
        <w:t xml:space="preserve">/17. 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4E4C2B">
        <w:rPr>
          <w:rFonts w:hAnsi="Times New Roman" w:ascii="Times New Roman"/>
          <w:szCs w:val="24"/>
          <w:lang w:val="hr-HR"/>
        </w:rPr>
        <w:t xml:space="preserve">  22. kolovoza 2017. </w:t>
      </w:r>
      <w:r>
        <w:rPr>
          <w:rFonts w:hAnsi="Times New Roman" w:ascii="Times New Roman"/>
          <w:szCs w:val="24"/>
          <w:lang w:val="hr-HR"/>
        </w:rPr>
        <w:t xml:space="preserve"> pogrešno je u </w:t>
      </w:r>
      <w:r w:rsidR="004E4C2B">
        <w:rPr>
          <w:rFonts w:hAnsi="Times New Roman" w:ascii="Times New Roman"/>
          <w:szCs w:val="24"/>
          <w:lang w:val="hr-HR"/>
        </w:rPr>
        <w:t xml:space="preserve">obrazloženju istog  propušteno navesti da je dužnik dostavio popis imovine, </w:t>
      </w:r>
      <w:r w:rsidR="00E126B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slijedom čega je temeljem odredbe čl. 347 Zakona o parničnom postupku vezano uz čl.  10  Stečajnog zakona odlučeno kao u izreci rješenja.</w:t>
      </w:r>
      <w:r w:rsidR="00507C22">
        <w:rPr>
          <w:rFonts w:hAnsi="Times New Roman" w:ascii="Times New Roman"/>
          <w:szCs w:val="24"/>
          <w:lang w:val="hr-HR"/>
        </w:rPr>
        <w:t xml:space="preserve"> </w:t>
      </w:r>
    </w:p>
    <w:p w:rsidRDefault="00664779" w:rsidP="00664779" w:rsidR="006647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E4C2B">
        <w:rPr>
          <w:rFonts w:hAnsi="Times New Roman" w:ascii="Times New Roman"/>
          <w:lang w:val="hr-HR"/>
        </w:rPr>
        <w:t>2</w:t>
      </w:r>
      <w:r w:rsidR="00E126B6">
        <w:rPr>
          <w:rFonts w:hAnsi="Times New Roman" w:ascii="Times New Roman"/>
          <w:lang w:val="hr-HR"/>
        </w:rPr>
        <w:t>3.</w:t>
      </w:r>
      <w:r w:rsidR="004E4C2B">
        <w:rPr>
          <w:rFonts w:hAnsi="Times New Roman" w:ascii="Times New Roman"/>
          <w:lang w:val="hr-HR"/>
        </w:rPr>
        <w:t xml:space="preserve"> kolovoza</w:t>
      </w:r>
      <w:r>
        <w:rPr>
          <w:rFonts w:hAnsi="Times New Roman" w:ascii="Times New Roman"/>
          <w:lang w:val="hr-HR"/>
        </w:rPr>
        <w:t xml:space="preserve"> 2017. </w:t>
      </w:r>
      <w:r w:rsidR="00E126B6">
        <w:rPr>
          <w:rFonts w:hAnsi="Times New Roman" w:ascii="Times New Roman"/>
          <w:lang w:val="hr-HR"/>
        </w:rPr>
        <w:t xml:space="preserve">g. </w:t>
      </w: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E015ED" w:rsidP="00664779" w:rsidR="0066477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413FD2">
        <w:rPr>
          <w:rFonts w:hAnsi="Times New Roman" w:ascii="Times New Roman"/>
          <w:lang w:val="hr-HR"/>
        </w:rPr>
        <w:t>, v.r.</w:t>
      </w:r>
    </w:p>
    <w:p w:rsidRDefault="00E015ED" w:rsidP="00E015ED" w:rsidR="00664779" w:rsidRPr="00E015E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64779" w:rsidP="00507C22" w:rsid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>UPUTA O PRAVNOM LIJEKU:</w:t>
      </w:r>
    </w:p>
    <w:p w:rsidRDefault="00664779" w:rsidP="00507C22" w:rsidR="00664779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13FD2" w:rsidR="00413FD2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413FD2" w:rsidR="00413FD2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413FD2" w:rsidP="00413FD2" w:rsidR="00413FD2" w:rsidRPr="00507C22">
      <w:pPr>
        <w:jc w:val="right"/>
        <w:rPr>
          <w:rFonts w:hAnsi="Times New Roman" w:ascii="Times New Roman"/>
          <w:sz w:val="20"/>
          <w:lang w:val="hr-HR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sectPr w:rsidR="00413FD2" w:rsidRPr="00507C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779"/>
    <w:rsid w:val="00256597"/>
    <w:rsid w:val="00413FD2"/>
    <w:rsid w:val="004E4C2B"/>
    <w:rsid w:val="00507C22"/>
    <w:rsid w:val="00664779"/>
    <w:rsid w:val="00746E8B"/>
    <w:rsid w:val="00A02F14"/>
    <w:rsid w:val="00BC11AB"/>
    <w:rsid w:val="00BE76F5"/>
    <w:rsid w:val="00D971FD"/>
    <w:rsid w:val="00E015ED"/>
    <w:rsid w:val="00E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7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6477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2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F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F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F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F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7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6477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2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F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F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F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F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48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St-299/2017-7</izvorni_sadrzaj>
    <derivirana_varijabla naziv="DomainObject.Oznaka_1">St-299/2017-7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FLAVUS AMOR jednostavno društvo s ograničenom odgovornošću za usluge zastupanog po punomoćniku Snježana Marčec</izvorni_sadrzaj>
    <derivirana_varijabla naziv="DomainObject.Predmet.ProtustrankaFormated_1">  FLAVUS AMOR jednostavno društvo s ograničenom odgovornošću za usluge zastupanog po punomoćniku Snježana Marčec</derivirana_varijabla>
  </DomainObject.Predmet.ProtustrankaFormated>
  <DomainObject.Predmet.ProtustrankaFormatedOIB>
    <izvorni_sadrzaj>  FLAVUS AMOR jednostavno društvo s ograničenom odgovornošću za usluge, OIB 69711628052 zastupanog po punomoćniku Snježana Marčec</izvorni_sadrzaj>
    <derivirana_varijabla naziv="DomainObject.Predmet.ProtustrankaFormatedOIB_1">  FLAVUS AMOR jednostavno društvo s ograničenom odgovornošću za usluge, OIB 69711628052 zastupanog po punomoćniku Snježana Marčec</derivirana_varijabla>
  </DomainObject.Predmet.ProtustrankaFormatedOIB>
  <DomainObject.Predmet.ProtustrankaFormatedWithAdress>
    <izvorni_sadrzaj> FLAVUS AMOR jednostavno društvo s ograničenom odgovornošću za usluge, Gomboševa 28, 10000 Zagreb zastupanog po punomoćniku Snježana Marčec</izvorni_sadrzaj>
    <derivirana_varijabla naziv="DomainObject.Predmet.ProtustrankaFormatedWithAdress_1"> FLAVUS AMOR jednostavno društvo s ograničenom odgovornošću za usluge, Gomboševa 28, 10000 Zagreb zastupanog po punomoćniku Snježana Marčec</derivirana_varijabla>
  </DomainObject.Predmet.ProtustrankaFormatedWithAdress>
  <DomainObject.Predmet.ProtustrankaFormatedWithAdressOIB>
    <izvorni_sadrzaj> FLAVUS AMOR jednostavno društvo s ograničenom odgovornošću za usluge, OIB 69711628052, Gomboševa 28, 10000 Zagreb zastupanog po punomoćniku Snježana Marčec</izvorni_sadrzaj>
    <derivirana_varijabla naziv="DomainObject.Predmet.ProtustrankaFormatedWithAdressOIB_1"> FLAVUS AMOR jednostavno društvo s ograničenom odgovornošću za usluge, OIB 69711628052, Gomboševa 28, 10000 Zagreb zastupanog po punomoćniku Snježana Marčec</derivirana_varijabla>
  </DomainObject.Predmet.ProtustrankaFormatedWithAdressOIB>
  <DomainObject.Predmet.ProtustrankaWithAdress>
    <izvorni_sadrzaj>FLAVUS AMOR jednostavno društvo s ograničenom odgovornošću za usluge Gomboševa 28, 10000 Zagreb</izvorni_sadrzaj>
    <derivirana_varijabla naziv="DomainObject.Predmet.ProtustrankaWithAdress_1">FLAVUS AMOR jednostavno društvo s ograničenom odgovornošću za usluge Gomboševa 28, 10000 Zagreb</derivirana_varijabla>
  </DomainObject.Predmet.ProtustrankaWithAdress>
  <DomainObject.Predmet.ProtustrankaWithAdressOIB>
    <izvorni_sadrzaj>FLAVUS AMOR jednostavno društvo s ograničenom odgovornošću za usluge, OIB 69711628052, Gomboševa 28, 10000 Zagreb</izvorni_sadrzaj>
    <derivirana_varijabla naziv="DomainObject.Predmet.ProtustrankaWithAdressOIB_1">FLAVUS AMOR jednostavno društvo s ograničenom odgovornošću za usluge, OIB 69711628052, Gomboševa 28, 10000 Zagreb</derivirana_varijabla>
  </DomainObject.Predmet.ProtustrankaWithAdressOIB>
  <DomainObject.Predmet.ProtustrankaNazivFormated>
    <izvorni_sadrzaj>FLAVUS AMOR jednostavno društvo s ograničenom odgovornošću za usluge</izvorni_sadrzaj>
    <derivirana_varijabla naziv="DomainObject.Predmet.ProtustrankaNazivFormated_1">FLAVUS AMOR jednostavno društvo s ograničenom odgovornošću za usluge</derivirana_varijabla>
  </DomainObject.Predmet.ProtustrankaNazivFormated>
  <DomainObject.Predmet.ProtustrankaNazivFormatedOIB>
    <izvorni_sadrzaj>FLAVUS AMOR jednostavno društvo s ograničenom odgovornošću za usluge, OIB 69711628052</izvorni_sadrzaj>
    <derivirana_varijabla naziv="DomainObject.Predmet.ProtustrankaNazivFormatedOIB_1">FLAVUS AMOR jednostavno društvo s ograničenom odgovornošću za usluge, OIB 69711628052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FLAVUS AMOR jednostavno društvo s ograničenom odgovornošću za usluge zastupanog po punomoćniku Snježana Marčec</item>
    </izvorni_sadrzaj>
    <derivirana_varijabla naziv="DomainObject.Predmet.ProtuStrankaListFormated_1">
      <item>FLAVUS AMOR jednostavno društvo s ograničenom odgovornošću za usluge zastupanog po punomoćniku Snježana Marčec</item>
    </derivirana_varijabla>
  </DomainObject.Predmet.ProtuStrankaListFormated>
  <DomainObject.Predmet.ProtuStrankaListFormatedOIB>
    <izvorni_sadrzaj>
      <item>FLAVUS AMOR jednostavno društvo s ograničenom odgovornošću za usluge, OIB 69711628052 zastupanog po punomoćniku Snježana Marčec</item>
    </izvorni_sadrzaj>
    <derivirana_varijabla naziv="DomainObject.Predmet.ProtuStrankaListFormatedOIB_1">
      <item>FLAVUS AMOR jednostavno društvo s ograničenom odgovornošću za usluge, OIB 69711628052 zastupanog po punomoćniku Snježana Marčec</item>
    </derivirana_varijabla>
  </DomainObject.Predmet.ProtuStrankaListFormatedOIB>
  <DomainObject.Predmet.ProtuStrankaListFormatedWithAdress>
    <izvorni_sadrzaj>
      <item>FLAVUS AMOR jednostavno društvo s ograničenom odgovornošću za usluge, Gomboševa 28, 10000 Zagreb zastupanog po punomoćniku Snježana Marčec</item>
    </izvorni_sadrzaj>
    <derivirana_varijabla naziv="DomainObject.Predmet.ProtuStrankaListFormatedWithAdress_1">
      <item>FLAVUS AMOR jednostavno društvo s ograničenom odgovornošću za usluge, Gomboševa 28, 10000 Zagreb zastupanog po punomoćniku Snježana Marčec</item>
    </derivirana_varijabla>
  </DomainObject.Predmet.ProtuStrankaListFormatedWithAdress>
  <DomainObject.Predmet.ProtuStrankaListFormatedWithAdressOIB>
    <izvorni_sadrzaj>
      <item>FLAVUS AMOR jednostavno društvo s ograničenom odgovornošću za usluge, OIB 69711628052, Gomboševa 28, 10000 Zagreb zastupanog po punomoćniku Snježana Marčec</item>
    </izvorni_sadrzaj>
    <derivirana_varijabla naziv="DomainObject.Predmet.ProtuStrankaListFormatedWithAdressOIB_1">
      <item>FLAVUS AMOR jednostavno društvo s ograničenom odgovornošću za usluge, OIB 69711628052, Gomboševa 28, 10000 Zagreb zastupanog po punomoćniku Snježana Marčec</item>
    </derivirana_varijabla>
  </DomainObject.Predmet.ProtuStrankaListFormatedWithAdressOIB>
  <DomainObject.Predmet.ProtuStrankaListNazivFormated>
    <izvorni_sadrzaj>
      <item>FLAVUS AMOR jednostavno društvo s ograničenom odgovornošću za usluge</item>
    </izvorni_sadrzaj>
    <derivirana_varijabla naziv="DomainObject.Predmet.ProtuStrankaListNazivFormated_1">
      <item>FLAVUS AMOR jednostavno društvo s ograničenom odgovornošću za usluge</item>
    </derivirana_varijabla>
  </DomainObject.Predmet.ProtuStrankaListNazivFormated>
  <DomainObject.Predmet.ProtuStrankaListNazivFormatedOIB>
    <izvorni_sadrzaj>
      <item>FLAVUS AMOR jednostavno društvo s ograničenom odgovornošću za usluge, OIB 69711628052</item>
    </izvorni_sadrzaj>
    <derivirana_varijabla naziv="DomainObject.Predmet.ProtuStrankaListNazivFormatedOIB_1">
      <item>FLAVUS AMOR jednostavno društvo s ograničenom odgovornošću za usluge, OIB 69711628052</item>
    </derivirana_varijabla>
  </DomainObject.Predmet.ProtuStrankaListNazivFormatedOIB>
  <DomainObject.Predmet.OstaliListFormated>
    <izvorni_sadrzaj>
      <item>Snježana Marčec punomoćnik sudionika u postupku FLAVUS AMOR jednostavno društvo s ograničenom odgovornošću za usluge</item>
    </izvorni_sadrzaj>
    <derivirana_varijabla naziv="DomainObject.Predmet.OstaliListFormated_1">
      <item>Snježana Marčec punomoćnik sudionika u postupku FLAVUS AMOR jednostavno društvo s ograničenom odgovornošću za usluge</item>
    </derivirana_varijabla>
  </DomainObject.Predmet.OstaliListFormated>
  <DomainObject.Predmet.OstaliListFormatedOIB>
    <izvorni_sadrzaj>
      <item>Snježana Marčec, OIB 57516201137 punomoćnik sudionika u postupku FLAVUS AMOR jednostavno društvo s ograničenom odgovornošću za usluge</item>
    </izvorni_sadrzaj>
    <derivirana_varijabla naziv="DomainObject.Predmet.OstaliListFormatedOIB_1">
      <item>Snježana Marčec, OIB 57516201137 punomoćnik sudionika u postupku FLAVUS AMOR jednostavno društvo s ograničenom odgovornošću za usluge</item>
    </derivirana_varijabla>
  </DomainObject.Predmet.OstaliListFormatedOIB>
  <DomainObject.Predmet.OstaliListFormatedWithAdress>
    <izvorni_sadrzaj>
      <item>Snježana Marčec, B. Magovca 48, 10000 Zagreb punomoćnik sudionika u postupku FLAVUS AMOR jednostavno društvo s ograničenom odgovornošću za usluge</item>
    </izvorni_sadrzaj>
    <derivirana_varijabla naziv="DomainObject.Predmet.OstaliListFormatedWithAdress_1">
      <item>Snježana Marčec, B. Magovca 48, 10000 Zagreb punomoćnik sudionika u postupku FLAVUS AMOR jednostavno društvo s ograničenom odgovornošću za usluge</item>
    </derivirana_varijabla>
  </DomainObject.Predmet.OstaliListFormatedWithAdress>
  <DomainObject.Predmet.OstaliListFormatedWithAdressOIB>
    <izvorni_sadrzaj>
      <item>Snježana Marčec, OIB 57516201137, B. Magovca 48, 10000 Zagreb punomoćnik sudionika u postupku FLAVUS AMOR jednostavno društvo s ograničenom odgovornošću za usluge</item>
    </izvorni_sadrzaj>
    <derivirana_varijabla naziv="DomainObject.Predmet.OstaliListFormatedWithAdressOIB_1">
      <item>Snježana Marčec, OIB 57516201137, B. Magovca 48, 10000 Zagreb punomoćnik sudionika u postupku FLAVUS AMOR jednostavno društvo s ograničenom odgovornošću za usluge</item>
    </derivirana_varijabla>
  </DomainObject.Predmet.OstaliListFormatedWithAdressOIB>
  <DomainObject.Predmet.OstaliListNazivFormated>
    <izvorni_sadrzaj>
      <item>Snježana Marčec</item>
    </izvorni_sadrzaj>
    <derivirana_varijabla naziv="DomainObject.Predmet.OstaliListNazivFormated_1">
      <item>Snježana Marčec</item>
    </derivirana_varijabla>
  </DomainObject.Predmet.OstaliListNazivFormated>
  <DomainObject.Predmet.OstaliListNazivFormatedOIB>
    <izvorni_sadrzaj>
      <item>Snježana Marčec, OIB 57516201137</item>
    </izvorni_sadrzaj>
    <derivirana_varijabla naziv="DomainObject.Predmet.OstaliListNazivFormatedOIB_1">
      <item>Snježana Marčec, OIB 57516201137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St-299/2017-7</izvorni_sadrzaj>
    <derivirana_varijabla naziv="DomainObject.PoslovniBrojDokumenta_1">St-299/2017-7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FLAVUS AMOR jednostavno društvo s ograničenom odgovornošću za usluge</izvorni_sadrzaj>
    <derivirana_varijabla naziv="DomainObject.Predmet.ProtustrankaIDrugi_1">FLAVUS AMOR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FLAVUS AMOR jednostavno društvo s ograničenom odgovornošću za usluge, OIB 69711628052, Gomboševa 28, 10000 Zagreb</izvorni_sadrzaj>
    <derivirana_varijabla naziv="DomainObject.Predmet.ProtustrankaIDrugiAdressOIB_1">FLAVUS AMOR jednostavno društvo s ograničenom odgovornošću za usluge, OIB 69711628052, Gomboševa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FLAVUS AMOR jednostavno društvo s ograničenom odgovornošću za usluge</item>
      <item>Snježana Marčec</item>
    </izvorni_sadrzaj>
    <derivirana_varijabla naziv="DomainObject.Predmet.SudioniciListNaziv_1">
      <item>FINA Regionalni centar Zagreb</item>
      <item>FLAVUS AMOR jednostavno društvo s ograničenom odgovornošću za usluge</item>
      <item>Snježana Marčec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FLAVUS AMOR jednostavno društvo s ograničenom odgovornošću za usluge, OIB 69711628052, Gomboševa 28,10000 Zagreb</item>
      <item>Snježana Marčec, OIB 57516201137, B. Magovca 48,10000 Zagreb</item>
    </izvorni_sadrzaj>
    <derivirana_varijabla naziv="DomainObject.Predmet.SudioniciListAdressOIB_1">
      <item>FINA Regionalni centar Zagreb, OIB 85821130368, Trg svibanjskih žrtava 1995. br. 1,10000 Zagreb</item>
      <item>FLAVUS AMOR jednostavno društvo s ograničenom odgovornošću za usluge, OIB 69711628052, Gomboševa 28,10000 Zagreb</item>
      <item>Snježana Marčec, OIB 57516201137, B.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69711628052</item>
      <item>, OIB 57516201137</item>
    </izvorni_sadrzaj>
    <derivirana_varijabla naziv="DomainObject.Predmet.SudioniciListNazivOIB_1">
      <item>, OIB 85821130368</item>
      <item>, OIB 69711628052</item>
      <item>, OIB 57516201137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1429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2017-08-23T07:43:00Z</dcterms:created>
  <dc:creator>Nada Nekić Plevko</dc:creator>
  <cp:lastModifiedBy>Jasna Mirt</cp:lastModifiedBy>
  <cp:lastPrinted>2017-08-23T08:42:00Z</cp:lastPrinted>
  <dcterms:modified xmlns:xsi="http://www.w3.org/2001/XMLSchema-instance" xsi:type="dcterms:W3CDTF">2017-08-23T08:42:00Z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St-299/2017-7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