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bbb8" w14:paraId="c86bbb8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0A1F59">
        <w:rPr>
          <w:rFonts w:hAnsi="Times New Roman" w:ascii="Times New Roman"/>
          <w:b/>
        </w:rPr>
        <w:t xml:space="preserve">  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C22FF1">
        <w:rPr>
          <w:rFonts w:hAnsi="Times New Roman" w:ascii="Times New Roman"/>
        </w:rPr>
        <w:t>452</w:t>
      </w:r>
      <w:r w:rsidR="001225F3">
        <w:rPr>
          <w:rFonts w:hAnsi="Times New Roman" w:ascii="Times New Roman"/>
        </w:rPr>
        <w:t>/2016</w:t>
      </w:r>
      <w:r w:rsidR="000A1F59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22FF1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C22FF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MK TOP STIL j.d.o.o., Zagreb (Grad Zagreb), 4. Kučar 12, OIB: 21002315663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6469DA" w:rsidP="0013550E" w:rsidR="006469D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B54D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22FF1" w:rsidRPr="00C22FF1">
        <w:rPr>
          <w:rFonts w:hAnsi="Times New Roman" w:ascii="Times New Roman"/>
          <w:szCs w:val="24"/>
          <w:lang w:val="hr-HR"/>
        </w:rPr>
        <w:t>MK TOP STIL j.d.o.o., Zagreb (Grad Zagreb), 4. Kučar 12, OIB: 21002315663</w:t>
      </w:r>
    </w:p>
    <w:p w:rsidRDefault="00214362" w:rsidP="00937E6F" w:rsidR="00214362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22FF1">
        <w:rPr>
          <w:rFonts w:hAnsi="Times New Roman" w:ascii="Times New Roman"/>
          <w:lang w:val="hr-HR"/>
        </w:rPr>
        <w:t>218.611,40</w:t>
      </w:r>
      <w:r w:rsidR="006469DA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8F38B2">
        <w:rPr>
          <w:rFonts w:hAnsi="Times New Roman" w:ascii="Times New Roman"/>
          <w:lang w:val="hr-HR"/>
        </w:rPr>
        <w:t>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0A1F59" w:rsidP="00E91121" w:rsidR="000A1F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1F59" w:rsidP="00E91121" w:rsidR="000A1F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1F59" w:rsidP="00E91121" w:rsidR="000A1F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0A1F59" w:rsidP="00E91121" w:rsidR="000A1F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A1F59" w:rsidP="00E91121" w:rsidR="000A1F5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A1F59" w:rsidP="00E91121" w:rsidR="000A1F5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A1F59" w:rsidP="00E91121" w:rsidR="000A1F5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0A1F59" w:rsidR="000A1F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234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C22FF1">
          <w:rPr>
            <w:rFonts w:hAnsi="Times New Roman" w:ascii="Times New Roman"/>
          </w:rPr>
          <w:t>452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A1F59"/>
    <w:rsid w:val="000B609B"/>
    <w:rsid w:val="000C47B3"/>
    <w:rsid w:val="000F2BDD"/>
    <w:rsid w:val="00112B50"/>
    <w:rsid w:val="001225F3"/>
    <w:rsid w:val="0013550E"/>
    <w:rsid w:val="00136F62"/>
    <w:rsid w:val="00182088"/>
    <w:rsid w:val="00214362"/>
    <w:rsid w:val="002223C8"/>
    <w:rsid w:val="002635B0"/>
    <w:rsid w:val="002E0DA8"/>
    <w:rsid w:val="003569AD"/>
    <w:rsid w:val="0038085A"/>
    <w:rsid w:val="0042162E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6469DA"/>
    <w:rsid w:val="006E554E"/>
    <w:rsid w:val="007A29F9"/>
    <w:rsid w:val="007B58BD"/>
    <w:rsid w:val="00840E3D"/>
    <w:rsid w:val="008F38B2"/>
    <w:rsid w:val="0093081C"/>
    <w:rsid w:val="00937E6F"/>
    <w:rsid w:val="0094574E"/>
    <w:rsid w:val="00972D01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54D91"/>
    <w:rsid w:val="00BA4663"/>
    <w:rsid w:val="00C164FD"/>
    <w:rsid w:val="00C22FF1"/>
    <w:rsid w:val="00CA50F6"/>
    <w:rsid w:val="00CF2939"/>
    <w:rsid w:val="00D44D4F"/>
    <w:rsid w:val="00D955F3"/>
    <w:rsid w:val="00DA234F"/>
    <w:rsid w:val="00DB29D2"/>
    <w:rsid w:val="00DB4528"/>
    <w:rsid w:val="00DE1E7C"/>
    <w:rsid w:val="00EA128C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A2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3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A2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3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TOP STIL j.d.o.o.</izvorni_sadrzaj>
    <derivirana_varijabla naziv="DomainObject.Predmet.ProtustrankaFormated_1">  MK TOP STIL j.d.o.o.</derivirana_varijabla>
  </DomainObject.Predmet.ProtustrankaFormated>
  <DomainObject.Predmet.ProtustrankaFormatedOIB>
    <izvorni_sadrzaj>  MK TOP STIL j.d.o.o., OIB 21002315663</izvorni_sadrzaj>
    <derivirana_varijabla naziv="DomainObject.Predmet.ProtustrankaFormatedOIB_1">  MK TOP STIL j.d.o.o., OIB 21002315663</derivirana_varijabla>
  </DomainObject.Predmet.ProtustrankaFormatedOIB>
  <DomainObject.Predmet.ProtustrankaFormatedWithAdress>
    <izvorni_sadrzaj> MK TOP STIL j.d.o.o., 4. Kučar 12, 10000 Zagreb</izvorni_sadrzaj>
    <derivirana_varijabla naziv="DomainObject.Predmet.ProtustrankaFormatedWithAdress_1"> MK TOP STIL j.d.o.o., 4. Kučar 12, 10000 Zagreb</derivirana_varijabla>
  </DomainObject.Predmet.ProtustrankaFormatedWithAdress>
  <DomainObject.Predmet.ProtustrankaFormatedWithAdressOIB>
    <izvorni_sadrzaj> MK TOP STIL j.d.o.o., OIB 21002315663, 4. Kučar 12, 10000 Zagreb</izvorni_sadrzaj>
    <derivirana_varijabla naziv="DomainObject.Predmet.ProtustrankaFormatedWithAdressOIB_1"> MK TOP STIL j.d.o.o., OIB 21002315663, 4. Kučar 12, 10000 Zagreb</derivirana_varijabla>
  </DomainObject.Predmet.ProtustrankaFormatedWithAdressOIB>
  <DomainObject.Predmet.ProtustrankaWithAdress>
    <izvorni_sadrzaj>MK TOP STIL j.d.o.o. 4. Kučar 12, 10000 Zagreb</izvorni_sadrzaj>
    <derivirana_varijabla naziv="DomainObject.Predmet.ProtustrankaWithAdress_1">MK TOP STIL j.d.o.o. 4. Kučar 12, 10000 Zagreb</derivirana_varijabla>
  </DomainObject.Predmet.ProtustrankaWithAdress>
  <DomainObject.Predmet.ProtustrankaWithAdressOIB>
    <izvorni_sadrzaj>MK TOP STIL j.d.o.o., OIB 21002315663, 4. Kučar 12, 10000 Zagreb</izvorni_sadrzaj>
    <derivirana_varijabla naziv="DomainObject.Predmet.ProtustrankaWithAdressOIB_1">MK TOP STIL j.d.o.o., OIB 21002315663, 4. Kučar 12, 10000 Zagreb</derivirana_varijabla>
  </DomainObject.Predmet.ProtustrankaWithAdressOIB>
  <DomainObject.Predmet.ProtustrankaNazivFormated>
    <izvorni_sadrzaj>MK TOP STIL j.d.o.o.</izvorni_sadrzaj>
    <derivirana_varijabla naziv="DomainObject.Predmet.ProtustrankaNazivFormated_1">MK TOP STIL j.d.o.o.</derivirana_varijabla>
  </DomainObject.Predmet.ProtustrankaNazivFormated>
  <DomainObject.Predmet.ProtustrankaNazivFormatedOIB>
    <izvorni_sadrzaj>MK TOP STIL j.d.o.o., OIB 21002315663</izvorni_sadrzaj>
    <derivirana_varijabla naziv="DomainObject.Predmet.ProtustrankaNazivFormatedOIB_1">MK TOP STIL j.d.o.o., OIB 21002315663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TOP STIL j.d.o.o.</item>
    </izvorni_sadrzaj>
    <derivirana_varijabla naziv="DomainObject.Predmet.ProtuStrankaListFormated_1">
      <item>MK TOP STIL j.d.o.o.</item>
    </derivirana_varijabla>
  </DomainObject.Predmet.ProtuStrankaListFormated>
  <DomainObject.Predmet.ProtuStrankaListFormatedOIB>
    <izvorni_sadrzaj>
      <item>MK TOP STIL j.d.o.o., OIB 21002315663</item>
    </izvorni_sadrzaj>
    <derivirana_varijabla naziv="DomainObject.Predmet.ProtuStrankaListFormatedOIB_1">
      <item>MK TOP STIL j.d.o.o., OIB 21002315663</item>
    </derivirana_varijabla>
  </DomainObject.Predmet.ProtuStrankaListFormatedOIB>
  <DomainObject.Predmet.ProtuStrankaListFormatedWithAdress>
    <izvorni_sadrzaj>
      <item>MK TOP STIL j.d.o.o., 4. Kučar 12, 10000 Zagreb</item>
    </izvorni_sadrzaj>
    <derivirana_varijabla naziv="DomainObject.Predmet.ProtuStrankaListFormatedWithAdress_1">
      <item>MK TOP STIL j.d.o.o., 4. Kučar 12, 10000 Zagreb</item>
    </derivirana_varijabla>
  </DomainObject.Predmet.ProtuStrankaListFormatedWithAdress>
  <DomainObject.Predmet.ProtuStrankaListFormatedWithAdressOIB>
    <izvorni_sadrzaj>
      <item>MK TOP STIL j.d.o.o., OIB 21002315663, 4. Kučar 12, 10000 Zagreb</item>
    </izvorni_sadrzaj>
    <derivirana_varijabla naziv="DomainObject.Predmet.ProtuStrankaListFormatedWithAdressOIB_1">
      <item>MK TOP STIL j.d.o.o., OIB 21002315663, 4. Kučar 12, 10000 Zagreb</item>
    </derivirana_varijabla>
  </DomainObject.Predmet.ProtuStrankaListFormatedWithAdressOIB>
  <DomainObject.Predmet.ProtuStrankaListNazivFormated>
    <izvorni_sadrzaj>
      <item>MK TOP STIL j.d.o.o.</item>
    </izvorni_sadrzaj>
    <derivirana_varijabla naziv="DomainObject.Predmet.ProtuStrankaListNazivFormated_1">
      <item>MK TOP STIL j.d.o.o.</item>
    </derivirana_varijabla>
  </DomainObject.Predmet.ProtuStrankaListNazivFormated>
  <DomainObject.Predmet.ProtuStrankaListNazivFormatedOIB>
    <izvorni_sadrzaj>
      <item>MK TOP STIL j.d.o.o., OIB 21002315663</item>
    </izvorni_sadrzaj>
    <derivirana_varijabla naziv="DomainObject.Predmet.ProtuStrankaListNazivFormatedOIB_1">
      <item>MK TOP STIL j.d.o.o., OIB 21002315663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TOP STIL j.d.o.o.</izvorni_sadrzaj>
    <derivirana_varijabla naziv="DomainObject.Predmet.ProtustrankaIDrugi_1">MK TOP STIL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MK TOP STIL j.d.o.o., OIB 21002315663, 4. Kučar 12, 10000 Zagreb</izvorni_sadrzaj>
    <derivirana_varijabla naziv="DomainObject.Predmet.ProtustrankaIDrugiAdressOIB_1">MK TOP STIL j.d.o.o., OIB 21002315663, 4. Kučar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TOP STIL j.d.o.o.</item>
      <item>HRVATSKI ZAVOD ZA MIROVINSKO OSIGURANJE</item>
    </izvorni_sadrzaj>
    <derivirana_varijabla naziv="DomainObject.Predmet.SudioniciListNaziv_1">
      <item>FINA Regionalni centar Zagreb</item>
      <item>MK TOP STIL j.d.o.o.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 žrtava 1995. 1,10000 Zagreb</item>
      <item>MK TOP STIL j.d.o.o., OIB 21002315663, 4. Kučar 12,10000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 žrtava 1995. 1,10000 Zagreb</item>
      <item>MK TOP STIL j.d.o.o., OIB 21002315663, 4. Kučar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21002315663</item>
      <item>, OIB 84397956623</item>
    </izvorni_sadrzaj>
    <derivirana_varijabla naziv="DomainObject.Predmet.SudioniciListNazivOIB_1">
      <item>, OIB 85821130368</item>
      <item>, OIB 21002315663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2008</properties:Characters>
  <properties:Lines>110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2016-03-17T12:33:00Z</dcterms:created>
  <dc:creator>Sudsko vijeæe</dc:creator>
  <cp:lastModifiedBy>Jadranka Zelić</cp:lastModifiedBy>
  <cp:lastPrinted>2016-03-17T12:42:00Z</cp:lastPrinted>
  <dcterms:modified xmlns:xsi="http://www.w3.org/2001/XMLSchema-instance" xsi:type="dcterms:W3CDTF">2016-03-17T12:43:00Z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