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C6CE1" w:rsidP="00363C8E" w:rsidRDefault="006C6CE1" w14:paraId="4a326ef" w14:textId="4a326ef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2B4992">
        <w:rPr>
          <w:rFonts w:eastAsia="Times New Roman" w:cs="Times New Roman"/>
          <w:szCs w:val="24"/>
          <w:lang w:eastAsia="hr-HR"/>
        </w:rPr>
        <w:t xml:space="preserve">M. P. – ROK d.o.o. </w:t>
      </w:r>
      <w:proofErr w:type="spellStart"/>
      <w:r w:rsidR="002B4992">
        <w:rPr>
          <w:rFonts w:eastAsia="Times New Roman" w:cs="Times New Roman"/>
          <w:szCs w:val="24"/>
          <w:lang w:eastAsia="hr-HR"/>
        </w:rPr>
        <w:t>Tinjan</w:t>
      </w:r>
      <w:proofErr w:type="spellEnd"/>
      <w:r w:rsidR="002B4992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2B4992">
        <w:rPr>
          <w:rFonts w:eastAsia="Times New Roman" w:cs="Times New Roman"/>
          <w:szCs w:val="24"/>
          <w:lang w:eastAsia="hr-HR"/>
        </w:rPr>
        <w:t>Muntrilj</w:t>
      </w:r>
      <w:proofErr w:type="spellEnd"/>
      <w:r w:rsidR="002B4992">
        <w:rPr>
          <w:rFonts w:eastAsia="Times New Roman" w:cs="Times New Roman"/>
          <w:szCs w:val="24"/>
          <w:lang w:eastAsia="hr-HR"/>
        </w:rPr>
        <w:t xml:space="preserve"> 16A, OIB: </w:t>
      </w:r>
      <w:r w:rsidRPr="002B4992" w:rsidR="002B4992">
        <w:rPr>
          <w:rFonts w:eastAsia="Times New Roman" w:cs="Times New Roman"/>
          <w:szCs w:val="24"/>
          <w:lang w:eastAsia="hr-HR"/>
        </w:rPr>
        <w:t>03411229789</w:t>
      </w:r>
      <w:r w:rsidR="002B4992">
        <w:rPr>
          <w:rFonts w:eastAsia="Times New Roman" w:cs="Times New Roman"/>
          <w:szCs w:val="24"/>
          <w:lang w:eastAsia="hr-HR"/>
        </w:rPr>
        <w:t xml:space="preserve">, MBS: </w:t>
      </w:r>
      <w:r w:rsidRPr="002B4992" w:rsidR="002B4992">
        <w:rPr>
          <w:rFonts w:eastAsia="Times New Roman" w:cs="Times New Roman"/>
          <w:szCs w:val="24"/>
          <w:lang w:eastAsia="hr-HR"/>
        </w:rPr>
        <w:t>130017918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2B4992">
        <w:rPr>
          <w:rFonts w:eastAsia="Times New Roman" w:cs="Times New Roman"/>
          <w:szCs w:val="24"/>
          <w:lang w:eastAsia="hr-HR"/>
        </w:rPr>
        <w:t>26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74713A">
        <w:rPr>
          <w:rFonts w:eastAsia="Times New Roman" w:cs="Times New Roman"/>
          <w:szCs w:val="24"/>
          <w:lang w:eastAsia="hr-HR"/>
        </w:rPr>
        <w:t>srpnja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B4992">
        <w:rPr>
          <w:rFonts w:eastAsia="Times New Roman" w:cs="Times New Roman"/>
          <w:szCs w:val="24"/>
          <w:lang w:eastAsia="hr-HR"/>
        </w:rPr>
        <w:t xml:space="preserve">M. P. – ROK d.o.o. </w:t>
      </w:r>
      <w:proofErr w:type="spellStart"/>
      <w:r w:rsidR="002B4992">
        <w:rPr>
          <w:rFonts w:eastAsia="Times New Roman" w:cs="Times New Roman"/>
          <w:szCs w:val="24"/>
          <w:lang w:eastAsia="hr-HR"/>
        </w:rPr>
        <w:t>Tinjan</w:t>
      </w:r>
      <w:proofErr w:type="spellEnd"/>
      <w:r w:rsidR="002B4992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2B4992">
        <w:rPr>
          <w:rFonts w:eastAsia="Times New Roman" w:cs="Times New Roman"/>
          <w:szCs w:val="24"/>
          <w:lang w:eastAsia="hr-HR"/>
        </w:rPr>
        <w:t>Muntrilj</w:t>
      </w:r>
      <w:proofErr w:type="spellEnd"/>
      <w:r w:rsidR="002B4992">
        <w:rPr>
          <w:rFonts w:eastAsia="Times New Roman" w:cs="Times New Roman"/>
          <w:szCs w:val="24"/>
          <w:lang w:eastAsia="hr-HR"/>
        </w:rPr>
        <w:t xml:space="preserve"> 16A, OIB: </w:t>
      </w:r>
      <w:r w:rsidRPr="002B4992" w:rsidR="002B4992">
        <w:rPr>
          <w:rFonts w:eastAsia="Times New Roman" w:cs="Times New Roman"/>
          <w:szCs w:val="24"/>
          <w:lang w:eastAsia="hr-HR"/>
        </w:rPr>
        <w:t>03411229789</w:t>
      </w:r>
      <w:r w:rsidR="002B4992">
        <w:rPr>
          <w:rFonts w:eastAsia="Times New Roman" w:cs="Times New Roman"/>
          <w:szCs w:val="24"/>
          <w:lang w:eastAsia="hr-HR"/>
        </w:rPr>
        <w:t xml:space="preserve">, MBS: </w:t>
      </w:r>
      <w:r w:rsidRPr="002B4992" w:rsidR="002B4992">
        <w:rPr>
          <w:rFonts w:eastAsia="Times New Roman" w:cs="Times New Roman"/>
          <w:szCs w:val="24"/>
          <w:lang w:eastAsia="hr-HR"/>
        </w:rPr>
        <w:t>130017918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2B4992">
        <w:rPr>
          <w:rFonts w:eastAsia="Times New Roman" w:cs="Times New Roman"/>
          <w:szCs w:val="24"/>
          <w:lang w:eastAsia="hr-HR"/>
        </w:rPr>
        <w:t>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72E6D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B4992">
        <w:rPr>
          <w:szCs w:val="24"/>
        </w:rPr>
        <w:t>8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72E6D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2B4992">
        <w:rPr>
          <w:szCs w:val="24"/>
        </w:rPr>
        <w:t>23.833,96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B4992">
        <w:rPr>
          <w:rFonts w:eastAsia="Times New Roman" w:cs="Times New Roman"/>
          <w:szCs w:val="24"/>
          <w:lang w:eastAsia="hr-HR"/>
        </w:rPr>
        <w:t>255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B4992">
        <w:rPr>
          <w:rFonts w:eastAsia="Times New Roman" w:cs="Times New Roman"/>
          <w:szCs w:val="24"/>
          <w:lang w:eastAsia="hr-HR"/>
        </w:rPr>
        <w:t>255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B4992">
        <w:rPr>
          <w:szCs w:val="24"/>
        </w:rPr>
        <w:t>26</w:t>
      </w:r>
      <w:r>
        <w:rPr>
          <w:szCs w:val="24"/>
        </w:rPr>
        <w:t xml:space="preserve">. </w:t>
      </w:r>
      <w:r w:rsidR="0074713A">
        <w:rPr>
          <w:szCs w:val="24"/>
        </w:rPr>
        <w:t>srpnja</w:t>
      </w:r>
      <w:r>
        <w:rPr>
          <w:szCs w:val="24"/>
        </w:rPr>
        <w:t xml:space="preserve"> 201</w:t>
      </w:r>
      <w:r w:rsidR="0074713A">
        <w:rPr>
          <w:szCs w:val="24"/>
        </w:rPr>
        <w:t>9</w:t>
      </w:r>
      <w:r>
        <w:rPr>
          <w:szCs w:val="24"/>
        </w:rPr>
        <w:t>.</w:t>
      </w: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5151EC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7B94" w:rsidRDefault="00C07B94">
      <w:r>
        <w:separator/>
      </w:r>
    </w:p>
  </w:endnote>
  <w:endnote w:type="continuationSeparator" w:id="0">
    <w:p w:rsidR="00C07B94" w:rsidRDefault="00C07B9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7B94" w:rsidRDefault="00C07B94">
      <w:r>
        <w:separator/>
      </w:r>
    </w:p>
  </w:footnote>
  <w:footnote w:type="continuationSeparator" w:id="0">
    <w:p w:rsidR="00C07B94" w:rsidRDefault="00C07B9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Pr="005151EC" w:rsidR="005151EC" w:rsidP="0074713A" w:rsidRDefault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2B4992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74713A">
          <w:t>6 St-</w:t>
        </w:r>
        <w:r w:rsidR="00C72E6D">
          <w:t>250</w:t>
        </w:r>
        <w:r w:rsidR="0074713A">
          <w:t>/2019-3</w:t>
        </w:r>
      </w:p>
    </w:sdtContent>
  </w:sdt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B4992" w:rsidP="002B4992" w:rsidRDefault="002B4992">
    <w:pPr>
      <w:pStyle w:val="Zaglavlje"/>
      <w:jc w:val="right"/>
    </w:pPr>
    <w:r>
      <w:t>6 St-255/2019-3</w:t>
    </w:r>
  </w:p>
  <w:p w:rsidR="002B4992" w:rsidRDefault="002B4992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274D3A"/>
    <w:rsid w:val="002B4992"/>
    <w:rsid w:val="00305BBD"/>
    <w:rsid w:val="00307600"/>
    <w:rsid w:val="00325ECF"/>
    <w:rsid w:val="00363C8E"/>
    <w:rsid w:val="00387994"/>
    <w:rsid w:val="003A438C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86A2D"/>
    <w:rsid w:val="006A2D99"/>
    <w:rsid w:val="006C6CE1"/>
    <w:rsid w:val="006F5D9D"/>
    <w:rsid w:val="00703D24"/>
    <w:rsid w:val="0074713A"/>
    <w:rsid w:val="007F7F4A"/>
    <w:rsid w:val="0085387B"/>
    <w:rsid w:val="00871D9C"/>
    <w:rsid w:val="009676C7"/>
    <w:rsid w:val="009A7D83"/>
    <w:rsid w:val="00A018A7"/>
    <w:rsid w:val="00A527B6"/>
    <w:rsid w:val="00A97EE0"/>
    <w:rsid w:val="00AE3111"/>
    <w:rsid w:val="00B01562"/>
    <w:rsid w:val="00B44634"/>
    <w:rsid w:val="00BF6435"/>
    <w:rsid w:val="00C07B94"/>
    <w:rsid w:val="00C72E6D"/>
    <w:rsid w:val="00C906AE"/>
    <w:rsid w:val="00CB78E7"/>
    <w:rsid w:val="00D660E4"/>
    <w:rsid w:val="00E2750F"/>
    <w:rsid w:val="00ED3692"/>
    <w:rsid w:val="00F16E2D"/>
    <w:rsid w:val="00F8602B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86A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6A2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6A2D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6A2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6A2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St-255/2019</izvorni_sadrzaj>
    <derivirana_varijabla naziv="DomainObject.Predmet.OznakaBroj_1">St-255/2019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M.P. - ROK d.o.o. MUNTRILJ</izvorni_sadrzaj>
    <derivirana_varijabla naziv="DomainObject.Predmet.ProtustrankaFormated_1">  M.P. - ROK d.o.o. MUNTRILJ</derivirana_varijabla>
  </DomainObject.Predmet.ProtustrankaFormated>
  <DomainObject.Predmet.ProtustrankaFormatedOIB>
    <izvorni_sadrzaj>  M.P. - ROK d.o.o. MUNTRILJ, OIB 03411229789</izvorni_sadrzaj>
    <derivirana_varijabla naziv="DomainObject.Predmet.ProtustrankaFormatedOIB_1">  M.P. - ROK d.o.o. MUNTRILJ, OIB 03411229789</derivirana_varijabla>
  </DomainObject.Predmet.ProtustrankaFormatedOIB>
  <DomainObject.Predmet.ProtustrankaFormatedWithAdress>
    <izvorni_sadrzaj> M.P. - ROK d.o.o. MUNTRILJ, Muntrilj 16A, 52444 Tinjan</izvorni_sadrzaj>
    <derivirana_varijabla naziv="DomainObject.Predmet.ProtustrankaFormatedWithAdress_1"> M.P. - ROK d.o.o. MUNTRILJ, Muntrilj 16A, 52444 Tinjan</derivirana_varijabla>
  </DomainObject.Predmet.ProtustrankaFormatedWithAdress>
  <DomainObject.Predmet.ProtustrankaFormatedWithAdressOIB>
    <izvorni_sadrzaj> M.P. - ROK d.o.o. MUNTRILJ, OIB 03411229789, Muntrilj 16A, 52444 Tinjan</izvorni_sadrzaj>
    <derivirana_varijabla naziv="DomainObject.Predmet.ProtustrankaFormatedWithAdressOIB_1"> M.P. - ROK d.o.o. MUNTRILJ, OIB 03411229789, Muntrilj 16A, 52444 Tinjan</derivirana_varijabla>
  </DomainObject.Predmet.ProtustrankaFormatedWithAdressOIB>
  <DomainObject.Predmet.ProtustrankaWithAdress>
    <izvorni_sadrzaj>M.P. - ROK d.o.o. MUNTRILJ Muntrilj 16A, 52444 Tinjan</izvorni_sadrzaj>
    <derivirana_varijabla naziv="DomainObject.Predmet.ProtustrankaWithAdress_1">M.P. - ROK d.o.o. MUNTRILJ Muntrilj 16A, 52444 Tinjan</derivirana_varijabla>
  </DomainObject.Predmet.ProtustrankaWithAdress>
  <DomainObject.Predmet.ProtustrankaWithAdressOIB>
    <izvorni_sadrzaj>M.P. - ROK d.o.o. MUNTRILJ, OIB 03411229789, Muntrilj 16A, 52444 Tinjan</izvorni_sadrzaj>
    <derivirana_varijabla naziv="DomainObject.Predmet.ProtustrankaWithAdressOIB_1">M.P. - ROK d.o.o. MUNTRILJ, OIB 03411229789, Muntrilj 16A, 52444 Tinjan</derivirana_varijabla>
  </DomainObject.Predmet.ProtustrankaWithAdressOIB>
  <DomainObject.Predmet.ProtustrankaNazivFormated>
    <izvorni_sadrzaj>M.P. - ROK d.o.o. MUNTRILJ</izvorni_sadrzaj>
    <derivirana_varijabla naziv="DomainObject.Predmet.ProtustrankaNazivFormated_1">M.P. - ROK d.o.o. MUNTRILJ</derivirana_varijabla>
  </DomainObject.Predmet.ProtustrankaNazivFormated>
  <DomainObject.Predmet.ProtustrankaNazivFormatedOIB>
    <izvorni_sadrzaj>M.P. - ROK d.o.o. MUNTRILJ, OIB 03411229789</izvorni_sadrzaj>
    <derivirana_varijabla naziv="DomainObject.Predmet.ProtustrankaNazivFormatedOIB_1">M.P. - ROK d.o.o. MUNTRILJ, OIB 03411229789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23833.96</izvorni_sadrzaj>
    <derivirana_varijabla naziv="DomainObject.Predmet.TrenutnaVrijednost_1">23833.96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M.P. - ROK d.o.o. MUNTRILJ</item>
    </izvorni_sadrzaj>
    <derivirana_varijabla naziv="DomainObject.Predmet.ProtuStrankaListFormated_1">
      <item>M.P. - ROK d.o.o. MUNTRILJ</item>
    </derivirana_varijabla>
  </DomainObject.Predmet.ProtuStrankaListFormated>
  <DomainObject.Predmet.ProtuStrankaListFormatedOIB>
    <izvorni_sadrzaj>
      <item>M.P. - ROK d.o.o. MUNTRILJ, OIB 03411229789</item>
    </izvorni_sadrzaj>
    <derivirana_varijabla naziv="DomainObject.Predmet.ProtuStrankaListFormatedOIB_1">
      <item>M.P. - ROK d.o.o. MUNTRILJ, OIB 03411229789</item>
    </derivirana_varijabla>
  </DomainObject.Predmet.ProtuStrankaListFormatedOIB>
  <DomainObject.Predmet.ProtuStrankaListFormatedWithAdress>
    <izvorni_sadrzaj>
      <item>M.P. - ROK d.o.o. MUNTRILJ, Muntrilj 16A, 52444 Tinjan</item>
    </izvorni_sadrzaj>
    <derivirana_varijabla naziv="DomainObject.Predmet.ProtuStrankaListFormatedWithAdress_1">
      <item>M.P. - ROK d.o.o. MUNTRILJ, Muntrilj 16A, 52444 Tinjan</item>
    </derivirana_varijabla>
  </DomainObject.Predmet.ProtuStrankaListFormatedWithAdress>
  <DomainObject.Predmet.ProtuStrankaListFormatedWithAdressOIB>
    <izvorni_sadrzaj>
      <item>M.P. - ROK d.o.o. MUNTRILJ, OIB 03411229789, Muntrilj 16A, 52444 Tinjan</item>
    </izvorni_sadrzaj>
    <derivirana_varijabla naziv="DomainObject.Predmet.ProtuStrankaListFormatedWithAdressOIB_1">
      <item>M.P. - ROK d.o.o. MUNTRILJ, OIB 03411229789, Muntrilj 16A, 52444 Tinjan</item>
    </derivirana_varijabla>
  </DomainObject.Predmet.ProtuStrankaListFormatedWithAdressOIB>
  <DomainObject.Predmet.ProtuStrankaListNazivFormated>
    <izvorni_sadrzaj>
      <item>M.P. - ROK d.o.o. MUNTRILJ</item>
    </izvorni_sadrzaj>
    <derivirana_varijabla naziv="DomainObject.Predmet.ProtuStrankaListNazivFormated_1">
      <item>M.P. - ROK d.o.o. MUNTRILJ</item>
    </derivirana_varijabla>
  </DomainObject.Predmet.ProtuStrankaListNazivFormated>
  <DomainObject.Predmet.ProtuStrankaListNazivFormatedOIB>
    <izvorni_sadrzaj>
      <item>M.P. - ROK d.o.o. MUNTRILJ, OIB 03411229789</item>
    </izvorni_sadrzaj>
    <derivirana_varijabla naziv="DomainObject.Predmet.ProtuStrankaListNazivFormatedOIB_1">
      <item>M.P. - ROK d.o.o. MUNTRILJ, OIB 03411229789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M.P. - ROK d.o.o. MUNTRILJ</izvorni_sadrzaj>
    <derivirana_varijabla naziv="DomainObject.Predmet.ProtustrankaIDrugi_1">M.P. - ROK d.o.o. MUNTRILJ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M.P. - ROK d.o.o. MUNTRILJ, OIB 03411229789, Muntrilj 16A, 52444 Tinjan</izvorni_sadrzaj>
    <derivirana_varijabla naziv="DomainObject.Predmet.ProtustrankaIDrugiAdressOIB_1">M.P. - ROK d.o.o. MUNTRILJ, OIB 03411229789, Muntrilj 16A,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M.P. - ROK d.o.o. MUNTRILJ</item>
    </izvorni_sadrzaj>
    <derivirana_varijabla naziv="DomainObject.Predmet.SudioniciListNaziv_1">
      <item>FINANCIJSKA AGENCIJA, RC RIJEKA, PODRUŽNICA PULA, PULA</item>
      <item>M.P. - ROK d.o.o. MUNTRILJ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M.P. - ROK d.o.o. MUNTRILJ, OIB 03411229789, Muntrilj 16A,52444 Tinjan</item>
    </izvorni_sadrzaj>
    <derivirana_varijabla naziv="DomainObject.Predmet.SudioniciListAdressOIB_1">
      <item>FINANCIJSKA AGENCIJA, RC RIJEKA, PODRUŽNICA PULA, PULA, OIB 85821130368, Ulica grada Vukovara 70,10000 Zagreb</item>
      <item>M.P. - ROK d.o.o. MUNTRILJ, OIB 03411229789, Muntrilj 16A,52444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03411229789</item>
    </izvorni_sadrzaj>
    <derivirana_varijabla naziv="DomainObject.Predmet.SudioniciListNazivOIB_1">
      <item>, OIB 85821130368</item>
      <item>, OIB 03411229789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483</properties:Words>
  <properties:Characters>2651</properties:Characters>
  <properties:Lines>51</properties:Lines>
  <properties:Paragraphs>12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2019-07-26T07:23:00Z</dcterms:created>
  <dc:creator>Mihaela Kaligari</dc:creator>
  <cp:lastModifiedBy>Ana Pomazan</cp:lastModifiedBy>
  <cp:lastPrinted>2019-07-15T08:19:00Z</cp:lastPrinted>
  <dcterms:modified xmlns:xsi="http://www.w3.org/2001/XMLSchema-instance" xsi:type="dcterms:W3CDTF">2019-07-26T07:26:00Z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(St-255-2019-2.docx)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