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2325" w14:paraId="f192325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297C35">
        <w:t>SLATKA HIŽA d.o.o., Martinkovec, Martinkovec 2/D</w:t>
      </w:r>
      <w:r w:rsidR="004133DA">
        <w:t xml:space="preserve">, OIB: </w:t>
      </w:r>
      <w:r w:rsidR="00297C35">
        <w:t>03811332631</w:t>
      </w:r>
      <w:r w:rsidR="002E00D7">
        <w:t xml:space="preserve">, dana </w:t>
      </w:r>
      <w:r w:rsidR="00EA5799">
        <w:t>6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6F2F">
        <w:t xml:space="preserve"> </w:t>
      </w:r>
      <w:r w:rsidR="00297C35">
        <w:t>SLATKA HIŽA d.o.o., Martinkovec, Martinkovec 2/D</w:t>
      </w:r>
      <w:r w:rsidR="006C6F2F">
        <w:t xml:space="preserve">, OIB: </w:t>
      </w:r>
      <w:r w:rsidR="00297C35">
        <w:t>03811332631</w:t>
      </w:r>
      <w:r w:rsidR="004133DA">
        <w:t xml:space="preserve">, iznosi </w:t>
      </w:r>
      <w:r w:rsidR="00297C35">
        <w:t>34.858,40</w:t>
      </w:r>
      <w:r w:rsidR="00E952CF">
        <w:t xml:space="preserve">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297C35">
        <w:t>Emil Strižić</w:t>
      </w:r>
      <w:r w:rsidR="00E952CF">
        <w:t xml:space="preserve"> iz </w:t>
      </w:r>
      <w:r w:rsidR="00297C35">
        <w:t>Zagreba, Trpanjska 2</w:t>
      </w:r>
      <w:r w:rsidR="004133DA">
        <w:t xml:space="preserve">, OIB: </w:t>
      </w:r>
      <w:r w:rsidR="00297C35">
        <w:t>69632928866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A5799">
        <w:rPr>
          <w:lang w:val="hr-HR"/>
        </w:rPr>
        <w:t>6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3353" w:rsidRPr="00BF3353">
      <w:rPr>
        <w:noProof/>
        <w:lang w:val="hr-HR"/>
      </w:rPr>
      <w:t>2</w:t>
    </w:r>
    <w:r>
      <w:fldChar w:fldCharType="end"/>
    </w:r>
  </w:p>
  <w:p w:rsidRDefault="00297C35" w:rsidP="00297C35" w:rsidR="00297C35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St-706/15-4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297C35">
      <w:rPr>
        <w:lang w:val="hr-HR"/>
      </w:rPr>
      <w:t>706/15-4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97C35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3353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952CF"/>
    <w:rsid w:val="00EA0385"/>
    <w:rsid w:val="00EA5799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3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33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33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33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3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335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33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33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HIŽA društvo s ograničenom odgovornošću za trgovinu i ugostiteljstvo</izvorni_sadrzaj>
    <derivirana_varijabla naziv="DomainObject.Predmet.ProtustrankaFormated_1">  SLATKA HIŽA društvo s ograničenom odgovornošću za trgovinu i ugostiteljstvo</derivirana_varijabla>
  </DomainObject.Predmet.ProtustrankaFormated>
  <DomainObject.Predmet.ProtustrankaFormatedOIB>
    <izvorni_sadrzaj>  SLATKA HIŽA društvo s ograničenom odgovornošću za trgovinu i ugostiteljstvo, OIB 03811332631</izvorni_sadrzaj>
    <derivirana_varijabla naziv="DomainObject.Predmet.ProtustrankaFormatedOIB_1">  SLATKA HIŽA društvo s ograničenom odgovornošću za trgovinu i ugostiteljstvo, OIB 03811332631</derivirana_varijabla>
  </DomainObject.Predmet.ProtustrankaFormatedOIB>
  <DomainObject.Predmet.ProtustrankaFormatedWithAdress>
    <izvorni_sadrzaj> SLATKA HIŽA društvo s ograničenom odgovornošću za trgovinu i ugostiteljstvo, Martinkovec 2/D, 42223 Martinkovec</izvorni_sadrzaj>
    <derivirana_varijabla naziv="DomainObject.Predmet.ProtustrankaFormatedWithAdress_1"> SLATKA HIŽA društvo s ograničenom odgovornošću za trgovinu i ugostiteljstvo, Martinkovec 2/D, 42223 Martinkovec</derivirana_varijabla>
  </DomainObject.Predmet.ProtustrankaFormatedWithAdress>
  <DomainObject.Predmet.ProtustrankaFormatedWithAdressOIB>
    <izvorni_sadrzaj> SLATKA HIŽA društvo s ograničenom odgovornošću za trgovinu i ugostiteljstvo, OIB 03811332631, Martinkovec 2/D, 42223 Martinkovec</izvorni_sadrzaj>
    <derivirana_varijabla naziv="DomainObject.Predmet.ProtustrankaFormatedWithAdressOIB_1"> SLATKA HIŽA društvo s ograničenom odgovornošću za trgovinu i ugostiteljstvo, OIB 03811332631, Martinkovec 2/D, 42223 Martinkovec</derivirana_varijabla>
  </DomainObject.Predmet.ProtustrankaFormatedWithAdressOIB>
  <DomainObject.Predmet.ProtustrankaWithAdress>
    <izvorni_sadrzaj>SLATKA HIŽA društvo s ograničenom odgovornošću za trgovinu i ugostiteljstvo Martinkovec 2/D, 42223 Martinkovec</izvorni_sadrzaj>
    <derivirana_varijabla naziv="DomainObject.Predmet.ProtustrankaWithAdress_1">SLATKA HIŽA društvo s ograničenom odgovornošću za trgovinu i ugostiteljstvo Martinkovec 2/D, 42223 Martinkovec</derivirana_varijabla>
  </DomainObject.Predmet.ProtustrankaWithAdress>
  <DomainObject.Predmet.ProtustrankaWithAdressOIB>
    <izvorni_sadrzaj>SLATKA HIŽA društvo s ograničenom odgovornošću za trgovinu i ugostiteljstvo, OIB 03811332631, Martinkovec 2/D, 42223 Martinkovec</izvorni_sadrzaj>
    <derivirana_varijabla naziv="DomainObject.Predmet.ProtustrankaWithAdressOIB_1">SLATKA HIŽA društvo s ograničenom odgovornošću za trgovinu i ugostiteljstvo, OIB 03811332631, Martinkovec 2/D, 42223 Martinkovec</derivirana_varijabla>
  </DomainObject.Predmet.ProtustrankaWithAdressOIB>
  <DomainObject.Predmet.ProtustrankaNazivFormated>
    <izvorni_sadrzaj>SLATKA HIŽA društvo s ograničenom odgovornošću za trgovinu i ugostiteljstvo</izvorni_sadrzaj>
    <derivirana_varijabla naziv="DomainObject.Predmet.ProtustrankaNazivFormated_1">SLATKA HIŽA društvo s ograničenom odgovornošću za trgovinu i ugostiteljstvo</derivirana_varijabla>
  </DomainObject.Predmet.ProtustrankaNazivFormated>
  <DomainObject.Predmet.ProtustrankaNazivFormatedOIB>
    <izvorni_sadrzaj>SLATKA HIŽA društvo s ograničenom odgovornošću za trgovinu i ugostiteljstvo, OIB 03811332631</izvorni_sadrzaj>
    <derivirana_varijabla naziv="DomainObject.Predmet.ProtustrankaNazivFormatedOIB_1">SLATKA HIŽA društvo s ograničenom odgovornošću za trgovinu i ugostiteljstvo, OIB 03811332631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34858.40</izvorni_sadrzaj>
    <derivirana_varijabla naziv="DomainObject.Predmet.TrenutnaVrijednost_1">34858.40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HIŽA društvo s ograničenom odgovornošću za trgovinu i ugostiteljstvo</item>
    </izvorni_sadrzaj>
    <derivirana_varijabla naziv="DomainObject.Predmet.ProtuStrankaListFormated_1">
      <item>SLATKA HIŽA društvo s ograničenom odgovornošću za trgovinu i ugostiteljstvo</item>
    </derivirana_varijabla>
  </DomainObject.Predmet.ProtuStrankaListFormated>
  <DomainObject.Predmet.ProtuStrankaListFormatedOIB>
    <izvorni_sadrzaj>
      <item>SLATKA HIŽA društvo s ograničenom odgovornošću za trgovinu i ugostiteljstvo, OIB 03811332631</item>
    </izvorni_sadrzaj>
    <derivirana_varijabla naziv="DomainObject.Predmet.ProtuStrankaListFormatedOIB_1">
      <item>SLATKA HIŽA društvo s ograničenom odgovornošću za trgovinu i ugostiteljstvo, OIB 03811332631</item>
    </derivirana_varijabla>
  </DomainObject.Predmet.ProtuStrankaListFormatedOIB>
  <DomainObject.Predmet.ProtuStrankaListFormatedWithAdress>
    <izvorni_sadrzaj>
      <item>SLATKA HIŽA društvo s ograničenom odgovornošću za trgovinu i ugostiteljstvo, Martinkovec 2/D, 42223 Martinkovec</item>
    </izvorni_sadrzaj>
    <derivirana_varijabla naziv="DomainObject.Predmet.ProtuStrankaListFormatedWithAdress_1">
      <item>SLATKA HIŽA društvo s ograničenom odgovornošću za trgovinu i ugostiteljstvo, Martinkovec 2/D, 42223 Martinkovec</item>
    </derivirana_varijabla>
  </DomainObject.Predmet.ProtuStrankaListFormatedWithAdress>
  <DomainObject.Predmet.ProtuStrankaListFormatedWithAdressOIB>
    <izvorni_sadrzaj>
      <item>SLATKA HIŽA društvo s ograničenom odgovornošću za trgovinu i ugostiteljstvo, OIB 03811332631, Martinkovec 2/D, 42223 Martinkovec</item>
    </izvorni_sadrzaj>
    <derivirana_varijabla naziv="DomainObject.Predmet.ProtuStrankaListFormatedWithAdressOIB_1">
      <item>SLATKA HIŽA društvo s ograničenom odgovornošću za trgovinu i ugostiteljstvo, OIB 03811332631, Martinkovec 2/D, 42223 Martinkovec</item>
    </derivirana_varijabla>
  </DomainObject.Predmet.ProtuStrankaListFormatedWithAdressOIB>
  <DomainObject.Predmet.ProtuStrankaListNazivFormated>
    <izvorni_sadrzaj>
      <item>SLATKA HIŽA društvo s ograničenom odgovornošću za trgovinu i ugostiteljstvo</item>
    </izvorni_sadrzaj>
    <derivirana_varijabla naziv="DomainObject.Predmet.ProtuStrankaListNazivFormated_1">
      <item>SLATKA HIŽA društvo s ograničenom odgovornošću za trgovinu i ugostiteljstvo</item>
    </derivirana_varijabla>
  </DomainObject.Predmet.ProtuStrankaListNazivFormated>
  <DomainObject.Predmet.ProtuStrankaListNazivFormatedOIB>
    <izvorni_sadrzaj>
      <item>SLATKA HIŽA društvo s ograničenom odgovornošću za trgovinu i ugostiteljstvo, OIB 03811332631</item>
    </izvorni_sadrzaj>
    <derivirana_varijabla naziv="DomainObject.Predmet.ProtuStrankaListNazivFormatedOIB_1">
      <item>SLATKA HIŽA društvo s ograničenom odgovornošću za trgovinu i ugostiteljstvo, OIB 03811332631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HIŽA društvo s ograničenom odgovornošću za trgovinu i ugostiteljstvo</izvorni_sadrzaj>
    <derivirana_varijabla naziv="DomainObject.Predmet.ProtustrankaIDrugi_1">SLATKA HIŽA društvo s ograničenom odgovornošću za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SLATKA HIŽA društvo s ograničenom odgovornošću za trgovinu i ugostiteljstvo, OIB 03811332631, Martinkovec 2/D, 42223 Martinkovec</izvorni_sadrzaj>
    <derivirana_varijabla naziv="DomainObject.Predmet.ProtustrankaIDrugiAdressOIB_1">SLATKA HIŽA društvo s ograničenom odgovornošću za trgovinu i ugostiteljstvo, OIB 03811332631, Martinkovec 2/D, 42223 Martinkovec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HIŽA društvo s ograničenom odgovornošću za trgovinu i ugostiteljstvo</item>
      <item>e-Oglasna</item>
      <item>Sudski registar</item>
    </izvorni_sadrzaj>
    <derivirana_varijabla naziv="DomainObject.Predmet.SudioniciListNaziv_1">
      <item>Financijska agencija</item>
      <item>SLATKA HIŽA društvo s ograničenom odgovornošću za trgovinu i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SLATKA HIŽA društvo s ograničenom odgovornošću za trgovinu i ugostiteljstvo, OIB 03811332631, Martinkovec 2/D,42223 Martinkovec</item>
      <item>e-Oglasna</item>
      <item>Sudski registar</item>
    </izvorni_sadrzaj>
    <derivirana_varijabla naziv="DomainObject.Predmet.SudioniciListAdressOIB_1">
      <item>Financijska agencija, OIB 85821130368, A.Cesarca 2,42000 Varaždin</item>
      <item>SLATKA HIŽA društvo s ograničenom odgovornošću za trgovinu i ugostiteljstvo, OIB 03811332631, Martinkovec 2/D,42223 Martinkovec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03811332631</item>
      <item>, OIB null</item>
      <item>, OIB null</item>
    </izvorni_sadrzaj>
    <derivirana_varijabla naziv="DomainObject.Predmet.SudioniciListNazivOIB_1">
      <item>, OIB 85821130368</item>
      <item>, OIB 03811332631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2043</properties:Characters>
  <properties:Lines>56</properties:Lines>
  <properties:Paragraphs>16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2015-11-06T08:55:00Z</dcterms:modified>
  <cp:revision>23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