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a69d" w14:paraId="641a69d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2F799A">
        <w:t>1 St-</w:t>
      </w:r>
      <w:r w:rsidR="007764EE">
        <w:t>11</w:t>
      </w:r>
      <w:r w:rsidR="005E09A7">
        <w:t>/1</w:t>
      </w:r>
      <w:r w:rsidR="00CB21D2">
        <w:t>4</w:t>
      </w:r>
      <w:r>
        <w:t>-</w:t>
      </w:r>
      <w:r w:rsidR="007764EE">
        <w:t>159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2F799A" w:rsidP="002F799A" w:rsidR="002F799A">
      <w:pPr>
        <w:jc w:val="center"/>
      </w:pPr>
      <w:r>
        <w:t>R E P U B L I K A  H R V A T S K A</w:t>
      </w:r>
    </w:p>
    <w:p w:rsidRDefault="002F799A" w:rsidP="002F799A" w:rsidR="002F799A" w:rsidRPr="002F799A">
      <w:pPr>
        <w:jc w:val="center"/>
      </w:pPr>
    </w:p>
    <w:p w:rsidRDefault="00ED1E23" w:rsidP="00ED1E23" w:rsidR="00ED1E23" w:rsidRPr="002F799A">
      <w:pPr>
        <w:jc w:val="center"/>
      </w:pPr>
      <w:r w:rsidRPr="002F799A">
        <w:t>R J E Š E N J E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>Trgovački sud u Zadru po sucu ovog suda Ardeni Bajlo, u stečajnom postupku nad stečajn</w:t>
      </w:r>
      <w:r w:rsidR="0062759B">
        <w:t>om</w:t>
      </w:r>
      <w:r w:rsidRPr="002F799A">
        <w:t xml:space="preserve"> </w:t>
      </w:r>
      <w:r w:rsidR="0062759B">
        <w:t xml:space="preserve">masom </w:t>
      </w:r>
      <w:r w:rsidR="00725D77">
        <w:t xml:space="preserve">stečajnog dužnika </w:t>
      </w:r>
      <w:r w:rsidR="007764EE" w:rsidRPr="001018AB">
        <w:t>LERGA d.o.o. Zadar u stečaju, OIB: 44013906355</w:t>
      </w:r>
      <w:r w:rsidR="00F1661E" w:rsidRPr="00244EC8">
        <w:t>, zastupanom</w:t>
      </w:r>
      <w:r w:rsidR="00F1661E" w:rsidRPr="009544DA">
        <w:t xml:space="preserve"> po stečajnom upravitelju </w:t>
      </w:r>
      <w:r w:rsidR="007764EE">
        <w:t>Frani Zvonimiru Negri</w:t>
      </w:r>
      <w:r w:rsidRPr="002F799A">
        <w:t xml:space="preserve">, dana </w:t>
      </w:r>
      <w:r w:rsidR="007764EE">
        <w:t>9. siječnja 2017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ED1E23" w:rsidP="00ED1E23" w:rsidR="00ED1E23" w:rsidRPr="002F799A">
      <w:pPr>
        <w:jc w:val="center"/>
      </w:pPr>
      <w:r w:rsidRPr="002F799A">
        <w:t>r i j e š i o   j e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4D05CD" w:rsidR="00B35AD9">
      <w:pPr>
        <w:ind w:firstLine="705"/>
        <w:jc w:val="both"/>
      </w:pPr>
      <w:r w:rsidRPr="002F799A">
        <w:t>Određuje se ročište za diobu kupovnine od prodaje</w:t>
      </w:r>
      <w:r w:rsidR="0062759B">
        <w:t xml:space="preserve"> </w:t>
      </w:r>
      <w:r w:rsidR="007764EE">
        <w:t>nekretnine</w:t>
      </w:r>
      <w:r w:rsidR="007764EE" w:rsidRPr="001018AB">
        <w:t xml:space="preserve"> oznake </w:t>
      </w:r>
      <w:r w:rsidR="007764EE">
        <w:t>čest. zem. 3042/4, k.o. Crno,zk. ul. br. 5949, površine 508 m2 u naravi pašnjak</w:t>
      </w:r>
      <w:r w:rsidR="00EA46B8">
        <w:t xml:space="preserve"> </w:t>
      </w:r>
      <w:r>
        <w:t>u</w:t>
      </w:r>
      <w:r w:rsidRPr="002F799A">
        <w:t xml:space="preserve"> vlasništvu stečajnog dužnika, za dan </w:t>
      </w:r>
    </w:p>
    <w:p w:rsidRDefault="00B35AD9" w:rsidP="004D05CD" w:rsidR="00B35AD9">
      <w:pPr>
        <w:ind w:firstLine="705"/>
        <w:jc w:val="both"/>
      </w:pPr>
    </w:p>
    <w:p w:rsidRDefault="00DB0971" w:rsidP="00B35AD9" w:rsidR="00ED1E23" w:rsidRPr="002F799A">
      <w:pPr>
        <w:ind w:firstLine="705"/>
        <w:jc w:val="center"/>
      </w:pPr>
      <w:r>
        <w:t>23. veljače</w:t>
      </w:r>
      <w:r w:rsidR="007764EE">
        <w:t xml:space="preserve"> 2017</w:t>
      </w:r>
      <w:r w:rsidR="004D05CD" w:rsidRPr="002F799A">
        <w:t xml:space="preserve">. godine u </w:t>
      </w:r>
      <w:r>
        <w:t>9,30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7764EE">
        <w:t>9. siječnja 2017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403E10" w:rsidP="00B35AD9" w:rsidR="00403E10">
      <w:pPr>
        <w:jc w:val="right"/>
      </w:pPr>
      <w:r>
        <w:t>Sudac</w:t>
      </w:r>
    </w:p>
    <w:p w:rsidRDefault="00403E10" w:rsidP="00B35AD9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0C733D" w:rsidP="002348F0" w:rsidR="000C733D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mailom</w:t>
      </w:r>
    </w:p>
    <w:p w:rsidRDefault="00F1661E" w:rsidP="00BC7BAE" w:rsidR="00573C13">
      <w:pPr>
        <w:numPr>
          <w:ilvl w:val="0"/>
          <w:numId w:val="1"/>
        </w:numPr>
      </w:pPr>
      <w:r>
        <w:t>razlučn</w:t>
      </w:r>
      <w:r w:rsidR="004D05CD">
        <w:t>om vjerovniku</w:t>
      </w:r>
      <w:r w:rsidR="005E09A7">
        <w:t xml:space="preserve"> </w:t>
      </w:r>
      <w:r w:rsidR="007764EE">
        <w:t>OTP banka HRVATSKA d.d. Zadar</w:t>
      </w:r>
    </w:p>
    <w:p w:rsidRDefault="007764EE" w:rsidP="00BC7BAE" w:rsidR="007764EE">
      <w:pPr>
        <w:numPr>
          <w:ilvl w:val="0"/>
          <w:numId w:val="1"/>
        </w:numPr>
      </w:pPr>
      <w:r>
        <w:t>razlučnom vjerovniku PIAGGIO HRVATSKA d.o.o. Split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u spis</w:t>
      </w:r>
    </w:p>
    <w:p w:rsidRDefault="00BC7BAE" w:rsidP="00BC7BAE" w:rsidR="00BC7BAE" w:rsidRPr="002F799A"/>
    <w:p w:rsidRDefault="00ED1E23" w:rsidP="00ED1E23" w:rsidR="00ED1E23" w:rsidRPr="002F799A"/>
    <w:p w:rsidRDefault="00AB6B83" w:rsidP="00AB6B83" w:rsidR="00AB6B83" w:rsidRPr="002F799A"/>
    <w:p w:rsidRDefault="005B3E0C" w:rsidP="005B3E0C" w:rsidR="005B3E0C" w:rsidRPr="002F799A"/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95FE1"/>
    <w:rsid w:val="000C733D"/>
    <w:rsid w:val="001513FF"/>
    <w:rsid w:val="001A4AF2"/>
    <w:rsid w:val="00210CDE"/>
    <w:rsid w:val="002348F0"/>
    <w:rsid w:val="00283117"/>
    <w:rsid w:val="002D112E"/>
    <w:rsid w:val="002F799A"/>
    <w:rsid w:val="00302C16"/>
    <w:rsid w:val="00385531"/>
    <w:rsid w:val="003A08B9"/>
    <w:rsid w:val="003D0AD2"/>
    <w:rsid w:val="00403E10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C2F82"/>
    <w:rsid w:val="00725D77"/>
    <w:rsid w:val="0073755C"/>
    <w:rsid w:val="007764EE"/>
    <w:rsid w:val="00870477"/>
    <w:rsid w:val="008C522C"/>
    <w:rsid w:val="009026AF"/>
    <w:rsid w:val="00AB6B83"/>
    <w:rsid w:val="00B35AD9"/>
    <w:rsid w:val="00B72BD8"/>
    <w:rsid w:val="00BC7BAE"/>
    <w:rsid w:val="00CB21D2"/>
    <w:rsid w:val="00CC6B15"/>
    <w:rsid w:val="00CF2E4D"/>
    <w:rsid w:val="00D50C9B"/>
    <w:rsid w:val="00D61FAB"/>
    <w:rsid w:val="00DB0971"/>
    <w:rsid w:val="00E94D30"/>
    <w:rsid w:val="00EA46B8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5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F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F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F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F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5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F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F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F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F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St-11/2014</izvorni_sadrzaj>
    <derivirana_varijabla naziv="DomainObject.Predmet.OznakaBroj_1">St-11/2014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od 27.12. 2016.</izvorni_sadrzaj>
    <derivirana_varijabla naziv="DomainObject.Predmet.PrimjedbaSuca_1">spis u referadi od 27.12. 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LERGA društvo s ograničenom odgovornošću za trgovinu, turizam, ugostiteljstvo, promet i graditeljstvo u stečaju</izvorni_sadrzaj>
    <derivirana_varijabla naziv="DomainObject.Predmet.ProtustrankaFormated_1">  LERGA društvo s ograničenom odgovornošću za trgovinu, turizam, ugostiteljstvo, promet i graditeljstvo u stečaju</derivirana_varijabla>
  </DomainObject.Predmet.ProtustrankaFormated>
  <DomainObject.Predmet.ProtustrankaFormatedOIB>
    <izvorni_sadrzaj>  LERGA društvo s ograničenom odgovornošću za trgovinu, turizam, ugostiteljstvo, promet i graditeljstvo u stečaju, OIB 44013906355</izvorni_sadrzaj>
    <derivirana_varijabla naziv="DomainObject.Predmet.ProtustrankaFormatedOIB_1">  LERGA društvo s ograničenom odgovornošću za trgovinu, turizam, ugostiteljstvo, promet i graditeljstvo u stečaju, OIB 44013906355</derivirana_varijabla>
  </DomainObject.Predmet.ProtustrankaFormatedOIB>
  <DomainObject.Predmet.ProtustrankaFormatedWithAdress>
    <izvorni_sadrzaj> LERGA društvo s ograničenom odgovornošću za trgovinu, turizam, ugostiteljstvo, promet i graditeljstvo u stečaju, Ulica Hrvatskog Sabora 8, 23000 Zadar</izvorni_sadrzaj>
    <derivirana_varijabla naziv="DomainObject.Predmet.ProtustrankaFormatedWithAdress_1"> LERGA društvo s ograničenom odgovornošću za trgovinu, turizam, ugostiteljstvo, promet i graditeljstvo u stečaju, Ulica Hrvatskog Sabora 8, 23000 Zadar</derivirana_varijabla>
  </DomainObject.Predmet.ProtustrankaFormatedWithAdress>
  <DomainObject.Predmet.ProtustrankaFormatedWithAdressOIB>
    <izvorni_sadrzaj> LERGA društvo s ograničenom odgovornošću za trgovinu, turizam, ugostiteljstvo, promet i graditeljstvo u stečaju, OIB 44013906355, Ulica Hrvatskog Sabora 8, 23000 Zadar</izvorni_sadrzaj>
    <derivirana_varijabla naziv="DomainObject.Predmet.ProtustrankaFormatedWithAdressOIB_1"> LERGA društvo s ograničenom odgovornošću za trgovinu, turizam, ugostiteljstvo, promet i graditeljstvo u stečaju, OIB 44013906355, Ulica Hrvatskog Sabora 8, 23000 Zadar</derivirana_varijabla>
  </DomainObject.Predmet.ProtustrankaFormatedWithAdressOIB>
  <DomainObject.Predmet.ProtustrankaWithAdress>
    <izvorni_sadrzaj>LERGA društvo s ograničenom odgovornošću za trgovinu, turizam, ugostiteljstvo, promet i graditeljstvo u stečaju Ulica Hrvatskog Sabora 8, 23000 Zadar</izvorni_sadrzaj>
    <derivirana_varijabla naziv="DomainObject.Predmet.ProtustrankaWithAdress_1">LERGA društvo s ograničenom odgovornošću za trgovinu, turizam, ugostiteljstvo, promet i graditeljstvo u stečaju Ulica Hrvatskog Sabora 8, 23000 Zadar</derivirana_varijabla>
  </DomainObject.Predmet.ProtustrankaWithAdress>
  <DomainObject.Predmet.ProtustrankaWith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WithAdressOIB_1">LERGA društvo s ograničenom odgovornošću za trgovinu, turizam, ugostiteljstvo, promet i graditeljstvo u stečaju, OIB 44013906355, Ulica Hrvatskog Sabora 8, 23000 Zadar</derivirana_varijabla>
  </DomainObject.Predmet.ProtustrankaWithAdressOIB>
  <DomainObject.Predmet.ProtustrankaNazivFormated>
    <izvorni_sadrzaj>LERGA društvo s ograničenom odgovornošću za trgovinu, turizam, ugostiteljstvo, promet i graditeljstvo u stečaju</izvorni_sadrzaj>
    <derivirana_varijabla naziv="DomainObject.Predmet.ProtustrankaNazivFormated_1">LERGA društvo s ograničenom odgovornošću za trgovinu, turizam, ugostiteljstvo, promet i graditeljstvo u stečaju</derivirana_varijabla>
  </DomainObject.Predmet.ProtustrankaNazivFormated>
  <DomainObject.Predmet.ProtustrankaNazivFormatedOIB>
    <izvorni_sadrzaj>LERGA društvo s ograničenom odgovornošću za trgovinu, turizam, ugostiteljstvo, promet i graditeljstvo u stečaju, OIB 44013906355</izvorni_sadrzaj>
    <derivirana_varijabla naziv="DomainObject.Predmet.ProtustrankaNazivFormatedOIB_1">LERGA društvo s ograničenom odgovornošću za trgovinu, turizam, ugostiteljstvo, promet i graditeljstvo u stečaju, OIB 44013906355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Lerga; Nenad Lerga</izvorni_sadrzaj>
    <derivirana_varijabla naziv="DomainObject.Predmet.StrankaFormated_1">  Mirjana Lerga; Nenad Lerga</derivirana_varijabla>
  </DomainObject.Predmet.StrankaFormated>
  <DomainObject.Predmet.StrankaFormatedOIB>
    <izvorni_sadrzaj>  Mirjana Lerga, OIB 17635069091; Nenad Lerga, OIB 99595152689</izvorni_sadrzaj>
    <derivirana_varijabla naziv="DomainObject.Predmet.StrankaFormatedOIB_1">  Mirjana Lerga, OIB 17635069091; Nenad Lerga, OIB 99595152689</derivirana_varijabla>
  </DomainObject.Predmet.StrankaFormatedOIB>
  <DomainObject.Predmet.StrankaFormatedWithAdress>
    <izvorni_sadrzaj> Mirjana Lerga, Donji Zemunik Ulica Xvi 101, 23222 Zemunik Donji; Nenad Lerga, Hrvatskog Sabora 8d, 23000 Zadar</izvorni_sadrzaj>
    <derivirana_varijabla naziv="DomainObject.Predmet.StrankaFormatedWithAdress_1"> Mirjana Lerga, Donji Zemunik Ulica Xvi 101, 23222 Zemunik Donji; Nenad Lerga, Hrvatskog Sabora 8d, 23000 Zadar</derivirana_varijabla>
  </DomainObject.Predmet.StrankaFormatedWithAdress>
  <DomainObject.Predmet.StrankaFormatedWithAdressOIB>
    <izvorni_sadrzaj> Mirjana Lerga, OIB 17635069091, Donji Zemunik Ulica Xvi 101, 23222 Zemunik Donji; Nenad Lerga, OIB 99595152689, Hrvatskog Sabora 8d, 23000 Zadar</izvorni_sadrzaj>
    <derivirana_varijabla naziv="DomainObject.Predmet.StrankaFormatedWithAdressOIB_1"> Mirjana Lerga, OIB 17635069091, Donji Zemunik Ulica Xvi 101, 23222 Zemunik Donji; Nenad Lerga, OIB 99595152689, Hrvatskog Sabora 8d, 23000 Zadar</derivirana_varijabla>
  </DomainObject.Predmet.StrankaFormatedWithAdressOIB>
  <DomainObject.Predmet.StrankaWithAdress>
    <izvorni_sadrzaj>Mirjana Lerga Donji Zemunik Ulica Xvi 101,23222 Zemunik Donji,Nenad Lerga Hrvatskog Sabora 8d,23000 Zadar</izvorni_sadrzaj>
    <derivirana_varijabla naziv="DomainObject.Predmet.StrankaWithAdress_1">Mirjana Lerga Donji Zemunik Ulica Xvi 101,23222 Zemunik Donji,Nenad Lerga Hrvatskog Sabora 8d,23000 Zadar</derivirana_varijabla>
  </DomainObject.Predmet.StrankaWithAdress>
  <DomainObject.Predmet.StrankaWithAdressOIB>
    <izvorni_sadrzaj>Mirjana Lerga, OIB 17635069091, Donji Zemunik Ulica Xvi 101,23222 Zemunik Donji,Nenad Lerga, OIB 99595152689, Hrvatskog Sabora 8d,23000 Zadar</izvorni_sadrzaj>
    <derivirana_varijabla naziv="DomainObject.Predmet.StrankaWithAdressOIB_1">Mirjana Lerga, OIB 17635069091, Donji Zemunik Ulica Xvi 101,23222 Zemunik Donji,Nenad Lerga, OIB 99595152689, Hrvatskog Sabora 8d,23000 Zadar</derivirana_varijabla>
  </DomainObject.Predmet.StrankaWithAdressOIB>
  <DomainObject.Predmet.StrankaNazivFormated>
    <izvorni_sadrzaj>Mirjana Lerga,Nenad Lerga</izvorni_sadrzaj>
    <derivirana_varijabla naziv="DomainObject.Predmet.StrankaNazivFormated_1">Mirjana Lerga,Nenad Lerga</derivirana_varijabla>
  </DomainObject.Predmet.StrankaNazivFormated>
  <DomainObject.Predmet.StrankaNazivFormatedOIB>
    <izvorni_sadrzaj>Mirjana Lerga, OIB 17635069091,Nenad Lerga, OIB 99595152689</izvorni_sadrzaj>
    <derivirana_varijabla naziv="DomainObject.Predmet.StrankaNazivFormatedOIB_1">Mirjana Lerga, OIB 17635069091,Nenad Lerga, OIB 99595152689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Mirjana Lerga</item>
      <item>Nenad Lerga</item>
    </izvorni_sadrzaj>
    <derivirana_varijabla naziv="DomainObject.Predmet.StrankaListFormated_1">
      <item>Mirjana Lerga</item>
      <item>Nenad Lerga</item>
    </derivirana_varijabla>
  </DomainObject.Predmet.StrankaListFormated>
  <DomainObject.Predmet.StrankaListFormatedOIB>
    <izvorni_sadrzaj>
      <item>Mirjana Lerga, OIB 17635069091</item>
      <item>Nenad Lerga, OIB 99595152689</item>
    </izvorni_sadrzaj>
    <derivirana_varijabla naziv="DomainObject.Predmet.StrankaListFormatedOIB_1">
      <item>Mirjana Lerga, OIB 17635069091</item>
      <item>Nenad Lerga, OIB 99595152689</item>
    </derivirana_varijabla>
  </DomainObject.Predmet.StrankaListFormatedOIB>
  <DomainObject.Predmet.StrankaListFormatedWithAdress>
    <izvorni_sadrzaj>
      <item>Mirjana Lerga, Donji Zemunik Ulica Xvi 101, 23222 Zemunik Donji</item>
      <item>Nenad Lerga, Hrvatskog Sabora 8d, 23000 Zadar</item>
    </izvorni_sadrzaj>
    <derivirana_varijabla naziv="DomainObject.Predmet.StrankaListFormatedWithAdress_1">
      <item>Mirjana Lerga, Donji Zemunik Ulica Xvi 101, 23222 Zemunik Donji</item>
      <item>Nenad Lerga, Hrvatskog Sabora 8d, 23000 Zadar</item>
    </derivirana_varijabla>
  </DomainObject.Predmet.StrankaListFormatedWithAdress>
  <DomainObject.Predmet.StrankaListFormatedWithAdressOIB>
    <izvorni_sadrzaj>
      <item>Mirjana Lerga, OIB 17635069091, Donji Zemunik Ulica Xvi 101, 23222 Zemunik Donji</item>
      <item>Nenad Lerga, OIB 99595152689, Hrvatskog Sabora 8d, 23000 Zadar</item>
    </izvorni_sadrzaj>
    <derivirana_varijabla naziv="DomainObject.Predmet.StrankaListFormatedWithAdressOIB_1">
      <item>Mirjana Lerga, OIB 17635069091, Donji Zemunik Ulica Xvi 101, 23222 Zemunik Donji</item>
      <item>Nenad Lerga, OIB 99595152689, Hrvatskog Sabora 8d, 23000 Zadar</item>
    </derivirana_varijabla>
  </DomainObject.Predmet.StrankaListFormatedWithAdressOIB>
  <DomainObject.Predmet.StrankaListNazivFormated>
    <izvorni_sadrzaj>
      <item>Mirjana Lerga</item>
      <item>Nenad Lerga</item>
    </izvorni_sadrzaj>
    <derivirana_varijabla naziv="DomainObject.Predmet.StrankaListNazivFormated_1">
      <item>Mirjana Lerga</item>
      <item>Nenad Lerga</item>
    </derivirana_varijabla>
  </DomainObject.Predmet.StrankaListNazivFormated>
  <DomainObject.Predmet.StrankaListNazivFormatedOIB>
    <izvorni_sadrzaj>
      <item>Mirjana Lerga, OIB 17635069091</item>
      <item>Nenad Lerga, OIB 99595152689</item>
    </izvorni_sadrzaj>
    <derivirana_varijabla naziv="DomainObject.Predmet.StrankaListNazivFormatedOIB_1">
      <item>Mirjana Lerga, OIB 17635069091</item>
      <item>Nenad Lerga, OIB 99595152689</item>
    </derivirana_varijabla>
  </DomainObject.Predmet.StrankaListNazivFormatedOIB>
  <DomainObject.Predmet.ProtuStrankaListFormated>
    <izvorni_sadrzaj>
      <item>LERGA društvo s ograničenom odgovornošću za trgovinu, turizam, ugostiteljstvo, promet i graditeljstvo u stečaju</item>
    </izvorni_sadrzaj>
    <derivirana_varijabla naziv="DomainObject.Predmet.ProtuStrankaListFormated_1">
      <item>LERGA društvo s ograničenom odgovornošću za trgovinu, turizam, ugostiteljstvo, promet i graditeljstvo u stečaju</item>
    </derivirana_varijabla>
  </DomainObject.Predmet.ProtuStrankaListFormated>
  <DomainObject.Predmet.ProtuStrankaList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FormatedOIB_1">
      <item>LERGA društvo s ograničenom odgovornošću za trgovinu, turizam, ugostiteljstvo, promet i graditeljstvo u stečaju, OIB 44013906355</item>
    </derivirana_varijabla>
  </DomainObject.Predmet.ProtuStrankaListFormatedOIB>
  <DomainObject.Predmet.ProtuStrankaListFormatedWithAdress>
    <izvorni_sadrzaj>
      <item>LERGA društvo s ograničenom odgovornošću za trgovinu, turizam, ugostiteljstvo, promet i graditeljstvo u stečaju, Ulica Hrvatskog Sabora 8, 23000 Zadar</item>
    </izvorni_sadrzaj>
    <derivirana_varijabla naziv="DomainObject.Predmet.ProtuStrankaListFormatedWithAdress_1">
      <item>LERGA društvo s ograničenom odgovornošću za trgovinu, turizam, ugostiteljstvo, promet i graditeljstvo u stečaju, Ulica Hrvatskog Sabora 8, 23000 Zadar</item>
    </derivirana_varijabla>
  </DomainObject.Predmet.ProtuStrankaListFormatedWithAdress>
  <DomainObject.Predmet.ProtuStrankaListFormatedWithAdressOIB>
    <izvorni_sadrzaj>
      <item>LERGA društvo s ograničenom odgovornošću za trgovinu, turizam, ugostiteljstvo, promet i graditeljstvo u stečaju, OIB 44013906355, Ulica Hrvatskog Sabora 8, 23000 Zadar</item>
    </izvorni_sadrzaj>
    <derivirana_varijabla naziv="DomainObject.Predmet.ProtuStrankaListFormatedWithAdressOIB_1">
      <item>LERGA društvo s ograničenom odgovornošću za trgovinu, turizam, ugostiteljstvo, promet i graditeljstvo u stečaju, OIB 44013906355, Ulica Hrvatskog Sabora 8, 23000 Zadar</item>
    </derivirana_varijabla>
  </DomainObject.Predmet.ProtuStrankaListFormatedWithAdressOIB>
  <DomainObject.Predmet.ProtuStrankaListNazivFormated>
    <izvorni_sadrzaj>
      <item>LERGA društvo s ograničenom odgovornošću za trgovinu, turizam, ugostiteljstvo, promet i graditeljstvo u stečaju</item>
    </izvorni_sadrzaj>
    <derivirana_varijabla naziv="DomainObject.Predmet.ProtuStrankaListNazivFormated_1">
      <item>LERGA društvo s ograničenom odgovornošću za trgovinu, turizam, ugostiteljstvo, promet i graditeljstvo u stečaju</item>
    </derivirana_varijabla>
  </DomainObject.Predmet.ProtuStrankaListNazivFormated>
  <DomainObject.Predmet.ProtuStrankaListNaziv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NazivFormatedOIB_1">
      <item>LERGA društvo s ograničenom odgovornošću za trgovinu, turizam, ugostiteljstvo, promet i graditeljstvo u stečaju, OIB 44013906355</item>
    </derivirana_varijabla>
  </DomainObject.Predmet.ProtuStrankaListNazivFormatedOIB>
  <DomainObject.Predmet.OstaliListFormated>
    <izvorni_sadrzaj>
      <item>Miše Papić odvjetnik</item>
      <item>Frane Zvonimir Negro</item>
      <item>Nenad Lerga</item>
      <item>Morena Bošnjak</item>
    </izvorni_sadrzaj>
    <derivirana_varijabla naziv="DomainObject.Predmet.OstaliListFormated_1">
      <item>Miše Papić odvjetnik</item>
      <item>Frane Zvonimir Negro</item>
      <item>Nenad Lerga</item>
      <item>Morena Bošnjak</item>
    </derivirana_varijabla>
  </DomainObject.Predmet.OstaliListFormated>
  <DomainObject.Predmet.OstaliListFormatedOIB>
    <izvorni_sadrzaj>
      <item>Miše Papić odvjetnik</item>
      <item>Frane Zvonimir Negro, OIB 59618330195</item>
      <item>Nenad Lerga, OIB 99595152689</item>
      <item>Morena Bošnjak, OIB 22856400669</item>
    </izvorni_sadrzaj>
    <derivirana_varijabla naziv="DomainObject.Predmet.OstaliListFormatedOIB_1">
      <item>Miše Papić odvjetnik</item>
      <item>Frane Zvonimir Negro, OIB 59618330195</item>
      <item>Nenad Lerga, OIB 99595152689</item>
      <item>Morena Bošnjak, OIB 22856400669</item>
    </derivirana_varijabla>
  </DomainObject.Predmet.OstaliListFormatedOIB>
  <DomainObject.Predmet.OstaliListFormatedWithAdress>
    <izvorni_sadrzaj>
      <item>Miše Papić odvjetnik, 23 000 Zadar</item>
      <item>Frane Zvonimir Negro, Miroslava Krleže 3c, 23000 Zadar</item>
      <item>Nenad Lerga, Ulica Hrvatskog Sabora 8 D, 23000 Zadar</item>
      <item>Morena Bošnjak, Radnička Ul. 10, 23440 Gračac</item>
    </izvorni_sadrzaj>
    <derivirana_varijabla naziv="DomainObject.Predmet.OstaliListFormatedWithAdress_1">
      <item>Miše Papić odvjetnik, 23 000 Zadar</item>
      <item>Frane Zvonimir Negro, Miroslava Krleže 3c, 23000 Zadar</item>
      <item>Nenad Lerga, Ulica Hrvatskog Sabora 8 D, 23000 Zadar</item>
      <item>Morena Bošnjak, Radnička Ul. 10, 23440 Gračac</item>
    </derivirana_varijabla>
  </DomainObject.Predmet.OstaliListFormatedWithAdress>
  <DomainObject.Predmet.OstaliListFormatedWithAdressOIB>
    <izvorni_sadrzaj>
      <item>Miše Papić odvjetnik, 23 000 Zadar</item>
      <item>Frane Zvonimir Negro, OIB 59618330195, Miroslava Krleže 3c, 23000 Zadar</item>
      <item>Nenad Lerga, OIB 99595152689, Ulica Hrvatskog Sabora 8 D, 23000 Zadar</item>
      <item>Morena Bošnjak, OIB 22856400669, Radnička Ul. 10, 23440 Gračac</item>
    </izvorni_sadrzaj>
    <derivirana_varijabla naziv="DomainObject.Predmet.OstaliListFormatedWithAdressOIB_1">
      <item>Miše Papić odvjetnik, 23 000 Zadar</item>
      <item>Frane Zvonimir Negro, OIB 59618330195, Miroslava Krleže 3c, 23000 Zadar</item>
      <item>Nenad Lerga, OIB 99595152689, Ulica Hrvatskog Sabora 8 D, 23000 Zadar</item>
      <item>Morena Bošnjak, OIB 22856400669, Radnička Ul. 10, 23440 Gračac</item>
    </derivirana_varijabla>
  </DomainObject.Predmet.OstaliListFormatedWithAdressOIB>
  <DomainObject.Predmet.OstaliListNazivFormated>
    <izvorni_sadrzaj>
      <item>Miše Papić odvjetnik</item>
      <item>Frane Zvonimir Negro</item>
      <item>Nenad Lerga</item>
      <item>Morena Bošnjak</item>
    </izvorni_sadrzaj>
    <derivirana_varijabla naziv="DomainObject.Predmet.OstaliListNazivFormated_1">
      <item>Miše Papić odvjetnik</item>
      <item>Frane Zvonimir Negro</item>
      <item>Nenad Lerga</item>
      <item>Morena Bošnjak</item>
    </derivirana_varijabla>
  </DomainObject.Predmet.OstaliListNazivFormated>
  <DomainObject.Predmet.OstaliListNazivFormatedOIB>
    <izvorni_sadrzaj>
      <item>Miše Papić odvjetnik</item>
      <item>Frane Zvonimir Negro, OIB 59618330195</item>
      <item>Nenad Lerga, OIB 99595152689</item>
      <item>Morena Bošnjak, OIB 22856400669</item>
    </izvorni_sadrzaj>
    <derivirana_varijabla naziv="DomainObject.Predmet.OstaliListNazivFormatedOIB_1">
      <item>Miše Papić odvjetnik</item>
      <item>Frane Zvonimir Negro, OIB 59618330195</item>
      <item>Nenad Lerga, OIB 99595152689</item>
      <item>Morena Bošnjak, OIB 22856400669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Lerga i dr.</izvorni_sadrzaj>
    <derivirana_varijabla naziv="DomainObject.Predmet.StrankaIDrugi_1">Mirjana Lerga i dr.</derivirana_varijabla>
  </DomainObject.Predmet.StrankaIDrugi>
  <DomainObject.Predmet.ProtustrankaIDrugi>
    <izvorni_sadrzaj>LERGA društvo s ograničenom odgovornošću za trgovinu, turizam, ugostiteljstvo, promet i graditeljstvo u stečaju</izvorni_sadrzaj>
    <derivirana_varijabla naziv="DomainObject.Predmet.ProtustrankaIDrugi_1">LERGA društvo s ograničenom odgovornošću za trgovinu, turizam, ugostiteljstvo, promet i graditeljstvo u stečaju</derivirana_varijabla>
  </DomainObject.Predmet.ProtustrankaIDrugi>
  <DomainObject.Predmet.StrankaIDrugiAdressOIB>
    <izvorni_sadrzaj>Mirjana Lerga, OIB 17635069091, Donji Zemunik Ulica Xvi 101, 23222 Zemunik Donji i dr.</izvorni_sadrzaj>
    <derivirana_varijabla naziv="DomainObject.Predmet.StrankaIDrugiAdressOIB_1">Mirjana Lerga, OIB 17635069091, Donji Zemunik Ulica Xvi 101, 23222 Zemunik Donji i dr.</derivirana_varijabla>
  </DomainObject.Predmet.StrankaIDrugiAdressOIB>
  <DomainObject.Predmet.ProtustrankaIDrugi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IDrugiAdressOIB_1">LERGA društvo s ograničenom odgovornošću za trgovinu, turizam, ugostiteljstvo, promet i graditeljstvo u stečaju, OIB 44013906355, Ulica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Lerga</item>
      <item>LERGA društvo s ograničenom odgovornošću za trgovinu, turizam, ugostiteljstvo, promet i graditeljstvo u stečaju</item>
      <item>Miše Papić odvjetnik</item>
      <item>Frane Zvonimir Negro</item>
      <item>Nenad Lerga</item>
      <item>Morena Bošnjak</item>
      <item>Nenad Lerga</item>
    </izvorni_sadrzaj>
    <derivirana_varijabla naziv="DomainObject.Predmet.SudioniciListNaziv_1">
      <item>Mirjana Lerga</item>
      <item>LERGA društvo s ograničenom odgovornošću za trgovinu, turizam, ugostiteljstvo, promet i graditeljstvo u stečaju</item>
      <item>Miše Papić odvjetnik</item>
      <item>Frane Zvonimir Negro</item>
      <item>Nenad Lerga</item>
      <item>Morena Bošnjak</item>
      <item>Nenad Lerga</item>
    </derivirana_varijabla>
  </DomainObject.Predmet.SudioniciListNaziv>
  <DomainObject.Predmet.SudioniciListAdressOIB>
    <izvorni_sadrzaj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  <item>Nenad Lerga, OIB 99595152689, Ulica Hrvatskog Sabora 8 D,23000 Zadar</item>
      <item>Morena Bošnjak, OIB 22856400669, Radnička Ul. 10,23440 Gračac</item>
      <item>Nenad Lerga, OIB 99595152689, Hrvatskog Sabora 8d,23000 Zadar</item>
    </izvorni_sadrzaj>
    <derivirana_varijabla naziv="DomainObject.Predmet.SudioniciListAdressOIB_1">
      <item>Mirjana Lerga, OIB 17635069091, Donji Zemunik Ulica Xvi 101,23222 Zemunik Donji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  <item>Nenad Lerga, OIB 99595152689, Ulica Hrvatskog Sabora 8 D,23000 Zadar</item>
      <item>Morena Bošnjak, OIB 22856400669, Radnička Ul. 10,23440 Gračac</item>
      <item>Nenad Lerga, OIB 99595152689, Hrvatskog Sabora 8d,23000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17635069091</item>
      <item>, OIB 44013906355</item>
      <item>, OIB null</item>
      <item>, OIB 59618330195</item>
      <item>, OIB 99595152689</item>
      <item>, OIB 22856400669</item>
      <item>, OIB 99595152689</item>
    </izvorni_sadrzaj>
    <derivirana_varijabla naziv="DomainObject.Predmet.SudioniciListNazivOIB_1">
      <item>, OIB 17635069091</item>
      <item>, OIB 44013906355</item>
      <item>, OIB null</item>
      <item>, OIB 59618330195</item>
      <item>, OIB 99595152689</item>
      <item>, OIB 22856400669</item>
      <item>, OIB 99595152689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699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2017-01-09T08:18:00Z</dcterms:created>
  <dc:creator>Ardena Bajlo</dc:creator>
  <cp:lastModifiedBy>wsadmin</cp:lastModifiedBy>
  <cp:lastPrinted>2016-06-03T05:52:00Z</cp:lastPrinted>
  <dcterms:modified xmlns:xsi="http://www.w3.org/2001/XMLSchema-instance" xsi:type="dcterms:W3CDTF">2017-01-09T10:12:00Z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