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ccfb" w14:paraId="69cccfb" w:rsidRDefault="00BA48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4816" w:rsidP="00BA4816" w:rsidR="00AE649C">
      <w:pPr>
        <w:pStyle w:val="NormaleSPIS"/>
        <w:spacing w:after="0"/>
      </w:pPr>
      <w:r>
        <w:t xml:space="preserve">        Republika Hrvatska</w:t>
      </w:r>
    </w:p>
    <w:p w:rsidRDefault="00BA4816" w:rsidP="00BA4816" w:rsidR="00BA4816">
      <w:pPr>
        <w:pStyle w:val="NormaleSPIS"/>
        <w:spacing w:after="0"/>
      </w:pPr>
      <w:r>
        <w:t xml:space="preserve">      Trgovački sud u Bjelovaru</w:t>
      </w:r>
    </w:p>
    <w:p w:rsidRDefault="00BA4816" w:rsidP="00BA4816" w:rsidR="00BA4816">
      <w:pPr>
        <w:pStyle w:val="NormaleSPIS"/>
        <w:spacing w:after="0"/>
      </w:pPr>
      <w:r>
        <w:t>Bjelovar, Šetalište dr.I.Lebovića 42.</w:t>
      </w:r>
    </w:p>
    <w:p w:rsidRDefault="00BA4816" w:rsidP="00BA4816" w:rsidR="00BA4816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 7 St-91/2018-11</w:t>
      </w:r>
    </w:p>
    <w:p w:rsidRDefault="00BA4816" w:rsidP="00BA4816" w:rsidR="00BA4816">
      <w:pPr>
        <w:pStyle w:val="NormaleSPIS"/>
        <w:jc w:val="right"/>
        <w:rPr>
          <w:noProof/>
        </w:rPr>
      </w:pPr>
    </w:p>
    <w:p w:rsidRDefault="00BA4816" w:rsidP="00BA4816" w:rsidR="00BA481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A4816" w:rsidP="00BA4816" w:rsidR="00BA4816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A4816" w:rsidP="00BA4816" w:rsidR="00BA4816">
      <w:pPr>
        <w:jc w:val="center"/>
        <w:outlineLvl w:val="0"/>
        <w:rPr>
          <w:noProof/>
        </w:rPr>
      </w:pPr>
    </w:p>
    <w:p w:rsidRDefault="00BA4816" w:rsidP="00BA4816" w:rsidR="00BA481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Varaždin, za otvaranje stečajnog postupka nad dužnikom</w:t>
      </w:r>
      <w:r>
        <w:rPr>
          <w:lang w:eastAsia="hr-HR"/>
        </w:rPr>
        <w:t xml:space="preserve"> PLANTIĆ TRANSPORTI d.o.o. za transport i trgovinu iz Bednje, Kralja Dmitra Zvonimira 33, MBS 070091823, OIB 03814038252, 21</w:t>
      </w:r>
      <w:r>
        <w:t>. studenog</w:t>
      </w:r>
      <w:r>
        <w:rPr>
          <w:noProof/>
        </w:rPr>
        <w:t xml:space="preserve"> 2018.</w:t>
      </w:r>
    </w:p>
    <w:p w:rsidRDefault="00BA4816" w:rsidP="00BA4816" w:rsidR="00BA4816">
      <w:pPr>
        <w:jc w:val="center"/>
      </w:pPr>
      <w:r>
        <w:t>r i j e š i o   j e</w:t>
      </w:r>
    </w:p>
    <w:p w:rsidRDefault="00BA4816" w:rsidP="00BA4816" w:rsidR="00BA48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BA4816" w:rsidP="00BA4816" w:rsidR="00BA48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PLANTIĆ TRANSPORTI d.o.o. za transport i trgovinu iz Bednje, Kralja Dmitra Zvonimira 33, MBS 070091823, OIB 03814038252.</w:t>
      </w:r>
    </w:p>
    <w:p w:rsidRDefault="00BA4816" w:rsidP="00BA4816" w:rsidR="00BA48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BA4816" w:rsidP="00BA4816" w:rsidR="00BA4816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siječnja 2019. godine u 11,00 sati, u ovome sudu u Bjelovaru, Šetalište dr. Ivše Lebovića 42, sudnica br. 2, na koje se pozivaju dostavom ovoga rješenja:</w:t>
      </w:r>
    </w:p>
    <w:p w:rsidRDefault="00BA4816" w:rsidP="00BA4816" w:rsidR="00BA4816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BA4816" w:rsidP="00BA4816" w:rsidR="00BA4816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Kristijan Plantić iz Bednje, Kralja Dmitra Zvonimira 33.</w:t>
      </w:r>
    </w:p>
    <w:p w:rsidRDefault="00BA4816" w:rsidP="00BA4816" w:rsidR="00BA4816">
      <w:pPr>
        <w:spacing w:after="0"/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A4816" w:rsidP="00BA4816" w:rsidR="00BA481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BA4816" w:rsidP="00BA4816" w:rsidR="00BA4816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A4816" w:rsidP="00BA4816" w:rsidR="00BA4816">
      <w:pPr>
        <w:ind w:firstLine="720"/>
        <w:jc w:val="both"/>
      </w:pPr>
      <w:r>
        <w:rPr>
          <w:noProof/>
        </w:rPr>
        <w:t xml:space="preserve">Financijska agencija je, temeljem odredbe čl.110. st.1. Stečajnog zakona (Narodne novine br. 71/15. dalje: SZ) podnijela Trgovačkom sudu u Varaždinu, prijedlog za pokretanje stečajnog postupka nad dužnikom. </w:t>
      </w:r>
      <w:r>
        <w:t xml:space="preserve">U prijedlogu navodi da na dan 6.12.2017. dužnik u Očevidniku redoslijeda osnova za plaćanje ima evidentirane neizvršene osnove za plaćanje u neprekinutom razdoblju od 120 dana, u ukupnom iznosu od 21.050,62 kuna, u koji iznos je uračunata kamata i naknada Financijske agencije za provedbu ovrhe na novčanim sredstvima. </w:t>
      </w:r>
    </w:p>
    <w:p w:rsidRDefault="00BA4816" w:rsidP="00BA4816" w:rsidR="00BA4816">
      <w:pPr>
        <w:spacing w:after="0"/>
        <w:ind w:firstLine="720"/>
        <w:jc w:val="center"/>
      </w:pPr>
      <w:r>
        <w:lastRenderedPageBreak/>
        <w:t>2</w:t>
      </w:r>
    </w:p>
    <w:p w:rsidRDefault="00BA4816" w:rsidP="00BA4816" w:rsidR="00BA4816">
      <w:pPr>
        <w:ind w:firstLine="720"/>
        <w:jc w:val="right"/>
      </w:pPr>
      <w:r>
        <w:t>Poslovni broj:7 St-91/2018-11</w:t>
      </w:r>
    </w:p>
    <w:p w:rsidRDefault="00BA4816" w:rsidP="00BA4816" w:rsidR="00BA4816">
      <w:pPr>
        <w:ind w:firstLine="720"/>
        <w:jc w:val="both"/>
        <w:rPr>
          <w:noProof/>
        </w:rPr>
      </w:pPr>
      <w:r>
        <w:t xml:space="preserve">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BA4816" w:rsidP="00BA4816" w:rsidR="00BA4816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A4816" w:rsidP="00BA4816" w:rsidR="00BA4816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A4816" w:rsidP="00BA4816" w:rsidR="00BA4816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A4816" w:rsidP="00BA4816" w:rsidR="00BA4816">
      <w:pPr>
        <w:jc w:val="center"/>
        <w:outlineLvl w:val="0"/>
        <w:rPr>
          <w:noProof/>
        </w:rPr>
      </w:pPr>
      <w:r>
        <w:rPr>
          <w:noProof/>
        </w:rPr>
        <w:t xml:space="preserve">Bjelovar 21. studenog 2018. </w:t>
      </w:r>
    </w:p>
    <w:p w:rsidRDefault="00BA4816" w:rsidP="00BA4816" w:rsidR="00BA481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BA4816" w:rsidP="00BA4816" w:rsidR="00BA481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BA4816" w:rsidP="00BA4816" w:rsidR="00BA481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BA4816" w:rsidP="00BA4816" w:rsidR="00BA481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Jasmina Tubić</w:t>
      </w:r>
    </w:p>
    <w:p w:rsidRDefault="00BA4816" w:rsidP="00BA4816" w:rsidR="00BA4816">
      <w:pPr>
        <w:spacing w:after="0"/>
        <w:jc w:val="both"/>
        <w:outlineLvl w:val="0"/>
        <w:rPr>
          <w:noProof/>
        </w:rPr>
      </w:pPr>
      <w:bookmarkStart w:name="_GoBack" w:id="0"/>
      <w:bookmarkEnd w:id="0"/>
    </w:p>
    <w:p w:rsidRDefault="00BA4816" w:rsidP="00BA4816" w:rsidR="00BA4816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BA4816" w:rsidP="00BA4816" w:rsidR="00BA4816">
      <w:pPr>
        <w:jc w:val="both"/>
      </w:pPr>
    </w:p>
    <w:p w:rsidRDefault="00BA4816" w:rsidP="00BA4816" w:rsidR="00BA4816">
      <w:pPr>
        <w:jc w:val="both"/>
        <w:rPr>
          <w:noProof/>
        </w:rPr>
      </w:pPr>
    </w:p>
    <w:p w:rsidRDefault="00BA4816" w:rsidP="00BA4816" w:rsidR="00BA4816">
      <w:pPr>
        <w:jc w:val="both"/>
        <w:rPr>
          <w:noProof/>
        </w:rPr>
      </w:pPr>
    </w:p>
    <w:p w:rsidRDefault="00BA4816" w:rsidP="00BA4816" w:rsidR="00BA4816"/>
    <w:p w:rsidRDefault="00BA4816" w:rsidP="00BA4816" w:rsidR="00BA481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16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03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St-91/2018-11</izvorni_sadrzaj>
    <derivirana_varijabla naziv="DomainObject.Oznaka_1">St-91/2018-11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 TRANSPORTI društvo s ograničenom odgovornošću za transport i trgovinu</izvorni_sadrzaj>
    <derivirana_varijabla naziv="DomainObject.Predmet.ProtustrankaFormated_1">  PLANTIĆ TRANSPORTI društvo s ograničenom odgovornošću za transport i trgovinu</derivirana_varijabla>
  </DomainObject.Predmet.ProtustrankaFormated>
  <DomainObject.Predmet.ProtustrankaFormatedOIB>
    <izvorni_sadrzaj>  PLANTIĆ TRANSPORTI društvo s ograničenom odgovornošću za transport i trgovinu, OIB 03814038252</izvorni_sadrzaj>
    <derivirana_varijabla naziv="DomainObject.Predmet.ProtustrankaFormatedOIB_1">  PLANTIĆ TRANSPORTI društvo s ograničenom odgovornošću za transport i trgovinu, OIB 03814038252</derivirana_varijabla>
  </DomainObject.Predmet.ProtustrankaFormatedOIB>
  <DomainObject.Predmet.ProtustrankaFormatedWithAdress>
    <izvorni_sadrzaj> PLANTIĆ TRANSPORTI društvo s ograničenom odgovornošću za transport i trgovinu, Kralja Dmitra Zvonimira 33, 42253 Bednja</izvorni_sadrzaj>
    <derivirana_varijabla naziv="DomainObject.Predmet.ProtustrankaFormatedWithAdress_1"> PLANTIĆ TRANSPORTI društvo s ograničenom odgovornošću za transport i trgovinu, Kralja Dmitra Zvonimira 33, 42253 Bednja</derivirana_varijabla>
  </DomainObject.Predmet.ProtustrankaFormatedWithAdress>
  <DomainObject.Predmet.ProtustrankaFormatedWithAdressOIB>
    <izvorni_sadrzaj> PLANTIĆ TRANSPORTI društvo s ograničenom odgovornošću za transport i trgovinu, OIB 03814038252, Kralja Dmitra Zvonimira 33, 42253 Bednja</izvorni_sadrzaj>
    <derivirana_varijabla naziv="DomainObject.Predmet.ProtustrankaFormatedWithAdressOIB_1"> PLANTIĆ TRANSPORTI društvo s ograničenom odgovornošću za transport i trgovinu, OIB 03814038252, Kralja Dmitra Zvonimira 33, 42253 Bednja</derivirana_varijabla>
  </DomainObject.Predmet.ProtustrankaFormatedWithAdressOIB>
  <DomainObject.Predmet.ProtustrankaWithAdress>
    <izvorni_sadrzaj>PLANTIĆ TRANSPORTI društvo s ograničenom odgovornošću za transport i trgovinu Kralja Dmitra Zvonimira 33, 42253 Bednja</izvorni_sadrzaj>
    <derivirana_varijabla naziv="DomainObject.Predmet.ProtustrankaWithAdress_1">PLANTIĆ TRANSPORTI društvo s ograničenom odgovornošću za transport i trgovinu Kralja Dmitra Zvonimira 33, 42253 Bednja</derivirana_varijabla>
  </DomainObject.Predmet.ProtustrankaWithAdress>
  <DomainObject.Predmet.ProtustrankaWithAdressOIB>
    <izvorni_sadrzaj>PLANTIĆ TRANSPORTI društvo s ograničenom odgovornošću za transport i trgovinu, OIB 03814038252, Kralja Dmitra Zvonimira 33, 42253 Bednja</izvorni_sadrzaj>
    <derivirana_varijabla naziv="DomainObject.Predmet.ProtustrankaWithAdressOIB_1">PLANTIĆ TRANSPORTI društvo s ograničenom odgovornošću za transport i trgovinu, OIB 03814038252, Kralja Dmitra Zvonimira 33, 42253 Bednja</derivirana_varijabla>
  </DomainObject.Predmet.ProtustrankaWithAdressOIB>
  <DomainObject.Predmet.ProtustrankaNazivFormated>
    <izvorni_sadrzaj>PLANTIĆ TRANSPORTI društvo s ograničenom odgovornošću za transport i trgovinu</izvorni_sadrzaj>
    <derivirana_varijabla naziv="DomainObject.Predmet.ProtustrankaNazivFormated_1">PLANTIĆ TRANSPORTI društvo s ograničenom odgovornošću za transport i trgovinu</derivirana_varijabla>
  </DomainObject.Predmet.ProtustrankaNazivFormated>
  <DomainObject.Predmet.ProtustrankaNazivFormatedOIB>
    <izvorni_sadrzaj>PLANTIĆ TRANSPORTI društvo s ograničenom odgovornošću za transport i trgovinu, OIB 03814038252</izvorni_sadrzaj>
    <derivirana_varijabla naziv="DomainObject.Predmet.ProtustrankaNazivFormatedOIB_1">PLANTIĆ TRANSPORTI društvo s ograničenom odgovornošću za transport i trgovinu, OIB 03814038252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PLANTIĆ TRANSPORTI društvo s ograničenom odgovornošću za transport i trgovinu</item>
    </izvorni_sadrzaj>
    <derivirana_varijabla naziv="DomainObject.Predmet.ProtuStrankaListFormated_1">
      <item>PLANTIĆ TRANSPORTI društvo s ograničenom odgovornošću za transport i trgovinu</item>
    </derivirana_varijabla>
  </DomainObject.Predmet.ProtuStrankaListFormated>
  <DomainObject.Predmet.ProtuStrankaListFormatedOIB>
    <izvorni_sadrzaj>
      <item>PLANTIĆ TRANSPORTI društvo s ograničenom odgovornošću za transport i trgovinu, OIB 03814038252</item>
    </izvorni_sadrzaj>
    <derivirana_varijabla naziv="DomainObject.Predmet.ProtuStrankaListFormatedOIB_1">
      <item>PLANTIĆ TRANSPORTI društvo s ograničenom odgovornošću za transport i trgovinu, OIB 03814038252</item>
    </derivirana_varijabla>
  </DomainObject.Predmet.ProtuStrankaListFormatedOIB>
  <DomainObject.Predmet.ProtuStrankaListFormatedWithAdress>
    <izvorni_sadrzaj>
      <item>PLANTIĆ TRANSPORTI društvo s ograničenom odgovornošću za transport i trgovinu, Kralja Dmitra Zvonimira 33, 42253 Bednja</item>
    </izvorni_sadrzaj>
    <derivirana_varijabla naziv="DomainObject.Predmet.ProtuStrankaListFormatedWithAdress_1">
      <item>PLANTIĆ TRANSPORTI društvo s ograničenom odgovornošću za transport i trgovinu, Kralja Dmitra Zvonimira 33, 42253 Bednja</item>
    </derivirana_varijabla>
  </DomainObject.Predmet.ProtuStrankaListFormatedWithAdress>
  <DomainObject.Predmet.ProtuStrankaListFormatedWithAdressOIB>
    <izvorni_sadrzaj>
      <item>PLANTIĆ TRANSPORTI društvo s ograničenom odgovornošću za transport i trgovinu, OIB 03814038252, Kralja Dmitra Zvonimira 33, 42253 Bednja</item>
    </izvorni_sadrzaj>
    <derivirana_varijabla naziv="DomainObject.Predmet.ProtuStrankaListFormatedWithAdressOIB_1">
      <item>PLANTIĆ TRANSPORTI društvo s ograničenom odgovornošću za transport i trgovinu, OIB 03814038252, Kralja Dmitra Zvonimira 33, 42253 Bednja</item>
    </derivirana_varijabla>
  </DomainObject.Predmet.ProtuStrankaListFormatedWithAdressOIB>
  <DomainObject.Predmet.ProtuStrankaListNazivFormated>
    <izvorni_sadrzaj>
      <item>PLANTIĆ TRANSPORTI društvo s ograničenom odgovornošću za transport i trgovinu</item>
    </izvorni_sadrzaj>
    <derivirana_varijabla naziv="DomainObject.Predmet.ProtuStrankaListNazivFormated_1">
      <item>PLANTIĆ TRANSPORTI društvo s ograničenom odgovornošću za transport i trgovinu</item>
    </derivirana_varijabla>
  </DomainObject.Predmet.ProtuStrankaListNazivFormated>
  <DomainObject.Predmet.ProtuStrankaListNazivFormatedOIB>
    <izvorni_sadrzaj>
      <item>PLANTIĆ TRANSPORTI društvo s ograničenom odgovornošću za transport i trgovinu, OIB 03814038252</item>
    </izvorni_sadrzaj>
    <derivirana_varijabla naziv="DomainObject.Predmet.ProtuStrankaListNazivFormatedOIB_1">
      <item>PLANTIĆ TRANSPORTI društvo s ograničenom odgovornošću za transport i trgovinu, OIB 03814038252</item>
    </derivirana_varijabla>
  </DomainObject.Predmet.ProtuStrankaListNazivFormatedOIB>
  <DomainObject.Predmet.OstaliListFormated>
    <izvorni_sadrzaj>
      <item>Kristijan Plantić</item>
      <item>Sudski registar</item>
    </izvorni_sadrzaj>
    <derivirana_varijabla naziv="DomainObject.Predmet.OstaliListFormated_1">
      <item>Kristijan Plantić</item>
      <item>Sudski registar</item>
    </derivirana_varijabla>
  </DomainObject.Predmet.OstaliListFormated>
  <DomainObject.Predmet.OstaliListFormatedOIB>
    <izvorni_sadrzaj>
      <item>Kristijan Plantić, OIB 84219997095</item>
      <item>Sudski registar</item>
    </izvorni_sadrzaj>
    <derivirana_varijabla naziv="DomainObject.Predmet.OstaliListFormatedOIB_1">
      <item>Kristijan Plantić, OIB 84219997095</item>
      <item>Sudski registar</item>
    </derivirana_varijabla>
  </DomainObject.Predmet.OstaliListFormatedOIB>
  <DomainObject.Predmet.OstaliListFormatedWithAdress>
    <izvorni_sadrzaj>
      <item>Kristijan Plantić, Kralja Dmitra Zvonimira 33, 42253 Bednja</item>
      <item>Sudski registar</item>
    </izvorni_sadrzaj>
    <derivirana_varijabla naziv="DomainObject.Predmet.OstaliListFormatedWithAdress_1">
      <item>Kristijan Plantić, Kralja Dmitra Zvonimira 33, 42253 Bednja</item>
      <item>Sudski registar</item>
    </derivirana_varijabla>
  </DomainObject.Predmet.OstaliListFormatedWithAdress>
  <DomainObject.Predmet.OstaliListFormatedWithAdressOIB>
    <izvorni_sadrzaj>
      <item>Kristijan Plantić, OIB 84219997095, Kralja Dmitra Zvonimira 33, 42253 Bednja</item>
      <item>Sudski registar</item>
    </izvorni_sadrzaj>
    <derivirana_varijabla naziv="DomainObject.Predmet.OstaliListFormatedWithAdressOIB_1">
      <item>Kristijan Plantić, OIB 84219997095, Kralja Dmitra Zvonimira 33, 42253 Bednja</item>
      <item>Sudski registar</item>
    </derivirana_varijabla>
  </DomainObject.Predmet.OstaliListFormatedWithAdressOIB>
  <DomainObject.Predmet.OstaliListNazivFormated>
    <izvorni_sadrzaj>
      <item>Kristijan Plantić</item>
      <item>Sudski registar</item>
    </izvorni_sadrzaj>
    <derivirana_varijabla naziv="DomainObject.Predmet.OstaliListNazivFormated_1">
      <item>Kristijan Plantić</item>
      <item>Sudski registar</item>
    </derivirana_varijabla>
  </DomainObject.Predmet.OstaliListNazivFormated>
  <DomainObject.Predmet.OstaliListNazivFormatedOIB>
    <izvorni_sadrzaj>
      <item>Kristijan Plantić, OIB 84219997095</item>
      <item>Sudski registar</item>
    </izvorni_sadrzaj>
    <derivirana_varijabla naziv="DomainObject.Predmet.OstaliListNazivFormatedOIB_1">
      <item>Kristijan Plantić, OIB 84219997095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St-91/2018-11</izvorni_sadrzaj>
    <derivirana_varijabla naziv="DomainObject.PoslovniBrojDokumenta_1">St-91/2018-11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PLANTIĆ TRANSPORTI društvo s ograničenom odgovornošću za transport i trgovinu</izvorni_sadrzaj>
    <derivirana_varijabla naziv="DomainObject.Predmet.ProtustrankaIDrugi_1">PLANTIĆ TRANSPORTI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PLANTIĆ TRANSPORTI društvo s ograničenom odgovornošću za transport i trgovinu, OIB 03814038252, Kralja Dmitra Zvonimira 33, 42253 Bednja</izvorni_sadrzaj>
    <derivirana_varijabla naziv="DomainObject.Predmet.ProtustrankaIDrugiAdressOIB_1">PLANTIĆ TRANSPORTI društvo s ograničenom odgovornošću za transport i trgovinu, OIB 03814038252,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PLANTIĆ TRANSPORTI društvo s ograničenom odgovornošću za transport i trgovinu</item>
      <item>Kristijan Plantić</item>
      <item>Sudski registar</item>
    </izvorni_sadrzaj>
    <derivirana_varijabla naziv="DomainObject.Predmet.SudioniciListNaziv_1">
      <item>Financijska agencija</item>
      <item>PLANTIĆ TRANSPORTI društvo s ograničenom odgovornošću za transport i trgovinu</item>
      <item>Kristijan Plantić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izvorni_sadrzaj>
    <derivirana_varijabla naziv="DomainObject.Predmet.SudioniciListAdressOIB_1"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87D5D-6311-4CCC-BEEF-769569F33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2811</properties:Characters>
  <properties:Lines>68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2018-11-21T09:21:00Z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