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c119" w14:paraId="38ac11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6F4594">
        <w:rPr>
          <w:rFonts w:cs="Times New Roman" w:eastAsia="Times New Roman" w:hAnsi="Times New Roman" w:ascii="Times New Roman"/>
          <w:sz w:val="24"/>
          <w:szCs w:val="24"/>
          <w:lang w:eastAsia="hr-HR"/>
        </w:rPr>
        <w:t>GRADUM GRADITELJSTVO d.o.o., Zagreb, Vidikovac 14, OIB: 82550279788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594">
        <w:rPr>
          <w:rFonts w:cs="Times New Roman" w:eastAsia="Times New Roman" w:hAnsi="Times New Roman" w:ascii="Times New Roman"/>
          <w:sz w:val="24"/>
          <w:szCs w:val="24"/>
          <w:lang w:eastAsia="hr-HR"/>
        </w:rPr>
        <w:t>GRADUM GRADITELJSTVO d.o.o., Zagreb, Vidikovac 14, OIB: 82550279788</w:t>
      </w:r>
      <w:r w:rsidR="0031010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6F4594">
        <w:rPr>
          <w:rFonts w:cs="Times New Roman" w:hAnsi="Times New Roman" w:ascii="Times New Roman"/>
          <w:sz w:val="24"/>
          <w:szCs w:val="24"/>
        </w:rPr>
        <w:t>MILANU UZELCU, Zagreb, Vidikovac 14, OIB: 00583786511</w:t>
      </w:r>
      <w:r w:rsidR="00DE0D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F459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4954</w:t>
      </w:r>
      <w:r w:rsidR="0031010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F459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4954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720" w:rsidP="007B6B50" w:rsidR="00285720">
      <w:pPr>
        <w:spacing w:lineRule="auto" w:line="240" w:after="0"/>
      </w:pPr>
      <w:r>
        <w:separator/>
      </w:r>
    </w:p>
  </w:endnote>
  <w:endnote w:id="0" w:type="continuationSeparator">
    <w:p w:rsidRDefault="00285720" w:rsidP="007B6B50" w:rsidR="002857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720" w:rsidP="007B6B50" w:rsidR="00285720">
      <w:pPr>
        <w:spacing w:lineRule="auto" w:line="240" w:after="0"/>
      </w:pPr>
      <w:r>
        <w:separator/>
      </w:r>
    </w:p>
  </w:footnote>
  <w:footnote w:id="0" w:type="continuationSeparator">
    <w:p w:rsidRDefault="00285720" w:rsidP="007B6B50" w:rsidR="002857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E6B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6F4594">
      <w:t>4954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36F84"/>
    <w:rsid w:val="00181EF7"/>
    <w:rsid w:val="00204726"/>
    <w:rsid w:val="0022121D"/>
    <w:rsid w:val="00242F9D"/>
    <w:rsid w:val="00243920"/>
    <w:rsid w:val="00271AD7"/>
    <w:rsid w:val="00285720"/>
    <w:rsid w:val="002A2B0B"/>
    <w:rsid w:val="002D6703"/>
    <w:rsid w:val="00302E3C"/>
    <w:rsid w:val="00310101"/>
    <w:rsid w:val="00350543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4594"/>
    <w:rsid w:val="006F758C"/>
    <w:rsid w:val="00716DB5"/>
    <w:rsid w:val="00731819"/>
    <w:rsid w:val="00791599"/>
    <w:rsid w:val="007B6B50"/>
    <w:rsid w:val="00803116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BD0922"/>
    <w:rsid w:val="00C300D5"/>
    <w:rsid w:val="00C92F4B"/>
    <w:rsid w:val="00CB0F4D"/>
    <w:rsid w:val="00CB5F9A"/>
    <w:rsid w:val="00CD69C8"/>
    <w:rsid w:val="00D04A9A"/>
    <w:rsid w:val="00DA7E6B"/>
    <w:rsid w:val="00DD15E4"/>
    <w:rsid w:val="00DE0D92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St-4954/2016</izvorni_sadrzaj>
    <derivirana_varijabla naziv="DomainObject.Predmet.OznakaBroj_1">St-4954/2016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GRADUM GRADITELJSTVO d.o.o. zastupanog po punomoćniku Milan Uzelac</izvorni_sadrzaj>
    <derivirana_varijabla naziv="DomainObject.Predmet.ProtustrankaFormated_1">  GRADUM GRADITELJSTVO d.o.o. zastupanog po punomoćniku Milan Uzelac</derivirana_varijabla>
  </DomainObject.Predmet.ProtustrankaFormated>
  <DomainObject.Predmet.ProtustrankaFormatedOIB>
    <izvorni_sadrzaj>  GRADUM GRADITELJSTVO d.o.o., OIB 82550279788 zastupanog po punomoćniku Milan Uzelac</izvorni_sadrzaj>
    <derivirana_varijabla naziv="DomainObject.Predmet.ProtustrankaFormatedOIB_1">  GRADUM GRADITELJSTVO d.o.o., OIB 82550279788 zastupanog po punomoćniku Milan Uzelac</derivirana_varijabla>
  </DomainObject.Predmet.ProtustrankaFormatedOIB>
  <DomainObject.Predmet.ProtustrankaFormatedWithAdress>
    <izvorni_sadrzaj> GRADUM GRADITELJSTVO d.o.o., Vidikovac 14, 10000 Zagreb zastupanog po punomoćniku Milan Uzelac</izvorni_sadrzaj>
    <derivirana_varijabla naziv="DomainObject.Predmet.ProtustrankaFormatedWithAdress_1"> GRADUM GRADITELJSTVO d.o.o., Vidikovac 14, 10000 Zagreb zastupanog po punomoćniku Milan Uzelac</derivirana_varijabla>
  </DomainObject.Predmet.ProtustrankaFormatedWithAdress>
  <DomainObject.Predmet.ProtustrankaFormatedWithAdressOIB>
    <izvorni_sadrzaj> GRADUM GRADITELJSTVO d.o.o., OIB 82550279788, Vidikovac 14, 10000 Zagreb zastupanog po punomoćniku Milan Uzelac</izvorni_sadrzaj>
    <derivirana_varijabla naziv="DomainObject.Predmet.ProtustrankaFormatedWithAdressOIB_1"> GRADUM GRADITELJSTVO d.o.o., OIB 82550279788, Vidikovac 14, 10000 Zagreb zastupanog po punomoćniku Milan Uzelac</derivirana_varijabla>
  </DomainObject.Predmet.ProtustrankaFormatedWithAdressOIB>
  <DomainObject.Predmet.ProtustrankaWithAdress>
    <izvorni_sadrzaj>GRADUM GRADITELJSTVO d.o.o. Vidikovac 14, 10000 Zagreb</izvorni_sadrzaj>
    <derivirana_varijabla naziv="DomainObject.Predmet.ProtustrankaWithAdress_1">GRADUM GRADITELJSTVO d.o.o. Vidikovac 14, 10000 Zagreb</derivirana_varijabla>
  </DomainObject.Predmet.ProtustrankaWithAdress>
  <DomainObject.Predmet.ProtustrankaWithAdressOIB>
    <izvorni_sadrzaj>GRADUM GRADITELJSTVO d.o.o., OIB 82550279788, Vidikovac 14, 10000 Zagreb</izvorni_sadrzaj>
    <derivirana_varijabla naziv="DomainObject.Predmet.ProtustrankaWithAdressOIB_1">GRADUM GRADITELJSTVO d.o.o., OIB 82550279788, Vidikovac 14, 10000 Zagreb</derivirana_varijabla>
  </DomainObject.Predmet.ProtustrankaWithAdressOIB>
  <DomainObject.Predmet.ProtustrankaNazivFormated>
    <izvorni_sadrzaj>GRADUM GRADITELJSTVO d.o.o.</izvorni_sadrzaj>
    <derivirana_varijabla naziv="DomainObject.Predmet.ProtustrankaNazivFormated_1">GRADUM GRADITELJSTVO d.o.o.</derivirana_varijabla>
  </DomainObject.Predmet.ProtustrankaNazivFormated>
  <DomainObject.Predmet.ProtustrankaNazivFormatedOIB>
    <izvorni_sadrzaj>GRADUM GRADITELJSTVO d.o.o., OIB 82550279788</izvorni_sadrzaj>
    <derivirana_varijabla naziv="DomainObject.Predmet.ProtustrankaNazivFormatedOIB_1">GRADUM GRADITELJSTVO d.o.o., OIB 82550279788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GRADUM GRADITELJSTVO d.o.o. zastupanog po punomoćniku Milan Uzelac</item>
    </izvorni_sadrzaj>
    <derivirana_varijabla naziv="DomainObject.Predmet.ProtuStrankaListFormated_1">
      <item>GRADUM GRADITELJSTVO d.o.o. zastupanog po punomoćniku Milan Uzelac</item>
    </derivirana_varijabla>
  </DomainObject.Predmet.ProtuStrankaListFormated>
  <DomainObject.Predmet.ProtuStrankaListFormatedOIB>
    <izvorni_sadrzaj>
      <item>GRADUM GRADITELJSTVO d.o.o., OIB 82550279788 zastupanog po punomoćniku Milan Uzelac</item>
    </izvorni_sadrzaj>
    <derivirana_varijabla naziv="DomainObject.Predmet.ProtuStrankaListFormatedOIB_1">
      <item>GRADUM GRADITELJSTVO d.o.o., OIB 82550279788 zastupanog po punomoćniku Milan Uzelac</item>
    </derivirana_varijabla>
  </DomainObject.Predmet.ProtuStrankaListFormatedOIB>
  <DomainObject.Predmet.ProtuStrankaListFormatedWithAdress>
    <izvorni_sadrzaj>
      <item>GRADUM GRADITELJSTVO d.o.o., Vidikovac 14, 10000 Zagreb zastupanog po punomoćniku Milan Uzelac</item>
    </izvorni_sadrzaj>
    <derivirana_varijabla naziv="DomainObject.Predmet.ProtuStrankaListFormatedWithAdress_1">
      <item>GRADUM GRADITELJSTVO d.o.o., Vidikovac 14, 10000 Zagreb zastupanog po punomoćniku Milan Uzelac</item>
    </derivirana_varijabla>
  </DomainObject.Predmet.ProtuStrankaListFormatedWithAdress>
  <DomainObject.Predmet.ProtuStrankaListFormatedWithAdressOIB>
    <izvorni_sadrzaj>
      <item>GRADUM GRADITELJSTVO d.o.o., OIB 82550279788, Vidikovac 14, 10000 Zagreb zastupanog po punomoćniku Milan Uzelac</item>
    </izvorni_sadrzaj>
    <derivirana_varijabla naziv="DomainObject.Predmet.ProtuStrankaListFormatedWithAdressOIB_1">
      <item>GRADUM GRADITELJSTVO d.o.o., OIB 82550279788, Vidikovac 14, 10000 Zagreb zastupanog po punomoćniku Milan Uzelac</item>
    </derivirana_varijabla>
  </DomainObject.Predmet.ProtuStrankaListFormatedWithAdressOIB>
  <DomainObject.Predmet.ProtuStrankaListNazivFormated>
    <izvorni_sadrzaj>
      <item>GRADUM GRADITELJSTVO d.o.o.</item>
    </izvorni_sadrzaj>
    <derivirana_varijabla naziv="DomainObject.Predmet.ProtuStrankaListNazivFormated_1">
      <item>GRADUM GRADITELJSTVO d.o.o.</item>
    </derivirana_varijabla>
  </DomainObject.Predmet.ProtuStrankaListNazivFormated>
  <DomainObject.Predmet.ProtuStrankaListNazivFormatedOIB>
    <izvorni_sadrzaj>
      <item>GRADUM GRADITELJSTVO d.o.o., OIB 82550279788</item>
    </izvorni_sadrzaj>
    <derivirana_varijabla naziv="DomainObject.Predmet.ProtuStrankaListNazivFormatedOIB_1">
      <item>GRADUM GRADITELJSTVO d.o.o., OIB 82550279788</item>
    </derivirana_varijabla>
  </DomainObject.Predmet.ProtuStrankaListNazivFormatedOIB>
  <DomainObject.Predmet.OstaliListFormated>
    <izvorni_sadrzaj>
      <item>Milan Uzelac punomoćnik sudionika u postupku GRADUM GRADITELJSTVO d.o.o.</item>
    </izvorni_sadrzaj>
    <derivirana_varijabla naziv="DomainObject.Predmet.OstaliListFormated_1">
      <item>Milan Uzelac punomoćnik sudionika u postupku GRADUM GRADITELJSTVO d.o.o.</item>
    </derivirana_varijabla>
  </DomainObject.Predmet.OstaliListFormated>
  <DomainObject.Predmet.OstaliListFormatedOIB>
    <izvorni_sadrzaj>
      <item>Milan Uzelac, OIB 00583786511 punomoćnik sudionika u postupku GRADUM GRADITELJSTVO d.o.o.</item>
    </izvorni_sadrzaj>
    <derivirana_varijabla naziv="DomainObject.Predmet.OstaliListFormatedOIB_1">
      <item>Milan Uzelac, OIB 00583786511 punomoćnik sudionika u postupku GRADUM GRADITELJSTVO d.o.o.</item>
    </derivirana_varijabla>
  </DomainObject.Predmet.OstaliListFormatedOIB>
  <DomainObject.Predmet.OstaliListFormatedWithAdress>
    <izvorni_sadrzaj>
      <item>Milan Uzelac, Vidikovac 14, 10000 Zagreb punomoćnik sudionika u postupku GRADUM GRADITELJSTVO d.o.o.</item>
    </izvorni_sadrzaj>
    <derivirana_varijabla naziv="DomainObject.Predmet.OstaliListFormatedWithAdress_1">
      <item>Milan Uzelac, Vidikovac 14, 10000 Zagreb punomoćnik sudionika u postupku GRADUM GRADITELJSTVO d.o.o.</item>
    </derivirana_varijabla>
  </DomainObject.Predmet.OstaliListFormatedWithAdress>
  <DomainObject.Predmet.OstaliListFormatedWithAdressOIB>
    <izvorni_sadrzaj>
      <item>Milan Uzelac, OIB 00583786511, Vidikovac 14, 10000 Zagreb punomoćnik sudionika u postupku GRADUM GRADITELJSTVO d.o.o.</item>
    </izvorni_sadrzaj>
    <derivirana_varijabla naziv="DomainObject.Predmet.OstaliListFormatedWithAdressOIB_1">
      <item>Milan Uzelac, OIB 00583786511, Vidikovac 14, 10000 Zagreb punomoćnik sudionika u postupku GRADUM GRADITELJSTVO d.o.o.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GRADUM GRADITELJSTVO d.o.o.</izvorni_sadrzaj>
    <derivirana_varijabla naziv="DomainObject.Predmet.ProtustrankaIDrugi_1">GRADUM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GRADUM GRADITELJSTVO d.o.o., OIB 82550279788, Vidikovac 14, 10000 Zagreb</izvorni_sadrzaj>
    <derivirana_varijabla naziv="DomainObject.Predmet.ProtustrankaIDrugiAdressOIB_1">GRADUM GRADITELJSTVO d.o.o., OIB 82550279788,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GRADUM GRADITELJSTVO d.o.o.</item>
      <item>Milan Uzelac</item>
    </izvorni_sadrzaj>
    <derivirana_varijabla naziv="DomainObject.Predmet.SudioniciListNaziv_1">
      <item>FINA Regionalni centar Zagreb</item>
      <item>GRADUM GRADITELJSTVO d.o.o.</item>
      <item>Milan Uzelac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izvorni_sadrzaj>
    <derivirana_varijabla naziv="DomainObject.Predmet.SudioniciListAdressOIB_1"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82550279788</item>
      <item>, OIB 00583786511</item>
    </izvorni_sadrzaj>
    <derivirana_varijabla naziv="DomainObject.Predmet.SudioniciListNazivOIB_1">
      <item>, OIB 85821130368</item>
      <item>, OIB 82550279788</item>
      <item>, OIB 00583786511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2432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2016-10-06T06:05:00Z</dcterms:created>
  <dc:creator>Draženka Prpić</dc:creator>
  <cp:lastModifiedBy>Draženka Prpić</cp:lastModifiedBy>
  <cp:lastPrinted>2016-10-06T06:06:00Z</cp:lastPrinted>
  <dcterms:modified xmlns:xsi="http://www.w3.org/2001/XMLSchema-instance" xsi:type="dcterms:W3CDTF">2016-10-06T06:06:00Z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