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4677" w14:paraId="2e84677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COLLIGO d.o.o.</w:t>
      </w:r>
      <w:r w:rsidR="009A2EC0">
        <w:rPr>
          <w:rFonts w:cs="Times New Roman" w:eastAsia="Calibri" w:hAnsi="Times New Roman" w:ascii="Times New Roman"/>
          <w:sz w:val="24"/>
          <w:szCs w:val="24"/>
        </w:rPr>
        <w:t xml:space="preserve"> u stečaju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 xml:space="preserve"> Dugi rat, Poljička cesta 133, OIB: 54771173716,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9A2EC0">
        <w:rPr>
          <w:rFonts w:cs="Times New Roman" w:hAnsi="Times New Roman" w:ascii="Times New Roman"/>
          <w:sz w:val="24"/>
          <w:szCs w:val="24"/>
        </w:rPr>
        <w:t>24</w:t>
      </w:r>
      <w:r w:rsidR="006B7C8D">
        <w:rPr>
          <w:rFonts w:cs="Times New Roman" w:hAnsi="Times New Roman" w:ascii="Times New Roman"/>
          <w:sz w:val="24"/>
          <w:szCs w:val="24"/>
        </w:rPr>
        <w:t>. studenog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9A2EC0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9A2EC0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9A2EC0">
        <w:rPr>
          <w:rFonts w:cs="Times New Roman" w:hAnsi="Times New Roman" w:ascii="Times New Roman"/>
          <w:sz w:val="24"/>
          <w:szCs w:val="24"/>
        </w:rPr>
        <w:t xml:space="preserve">u prijave tražbina vjerovnika I. i II. višeg isplatnog reda, </w:t>
      </w:r>
      <w:r w:rsidRPr="006B7C8D">
        <w:rPr>
          <w:rFonts w:cs="Times New Roman" w:hAnsi="Times New Roman" w:ascii="Times New Roman"/>
          <w:sz w:val="24"/>
          <w:szCs w:val="24"/>
        </w:rPr>
        <w:t>na uvid svim sudionicima do održavanja ispitnog</w:t>
      </w:r>
      <w:r w:rsidR="0034567D">
        <w:rPr>
          <w:rFonts w:cs="Times New Roman" w:hAnsi="Times New Roman" w:ascii="Times New Roman"/>
          <w:sz w:val="24"/>
          <w:szCs w:val="24"/>
        </w:rPr>
        <w:t xml:space="preserve"> i izvještajnog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A2EC0">
        <w:rPr>
          <w:rFonts w:cs="Times New Roman" w:hAnsi="Times New Roman" w:ascii="Times New Roman"/>
          <w:sz w:val="24"/>
          <w:szCs w:val="24"/>
        </w:rPr>
        <w:t>7. prosinca</w:t>
      </w:r>
      <w:r>
        <w:rPr>
          <w:rFonts w:cs="Times New Roman" w:hAnsi="Times New Roman" w:ascii="Times New Roman"/>
          <w:sz w:val="24"/>
          <w:szCs w:val="24"/>
        </w:rPr>
        <w:t xml:space="preserve"> 2015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9A2EC0">
        <w:rPr>
          <w:rFonts w:cs="Times New Roman" w:hAnsi="Times New Roman" w:ascii="Times New Roman"/>
          <w:sz w:val="24"/>
          <w:szCs w:val="24"/>
        </w:rPr>
        <w:t>08:0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A2EC0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B7C8D">
      <w:rPr>
        <w:rFonts w:cs="Times New Roman" w:hAnsi="Times New Roman" w:ascii="Times New Roman"/>
        <w:sz w:val="24"/>
        <w:szCs w:val="24"/>
      </w:rPr>
      <w:t>6</w:t>
    </w:r>
    <w:r w:rsidR="009A2EC0">
      <w:rPr>
        <w:rFonts w:cs="Times New Roman" w:hAnsi="Times New Roman" w:ascii="Times New Roman"/>
        <w:sz w:val="24"/>
        <w:szCs w:val="24"/>
      </w:rPr>
      <w:t>1</w:t>
    </w:r>
    <w:r w:rsidR="006B7C8D">
      <w:rPr>
        <w:rFonts w:cs="Times New Roman"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1A67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Kruno Peronja</item>
      <item>Perica Mitrović</item>
    </izvorni_sadrzaj>
    <derivirana_varijabla naziv="DomainObject.Predmet.OstaliListFormated_1">
      <item>Dejan Bilić punomoćnik sudionika u postupku Mario Matijević</item>
      <item>Općinski sud u Splitu - ZK odjel</item>
      <item>Kruno Peronja</item>
      <item>Perica Mitrović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Kruno Peronja</item>
      <item>Perica Mitrović, OIB 29538074286</item>
    </izvorni_sadrzaj>
    <derivirana_varijabla naziv="DomainObject.Predmet.OstaliListFormatedOIB_1">
      <item>Dejan Bilić punomoćnik sudionika u postupku Mario Matijević</item>
      <item>Općinski sud u Splitu - ZK odjel</item>
      <item>Kruno Peronja</item>
      <item>Perica Mitrović, OIB 29538074286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derivirana_varijabla>
  </DomainObject.Predmet.OstaliListFormatedWithAdressOIB>
  <DomainObject.Predmet.OstaliListNazivFormated>
    <izvorni_sadrzaj>
      <item>Dejan Bilić</item>
      <item>Općinski sud u Splitu - ZK odjel</item>
      <item>Kruno Peronja</item>
      <item>Perica Mitrović</item>
    </izvorni_sadrzaj>
    <derivirana_varijabla naziv="DomainObject.Predmet.OstaliListNazivFormated_1">
      <item>Dejan Bilić</item>
      <item>Općinski sud u Splitu - ZK odjel</item>
      <item>Kruno Peronja</item>
      <item>Perica Mitrović</item>
    </derivirana_varijabla>
  </DomainObject.Predmet.OstaliListNazivFormated>
  <DomainObject.Predmet.OstaliListNazivFormatedOIB>
    <izvorni_sadrzaj>
      <item>Dejan Bilić</item>
      <item>Općinski sud u Splitu - ZK odjel</item>
      <item>Kruno Peronja</item>
      <item>Perica Mitrović, OIB 29538074286</item>
    </izvorni_sadrzaj>
    <derivirana_varijabla naziv="DomainObject.Predmet.OstaliListNazivFormatedOIB_1">
      <item>Dejan Bilić</item>
      <item>Općinski sud u Splitu - ZK odjel</item>
      <item>Kruno Peronja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Kruno Peronja</item>
      <item>Perica Mitrović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Kruno Peronja</item>
      <item>Perica Mitrović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null</item>
      <item>, OIB 29538074286</item>
    </izvorni_sadrzaj>
    <derivirana_varijabla naziv="DomainObject.Predmet.SudioniciListNazivOIB_1">
      <item>, OIB 32940069191</item>
      <item>, OIB 54771173716</item>
      <item>, OIB null</item>
      <item>, OIB null</item>
      <item>, OIB null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7D2E9-48B2-42AC-B273-3CC3A6FDE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148</properties:Words>
  <properties:Characters>751</properties:Characters>
  <properties:Lines>35</properties:Lines>
  <properties:Paragraphs>17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2015-11-24T06:52:00Z</cp:lastPrinted>
  <dcterms:modified xmlns:xsi="http://www.w3.org/2001/XMLSchema-instance" xsi:type="dcterms:W3CDTF">2015-11-24T07:16:00Z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