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535e1" w14:paraId="f0535e1" w:rsidRDefault="00221615" w:rsidP="00221615" w:rsidR="00221615" w:rsidRPr="00221615">
      <w:pPr>
        <w15:collapsed w:val="false"/>
        <w:rPr>
          <w:noProof/>
          <w:color w:val="0000FF"/>
          <w:sz w:val="24"/>
          <w:szCs w:val="24"/>
        </w:rPr>
      </w:pPr>
      <w:bookmarkStart w:name="_GoBack" w:id="0"/>
      <w:bookmarkEnd w:id="0"/>
    </w:p>
    <w:p w:rsidRDefault="00221615" w:rsidP="00221615" w:rsidR="00221615" w:rsidRPr="00221615">
      <w:pPr>
        <w:rPr>
          <w:noProof/>
          <w:color w:val="0000FF"/>
          <w:sz w:val="24"/>
          <w:szCs w:val="24"/>
        </w:rPr>
      </w:pPr>
    </w:p>
    <w:p w:rsidRDefault="00221615" w:rsidP="00221615" w:rsidR="00221615" w:rsidRPr="00221615">
      <w:pPr>
        <w:rPr>
          <w:noProof/>
          <w:color w:val="0000FF"/>
          <w:sz w:val="24"/>
          <w:szCs w:val="24"/>
        </w:rPr>
      </w:pPr>
    </w:p>
    <w:p w:rsidRDefault="00221615" w:rsidP="0049264E" w:rsidR="00221615" w:rsidRPr="00AF2556">
      <w:pPr>
        <w:jc w:val="both"/>
        <w:rPr>
          <w:bCs/>
          <w:sz w:val="24"/>
          <w:szCs w:val="24"/>
        </w:rPr>
      </w:pPr>
      <w:r w:rsidRPr="00AF2556">
        <w:rPr>
          <w:bCs/>
          <w:sz w:val="24"/>
          <w:szCs w:val="24"/>
        </w:rPr>
        <w:t>REPUBLIKA HRVATSKA</w:t>
      </w:r>
    </w:p>
    <w:p w:rsidRDefault="00221615" w:rsidP="0049264E" w:rsidR="00221615" w:rsidRPr="00AF2556">
      <w:pPr>
        <w:jc w:val="both"/>
        <w:rPr>
          <w:bCs/>
          <w:sz w:val="24"/>
          <w:szCs w:val="24"/>
        </w:rPr>
      </w:pPr>
      <w:r w:rsidRPr="00AF2556">
        <w:rPr>
          <w:bCs/>
          <w:sz w:val="24"/>
          <w:szCs w:val="24"/>
        </w:rPr>
        <w:t>TRGOVAČKI SUD U ZADRU</w:t>
      </w:r>
    </w:p>
    <w:p w:rsidRDefault="0049264E" w:rsidP="0049264E" w:rsidR="00221615" w:rsidRPr="00AF2556">
      <w:pPr>
        <w:jc w:val="both"/>
        <w:rPr>
          <w:bCs/>
          <w:sz w:val="24"/>
          <w:szCs w:val="24"/>
        </w:rPr>
      </w:pPr>
      <w:r w:rsidRPr="00AF2556">
        <w:rPr>
          <w:bCs/>
          <w:sz w:val="24"/>
          <w:szCs w:val="24"/>
        </w:rPr>
        <w:t>Zadar, Dr. Franje Tuđmana 35</w:t>
      </w:r>
    </w:p>
    <w:p w:rsidRDefault="00221615" w:rsidP="00221615" w:rsidR="00221615" w:rsidRPr="00AF2556">
      <w:pPr>
        <w:rPr>
          <w:sz w:val="24"/>
          <w:szCs w:val="24"/>
        </w:rPr>
      </w:pPr>
    </w:p>
    <w:p w:rsidRDefault="00221615" w:rsidP="00221615" w:rsidR="00221615" w:rsidRPr="00AF2556">
      <w:pPr>
        <w:rPr>
          <w:sz w:val="24"/>
          <w:szCs w:val="24"/>
        </w:rPr>
      </w:pPr>
    </w:p>
    <w:p w:rsidRDefault="00221615" w:rsidP="00221615" w:rsidR="00221615" w:rsidRPr="00AF2556">
      <w:pPr>
        <w:tabs>
          <w:tab w:pos="4677" w:val="center"/>
          <w:tab w:pos="7407" w:val="left"/>
        </w:tabs>
        <w:rPr>
          <w:bCs/>
          <w:sz w:val="24"/>
          <w:szCs w:val="24"/>
        </w:rPr>
      </w:pPr>
      <w:r w:rsidRPr="00AF2556">
        <w:rPr>
          <w:sz w:val="24"/>
          <w:szCs w:val="24"/>
        </w:rPr>
        <w:tab/>
      </w:r>
      <w:r w:rsidRPr="00AF2556">
        <w:rPr>
          <w:bCs/>
          <w:sz w:val="24"/>
          <w:szCs w:val="24"/>
        </w:rPr>
        <w:t>R E PU B L I K A   H R V A T S K A</w:t>
      </w:r>
      <w:r w:rsidRPr="00AF2556">
        <w:rPr>
          <w:bCs/>
          <w:sz w:val="24"/>
          <w:szCs w:val="24"/>
        </w:rPr>
        <w:tab/>
      </w:r>
    </w:p>
    <w:p w:rsidRDefault="00221615" w:rsidP="00221615" w:rsidR="00221615" w:rsidRPr="00AF2556">
      <w:pPr>
        <w:jc w:val="center"/>
        <w:rPr>
          <w:bCs/>
          <w:sz w:val="24"/>
          <w:szCs w:val="24"/>
        </w:rPr>
      </w:pPr>
    </w:p>
    <w:p w:rsidRDefault="00221615" w:rsidP="00221615" w:rsidR="00221615" w:rsidRPr="00AF2556">
      <w:pPr>
        <w:jc w:val="center"/>
        <w:rPr>
          <w:bCs/>
          <w:sz w:val="24"/>
          <w:szCs w:val="24"/>
        </w:rPr>
      </w:pPr>
      <w:r w:rsidRPr="00AF2556">
        <w:rPr>
          <w:bCs/>
          <w:sz w:val="24"/>
          <w:szCs w:val="24"/>
        </w:rPr>
        <w:t xml:space="preserve">Z A K LJ U Č A K </w:t>
      </w:r>
    </w:p>
    <w:p w:rsidRDefault="00221615" w:rsidP="00221615" w:rsidR="00221615" w:rsidRPr="00221615">
      <w:pPr>
        <w:jc w:val="center"/>
        <w:rPr>
          <w:sz w:val="24"/>
          <w:szCs w:val="24"/>
        </w:rPr>
      </w:pPr>
    </w:p>
    <w:p w:rsidRDefault="00221615" w:rsidP="0049264E" w:rsidR="00221615" w:rsidRPr="00221615">
      <w:pPr>
        <w:pStyle w:val="Tijeloteksta"/>
        <w:rPr>
          <w:szCs w:val="24"/>
        </w:rPr>
      </w:pPr>
      <w:r w:rsidRPr="00221615">
        <w:rPr>
          <w:szCs w:val="24"/>
        </w:rPr>
        <w:tab/>
        <w:t xml:space="preserve">Trgovački sud u Zadru, </w:t>
      </w:r>
      <w:r w:rsidRPr="00221615">
        <w:t xml:space="preserve"> </w:t>
      </w:r>
      <w:r w:rsidRPr="00221615">
        <w:rPr>
          <w:szCs w:val="24"/>
        </w:rPr>
        <w:t xml:space="preserve">po sutkinji </w:t>
      </w:r>
      <w:r w:rsidR="0049264E">
        <w:rPr>
          <w:szCs w:val="24"/>
        </w:rPr>
        <w:t>Ani Marka</w:t>
      </w:r>
      <w:r w:rsidR="00AF2556">
        <w:rPr>
          <w:szCs w:val="24"/>
        </w:rPr>
        <w:t>č</w:t>
      </w:r>
      <w:r w:rsidRPr="00221615">
        <w:rPr>
          <w:szCs w:val="24"/>
        </w:rPr>
        <w:t xml:space="preserve">, odlučujući </w:t>
      </w:r>
      <w:r w:rsidR="00104EDA">
        <w:rPr>
          <w:szCs w:val="24"/>
        </w:rPr>
        <w:t xml:space="preserve"> u postupku o otvaranju</w:t>
      </w:r>
      <w:r w:rsidR="00AF2556">
        <w:rPr>
          <w:szCs w:val="24"/>
        </w:rPr>
        <w:t xml:space="preserve"> stečajnog postupka nad dužnikom</w:t>
      </w:r>
      <w:r w:rsidRPr="00221615">
        <w:rPr>
          <w:szCs w:val="24"/>
        </w:rPr>
        <w:t xml:space="preserve"> </w:t>
      </w:r>
      <w:r w:rsidR="00104EDA" w:rsidRPr="00885B9E">
        <w:t>ARANEA d.o.o., Silba, Silba 307, OIB:48167019004</w:t>
      </w:r>
      <w:r w:rsidR="00104EDA">
        <w:t xml:space="preserve">, </w:t>
      </w:r>
      <w:r w:rsidRPr="00221615">
        <w:rPr>
          <w:szCs w:val="24"/>
        </w:rPr>
        <w:t xml:space="preserve">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221615">
          <w:rPr>
            <w:szCs w:val="24"/>
          </w:rPr>
          <w:t>11. st</w:t>
        </w:r>
      </w:smartTag>
      <w:r w:rsidRPr="00221615">
        <w:rPr>
          <w:szCs w:val="24"/>
        </w:rPr>
        <w:t>. 3. Stečajnog</w:t>
      </w:r>
      <w:r>
        <w:rPr>
          <w:szCs w:val="24"/>
        </w:rPr>
        <w:t xml:space="preserve"> </w:t>
      </w:r>
      <w:r w:rsidR="0049264E">
        <w:rPr>
          <w:szCs w:val="24"/>
        </w:rPr>
        <w:t>zakona (Narodne novine 71/15</w:t>
      </w:r>
      <w:r w:rsidR="00AF2556">
        <w:rPr>
          <w:szCs w:val="24"/>
        </w:rPr>
        <w:t xml:space="preserve"> i 104/17</w:t>
      </w:r>
      <w:r w:rsidR="0049264E">
        <w:rPr>
          <w:szCs w:val="24"/>
        </w:rPr>
        <w:t xml:space="preserve">), </w:t>
      </w:r>
      <w:r w:rsidR="00AF2556">
        <w:rPr>
          <w:szCs w:val="24"/>
        </w:rPr>
        <w:t xml:space="preserve"> </w:t>
      </w:r>
      <w:r w:rsidR="007A2C75">
        <w:rPr>
          <w:szCs w:val="24"/>
        </w:rPr>
        <w:t>15</w:t>
      </w:r>
      <w:r w:rsidR="00AF2556">
        <w:rPr>
          <w:szCs w:val="24"/>
        </w:rPr>
        <w:t xml:space="preserve">. prosinca 2017. </w:t>
      </w:r>
    </w:p>
    <w:p w:rsidRDefault="00221615" w:rsidP="00221615" w:rsidR="00221615" w:rsidRPr="00221615">
      <w:pPr>
        <w:pStyle w:val="Tijeloteksta"/>
        <w:rPr>
          <w:szCs w:val="24"/>
        </w:rPr>
      </w:pPr>
    </w:p>
    <w:p w:rsidRDefault="00221615" w:rsidP="00221615" w:rsidR="00221615" w:rsidRPr="00221615">
      <w:pPr>
        <w:pStyle w:val="Tijeloteksta"/>
        <w:jc w:val="center"/>
        <w:rPr>
          <w:szCs w:val="24"/>
        </w:rPr>
      </w:pPr>
      <w:r w:rsidRPr="00221615">
        <w:rPr>
          <w:szCs w:val="24"/>
        </w:rPr>
        <w:t xml:space="preserve">z a k </w:t>
      </w:r>
      <w:proofErr w:type="spellStart"/>
      <w:r w:rsidRPr="00221615">
        <w:rPr>
          <w:szCs w:val="24"/>
        </w:rPr>
        <w:t>lj</w:t>
      </w:r>
      <w:proofErr w:type="spellEnd"/>
      <w:r w:rsidRPr="00221615">
        <w:rPr>
          <w:szCs w:val="24"/>
        </w:rPr>
        <w:t xml:space="preserve"> u č i o  j e</w:t>
      </w:r>
    </w:p>
    <w:p w:rsidRDefault="00221615" w:rsidP="00221615" w:rsidR="00221615" w:rsidRPr="00221615">
      <w:pPr>
        <w:jc w:val="both"/>
        <w:rPr>
          <w:sz w:val="24"/>
          <w:szCs w:val="24"/>
        </w:rPr>
      </w:pPr>
    </w:p>
    <w:p w:rsidRDefault="00221615" w:rsidP="0049264E" w:rsidR="00AF2556">
      <w:pPr>
        <w:ind w:firstLine="708"/>
        <w:jc w:val="both"/>
        <w:rPr>
          <w:sz w:val="24"/>
          <w:szCs w:val="24"/>
        </w:rPr>
      </w:pPr>
      <w:r w:rsidRPr="00221615">
        <w:rPr>
          <w:sz w:val="24"/>
          <w:szCs w:val="24"/>
        </w:rPr>
        <w:t xml:space="preserve">Poziva se </w:t>
      </w:r>
      <w:r>
        <w:rPr>
          <w:sz w:val="24"/>
          <w:szCs w:val="24"/>
        </w:rPr>
        <w:t>F</w:t>
      </w:r>
      <w:r w:rsidRPr="00221615">
        <w:rPr>
          <w:sz w:val="24"/>
          <w:szCs w:val="24"/>
        </w:rPr>
        <w:t>i</w:t>
      </w:r>
      <w:r>
        <w:rPr>
          <w:sz w:val="24"/>
          <w:szCs w:val="24"/>
        </w:rPr>
        <w:t xml:space="preserve">nancijska agencija </w:t>
      </w:r>
      <w:r w:rsidR="00AF2556">
        <w:rPr>
          <w:sz w:val="24"/>
          <w:szCs w:val="24"/>
        </w:rPr>
        <w:t>u roku od 8 (osam)</w:t>
      </w:r>
      <w:r w:rsidRPr="00221615">
        <w:rPr>
          <w:sz w:val="24"/>
          <w:szCs w:val="24"/>
        </w:rPr>
        <w:t xml:space="preserve"> dana od dana primitka pisanog otpravka ovog zaključka, dostaviti podatak na okolnost</w:t>
      </w:r>
      <w:r w:rsidR="00AF2556">
        <w:rPr>
          <w:sz w:val="24"/>
          <w:szCs w:val="24"/>
        </w:rPr>
        <w:t>:</w:t>
      </w:r>
    </w:p>
    <w:p w:rsidRDefault="00AF2556" w:rsidP="0049264E" w:rsidR="00AF255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221615" w:rsidRPr="00221615">
        <w:rPr>
          <w:sz w:val="24"/>
          <w:szCs w:val="24"/>
        </w:rPr>
        <w:t xml:space="preserve"> da li </w:t>
      </w:r>
      <w:r w:rsidR="00221615">
        <w:rPr>
          <w:sz w:val="24"/>
          <w:szCs w:val="24"/>
        </w:rPr>
        <w:t xml:space="preserve">uvodno označeni dužnik na dan zaprimanja </w:t>
      </w:r>
      <w:r>
        <w:rPr>
          <w:sz w:val="24"/>
          <w:szCs w:val="24"/>
        </w:rPr>
        <w:t xml:space="preserve">ovog zaključka </w:t>
      </w:r>
      <w:r w:rsidR="00221615">
        <w:rPr>
          <w:sz w:val="24"/>
          <w:szCs w:val="24"/>
        </w:rPr>
        <w:t xml:space="preserve">u očevidniku redoslijeda za plaćanje ima evidentiranih neizvršenih osnova za plaćanje, </w:t>
      </w:r>
    </w:p>
    <w:p w:rsidRDefault="00AF2556" w:rsidP="0049264E" w:rsidR="00AF255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koliko iznosi broj dana blokade</w:t>
      </w:r>
      <w:r w:rsidR="008653C4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221615" w:rsidP="00221615" w:rsidR="00221615" w:rsidRPr="00221615">
      <w:pPr>
        <w:rPr>
          <w:sz w:val="24"/>
          <w:szCs w:val="24"/>
        </w:rPr>
      </w:pPr>
    </w:p>
    <w:p w:rsidRDefault="00221615" w:rsidP="0049264E" w:rsidR="00221615" w:rsidRPr="00221615">
      <w:pPr>
        <w:jc w:val="center"/>
        <w:rPr>
          <w:sz w:val="24"/>
          <w:szCs w:val="24"/>
        </w:rPr>
      </w:pPr>
      <w:r w:rsidRPr="00221615">
        <w:rPr>
          <w:sz w:val="24"/>
          <w:szCs w:val="24"/>
        </w:rPr>
        <w:t xml:space="preserve">U Zadru </w:t>
      </w:r>
      <w:r w:rsidR="007A2C75">
        <w:rPr>
          <w:sz w:val="24"/>
          <w:szCs w:val="24"/>
        </w:rPr>
        <w:t>15</w:t>
      </w:r>
      <w:r w:rsidR="00AF2556">
        <w:rPr>
          <w:sz w:val="24"/>
          <w:szCs w:val="24"/>
        </w:rPr>
        <w:t xml:space="preserve">. prosinca 2017. </w:t>
      </w:r>
    </w:p>
    <w:p w:rsidRDefault="00221615" w:rsidP="00221615" w:rsidR="00221615">
      <w:pPr>
        <w:tabs>
          <w:tab w:pos="9355" w:val="right"/>
        </w:tabs>
        <w:rPr>
          <w:sz w:val="24"/>
          <w:szCs w:val="24"/>
        </w:rPr>
      </w:pPr>
    </w:p>
    <w:p w:rsidRDefault="0049264E" w:rsidP="00221615" w:rsidR="0049264E" w:rsidRPr="00221615">
      <w:pPr>
        <w:tabs>
          <w:tab w:pos="9355" w:val="right"/>
        </w:tabs>
        <w:rPr>
          <w:sz w:val="24"/>
          <w:szCs w:val="24"/>
        </w:rPr>
      </w:pPr>
    </w:p>
    <w:p w:rsidRDefault="001F5161" w:rsidP="001F5161" w:rsidR="001F5161">
      <w:pPr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ovlaštena službenica                                                  Sutkinja</w:t>
      </w:r>
    </w:p>
    <w:p w:rsidRDefault="001F5161" w:rsidP="001F5161" w:rsidR="001F5161">
      <w:pPr>
        <w:rPr>
          <w:sz w:val="24"/>
          <w:szCs w:val="24"/>
        </w:rPr>
      </w:pPr>
      <w:r>
        <w:rPr>
          <w:sz w:val="24"/>
          <w:szCs w:val="24"/>
        </w:rPr>
        <w:t>Martina Kalmeta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Ana Markač, </w:t>
      </w:r>
      <w:proofErr w:type="spellStart"/>
      <w:r>
        <w:rPr>
          <w:sz w:val="24"/>
          <w:szCs w:val="24"/>
        </w:rPr>
        <w:t>v.r</w:t>
      </w:r>
      <w:proofErr w:type="spellEnd"/>
    </w:p>
    <w:p w:rsidRDefault="0049264E" w:rsidP="00AF2556" w:rsidR="00221615" w:rsidRPr="00221615">
      <w:pPr>
        <w:tabs>
          <w:tab w:pos="6840" w:val="left"/>
        </w:tabs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221615" w:rsidP="00221615" w:rsidR="00221615" w:rsidRPr="00221615">
      <w:pPr>
        <w:jc w:val="right"/>
        <w:rPr>
          <w:sz w:val="24"/>
          <w:szCs w:val="24"/>
        </w:rPr>
      </w:pPr>
      <w:r w:rsidRPr="00221615">
        <w:rPr>
          <w:sz w:val="24"/>
          <w:szCs w:val="24"/>
        </w:rPr>
        <w:t xml:space="preserve"> </w:t>
      </w:r>
    </w:p>
    <w:p w:rsidRDefault="00221615" w:rsidP="00221615" w:rsidR="00221615" w:rsidRPr="00221615">
      <w:pPr>
        <w:jc w:val="both"/>
        <w:rPr>
          <w:sz w:val="24"/>
          <w:szCs w:val="24"/>
        </w:rPr>
      </w:pPr>
    </w:p>
    <w:p w:rsidRDefault="00221615" w:rsidP="00221615" w:rsidR="00221615" w:rsidRPr="00221615">
      <w:pPr>
        <w:jc w:val="both"/>
        <w:rPr>
          <w:sz w:val="24"/>
          <w:szCs w:val="24"/>
        </w:rPr>
      </w:pPr>
      <w:r w:rsidRPr="00221615">
        <w:rPr>
          <w:sz w:val="24"/>
          <w:szCs w:val="24"/>
        </w:rPr>
        <w:t>UPUTA O PRAVNOM LIJEKU</w:t>
      </w:r>
    </w:p>
    <w:p w:rsidRDefault="00221615" w:rsidP="00221615" w:rsidR="00221615" w:rsidRPr="0022161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221615">
        <w:rPr>
          <w:sz w:val="24"/>
          <w:szCs w:val="24"/>
        </w:rPr>
        <w:t>Protiv ovog zaključka nije dopuštena žalba.</w:t>
      </w:r>
    </w:p>
    <w:p w:rsidRDefault="00221615" w:rsidP="00221615" w:rsidR="00221615" w:rsidRPr="00221615">
      <w:pPr>
        <w:jc w:val="both"/>
        <w:rPr>
          <w:sz w:val="24"/>
          <w:szCs w:val="24"/>
        </w:rPr>
      </w:pPr>
    </w:p>
    <w:p w:rsidRDefault="00221615" w:rsidP="00221615" w:rsidR="00221615">
      <w:pPr>
        <w:jc w:val="both"/>
        <w:rPr>
          <w:sz w:val="24"/>
          <w:szCs w:val="24"/>
        </w:rPr>
      </w:pPr>
    </w:p>
    <w:p w:rsidRDefault="0049264E" w:rsidP="00221615" w:rsidR="0049264E">
      <w:pPr>
        <w:jc w:val="both"/>
        <w:rPr>
          <w:sz w:val="24"/>
          <w:szCs w:val="24"/>
        </w:rPr>
      </w:pPr>
    </w:p>
    <w:p w:rsidRDefault="0049264E" w:rsidP="00221615" w:rsidR="0049264E" w:rsidRPr="00221615">
      <w:pPr>
        <w:jc w:val="both"/>
        <w:rPr>
          <w:sz w:val="24"/>
          <w:szCs w:val="24"/>
        </w:rPr>
      </w:pPr>
    </w:p>
    <w:p w:rsidRDefault="00221615" w:rsidP="00221615" w:rsidR="00221615" w:rsidRPr="00221615">
      <w:pPr>
        <w:jc w:val="both"/>
        <w:rPr>
          <w:sz w:val="24"/>
          <w:szCs w:val="24"/>
        </w:rPr>
      </w:pPr>
      <w:r w:rsidRPr="00221615">
        <w:rPr>
          <w:sz w:val="24"/>
          <w:szCs w:val="24"/>
        </w:rPr>
        <w:t>DNA:</w:t>
      </w:r>
    </w:p>
    <w:p w:rsidRDefault="00104EDA" w:rsidP="00AF2556" w:rsidR="00AA6AA6" w:rsidRPr="00AF2556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rPr>
          <w:sz w:val="24"/>
          <w:szCs w:val="24"/>
        </w:rPr>
        <w:t>FINA-i</w:t>
      </w:r>
    </w:p>
    <w:p w:rsidRDefault="00AF2556" w:rsidP="00AF2556" w:rsidR="00AF2556" w:rsidRPr="00AF2556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rPr>
          <w:sz w:val="24"/>
          <w:szCs w:val="24"/>
        </w:rPr>
        <w:t>e-Oglasna ploča sudova</w:t>
      </w:r>
    </w:p>
    <w:p w:rsidRDefault="00AF2556" w:rsidP="00AF2556" w:rsidR="00AF2556" w:rsidRPr="00221615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rPr>
          <w:sz w:val="24"/>
          <w:szCs w:val="24"/>
        </w:rPr>
        <w:t>u spis</w:t>
      </w:r>
    </w:p>
    <w:sectPr w:rsidSect="00C448BA" w:rsidR="00AF2556" w:rsidRPr="00221615">
      <w:headerReference w:type="default" r:id="rId10"/>
      <w:headerReference w:type="first" r:id="rId11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3CB" w:rsidR="000A70CF">
      <w:r>
        <w:separator/>
      </w:r>
    </w:p>
  </w:endnote>
  <w:endnote w:id="0" w:type="continuationSeparator">
    <w:p w:rsidRDefault="003553CB" w:rsidR="000A70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3CB" w:rsidR="000A70CF">
      <w:r>
        <w:separator/>
      </w:r>
    </w:p>
  </w:footnote>
  <w:footnote w:id="0" w:type="continuationSeparator">
    <w:p w:rsidRDefault="003553CB" w:rsidR="000A70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615" w:rsidP="00AA29A1" w:rsidR="00983FBE" w:rsidRPr="00430A47">
    <w:pPr>
      <w:jc w:val="right"/>
      <w:rPr>
        <w:sz w:val="24"/>
        <w:szCs w:val="24"/>
      </w:rPr>
    </w:pPr>
    <w:proofErr w:type="spellStart"/>
    <w:r w:rsidRPr="00430A47">
      <w:rPr>
        <w:sz w:val="24"/>
        <w:szCs w:val="24"/>
      </w:rPr>
      <w:t>Posl</w:t>
    </w:r>
    <w:proofErr w:type="spellEnd"/>
    <w:r w:rsidRPr="00430A47">
      <w:rPr>
        <w:sz w:val="24"/>
        <w:szCs w:val="24"/>
      </w:rPr>
      <w:t>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1F5161" w:rsidP="00AA29A1" w:rsidR="00983FBE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4E" w:rsidP="0049264E" w:rsidR="0049264E" w:rsidRPr="0049264E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Poslovni broj: 2 St-</w:t>
    </w:r>
    <w:r w:rsidR="007A2C75">
      <w:rPr>
        <w:sz w:val="24"/>
        <w:szCs w:val="24"/>
      </w:rPr>
      <w:t>1124/2017-17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1615"/>
    <w:rsid w:val="000A70CF"/>
    <w:rsid w:val="00104EDA"/>
    <w:rsid w:val="001F5161"/>
    <w:rsid w:val="00221615"/>
    <w:rsid w:val="002F3BC2"/>
    <w:rsid w:val="003553CB"/>
    <w:rsid w:val="0049264E"/>
    <w:rsid w:val="007A2C75"/>
    <w:rsid w:val="008653C4"/>
    <w:rsid w:val="009678EC"/>
    <w:rsid w:val="00AA6AA6"/>
    <w:rsid w:val="00AF2556"/>
    <w:rsid w:val="00E46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1615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221615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21615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22161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2216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1615"/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16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161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926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9264E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51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5161"/>
    <w:rPr>
      <w:rFonts w:cs="Times New Roman" w:hAnsi="Times New Roman" w:ascii="Times New Roman"/>
      <w:noProof/>
      <w:color w:val="0000FF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5161"/>
    <w:rPr>
      <w:noProof/>
      <w:color w:val="0000FF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5161"/>
    <w:rPr>
      <w:rFonts w:cs="Times New Roman" w:hAnsi="Times New Roman" w:ascii="Times New Roman"/>
      <w:noProof/>
      <w:color w:val="0000FF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5161"/>
    <w:rPr>
      <w:rFonts w:cs="Times New Roman" w:hAnsi="Times New Roman" w:ascii="Times New Roman"/>
      <w:noProof/>
      <w:color w:val="0000FF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1615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221615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21615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22161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2216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1615"/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16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161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926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9264E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51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5161"/>
    <w:rPr>
      <w:rFonts w:ascii="Times New Roman" w:cs="Times New Roman" w:hAnsi="Times New Roman"/>
      <w:noProof/>
      <w:color w:val="0000FF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5161"/>
    <w:rPr>
      <w:noProof/>
      <w:color w:val="0000FF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5161"/>
    <w:rPr>
      <w:rFonts w:ascii="Times New Roman" w:cs="Times New Roman" w:hAnsi="Times New Roman"/>
      <w:noProof/>
      <w:color w:val="0000FF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5161"/>
    <w:rPr>
      <w:rFonts w:ascii="Times New Roman" w:cs="Times New Roman" w:hAnsi="Times New Roman"/>
      <w:noProof/>
      <w:color w:val="0000FF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298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St-1124/2016</izvorni_sadrzaj>
    <derivirana_varijabla naziv="DomainObject.Predmet.OznakaBroj_1">St-1124/2016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ARANEA društvo s ograničenom odgovornošću za trgovinu i poslovne usluge; Ivan Motušić; Ankica Jagatić; LEDO dioničko društvo za proizvodnju i promet sladoleda i smrznute hrane</izvorni_sadrzaj>
    <derivirana_varijabla naziv="DomainObject.Predmet.StrankaFormated_1">  ARANEA društvo s ograničenom odgovornošću za trgovinu i poslovne usluge; Ivan Motušić; Ankica Jagatić; LEDO dioničko društvo za proizvodnju i promet sladoleda i smrznute hrane</derivirana_varijabla>
  </DomainObject.Predmet.StrankaFormated>
  <DomainObject.Predmet.StrankaFormatedOIB>
    <izvorni_sadrzaj>  ARANEA društvo s ograničenom odgovornošću za trgovinu i poslovne usluge, OIB 48167019004; Ivan Motušić, OIB 50555406720; Ankica Jagatić, OIB 70651572791; LEDO dioničko društvo za proizvodnju i promet sladoleda i smrznute hrane, OIB 87955947581</izvorni_sadrzaj>
    <derivirana_varijabla naziv="DomainObject.Predmet.StrankaFormatedOIB_1">  ARANEA društvo s ograničenom odgovornošću za trgovinu i poslovne usluge, OIB 48167019004; Ivan Motušić, OIB 50555406720; Ankica Jagatić, OIB 70651572791; LEDO dioničko društvo za proizvodnju i promet sladoleda i smrznute hrane, OIB 87955947581</derivirana_varijabla>
  </DomainObject.Predmet.StrankaFormatedOIB>
  <DomainObject.Predmet.StrankaFormatedWithAdress>
    <izvorni_sadrzaj> ARANEA društvo s ograničenom odgovornošću za trgovinu i poslovne usluge, Silba 307, 23295 Silba; Ivan Motušić, Silba 307, 23295 Silba; Ankica Jagatić, Kalnička 6, 44000 Sisak; LEDO dioničko društvo za proizvodnju i promet sladoleda i smrznute hrane, Čavićeva 1a , 10000 Zagreb</izvorni_sadrzaj>
    <derivirana_varijabla naziv="DomainObject.Predmet.StrankaFormatedWithAdress_1"> ARANEA društvo s ograničenom odgovornošću za trgovinu i poslovne usluge, Silba 307, 23295 Silba; Ivan Motušić, Silba 307, 23295 Silba; Ankica Jagatić, Kalnička 6, 44000 Sisak; LEDO dioničko društvo za proizvodnju i promet sladoleda i smrznute hrane, Čavićeva 1a , 10000 Zagreb</derivirana_varijabla>
  </DomainObject.Predmet.StrankaFormatedWithAdress>
  <DomainObject.Predmet.StrankaFormatedWithAdressOIB>
    <izvorni_sadrzaj> ARANEA društvo s ograničenom odgovornošću za trgovinu i poslovne usluge, OIB 48167019004, Silba 307, 23295 Silba; Ivan Motušić, OIB 50555406720, Silba 307, 23295 Silba; Ankica Jagatić, OIB 70651572791, Kalnička 6, 44000 Sisak; LEDO dioničko društvo za proizvodnju i promet sladoleda i smrznute hrane, OIB 87955947581, Čavićeva 1a , 10000 Zagreb</izvorni_sadrzaj>
    <derivirana_varijabla naziv="DomainObject.Predmet.StrankaFormatedWithAdressOIB_1"> ARANEA društvo s ograničenom odgovornošću za trgovinu i poslovne usluge, OIB 48167019004, Silba 307, 23295 Silba; Ivan Motušić, OIB 50555406720, Silba 307, 23295 Silba; Ankica Jagatić, OIB 70651572791, Kalnička 6, 44000 Sisak; LEDO dioničko društvo za proizvodnju i promet sladoleda i smrznute hrane, OIB 87955947581, Čavićeva 1a , 10000 Zagreb</derivirana_varijabla>
  </DomainObject.Predmet.StrankaFormatedWithAdressOIB>
  <DomainObject.Predmet.StrankaWithAdress>
    <izvorni_sadrzaj>ARANEA društvo s ograničenom odgovornošću za trgovinu i poslovne usluge Silba 307,23295 Silba,Ivan Motušić Silba 307,23295 Silba,Ankica Jagatić Kalnička 6,44000 Sisak,LEDO dioničko društvo za proizvodnju i promet sladoleda i smrznute hrane Čavićeva 1a ,10000 Zagreb</izvorni_sadrzaj>
    <derivirana_varijabla naziv="DomainObject.Predmet.StrankaWithAdress_1">ARANEA društvo s ograničenom odgovornošću za trgovinu i poslovne usluge Silba 307,23295 Silba,Ivan Motušić Silba 307,23295 Silba,Ankica Jagatić Kalnička 6,44000 Sisak,LEDO dioničko društvo za proizvodnju i promet sladoleda i smrznute hrane Čavićeva 1a ,10000 Zagreb</derivirana_varijabla>
  </DomainObject.Predmet.StrankaWithAdress>
  <DomainObject.Predmet.StrankaWithAdressOIB>
    <izvorni_sadrzaj>ARANEA društvo s ograničenom odgovornošću za trgovinu i poslovne usluge, OIB 48167019004, Silba 307,23295 Silba,Ivan Motušić, OIB 50555406720, Silba 307,23295 Silba,Ankica Jagatić, OIB 70651572791, Kalnička 6,44000 Sisak,LEDO dioničko društvo za proizvodnju i promet sladoleda i smrznute hrane, OIB 87955947581, Čavićeva 1a ,10000 Zagreb</izvorni_sadrzaj>
    <derivirana_varijabla naziv="DomainObject.Predmet.StrankaWithAdressOIB_1">ARANEA društvo s ograničenom odgovornošću za trgovinu i poslovne usluge, OIB 48167019004, Silba 307,23295 Silba,Ivan Motušić, OIB 50555406720, Silba 307,23295 Silba,Ankica Jagatić, OIB 70651572791, Kalnička 6,44000 Sisak,LEDO dioničko društvo za proizvodnju i promet sladoleda i smrznute hrane, OIB 87955947581, Čavićeva 1a ,10000 Zagreb</derivirana_varijabla>
  </DomainObject.Predmet.StrankaWithAdressOIB>
  <DomainObject.Predmet.StrankaNazivFormated>
    <izvorni_sadrzaj>ARANEA društvo s ograničenom odgovornošću za trgovinu i poslovne usluge,Ivan Motušić,Ankica Jagatić,LEDO dioničko društvo za proizvodnju i promet sladoleda i smrznute hrane</izvorni_sadrzaj>
    <derivirana_varijabla naziv="DomainObject.Predmet.StrankaNazivFormated_1">ARANEA društvo s ograničenom odgovornošću za trgovinu i poslovne usluge,Ivan Motušić,Ankica Jagatić,LEDO dioničko društvo za proizvodnju i promet sladoleda i smrznute hrane</derivirana_varijabla>
  </DomainObject.Predmet.StrankaNazivFormated>
  <DomainObject.Predmet.StrankaNazivFormatedOIB>
    <izvorni_sadrzaj>ARANEA društvo s ograničenom odgovornošću za trgovinu i poslovne usluge, OIB 48167019004,Ivan Motušić, OIB 50555406720,Ankica Jagatić, OIB 70651572791,LEDO dioničko društvo za proizvodnju i promet sladoleda i smrznute hrane, OIB 87955947581</izvorni_sadrzaj>
    <derivirana_varijabla naziv="DomainObject.Predmet.StrankaNazivFormatedOIB_1">ARANEA društvo s ograničenom odgovornošću za trgovinu i poslovne usluge, OIB 48167019004,Ivan Motušić, OIB 50555406720,Ankica Jagatić, OIB 70651572791,LEDO dioničko društvo za proizvodnju i promet sladoleda i smrznute hrane, OIB 87955947581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ARANEA društvo s ograničenom odgovornošću za trgovinu i poslovne usluge</item>
      <item>Ivan Motušić</item>
      <item>Ankica Jagatić</item>
      <item>LEDO dioničko društvo za proizvodnju i promet sladoleda i smrznute hrane</item>
    </izvorni_sadrzaj>
    <derivirana_varijabla naziv="DomainObject.Predmet.StrankaListFormated_1">
      <item>ARANEA društvo s ograničenom odgovornošću za trgovinu i poslovne usluge</item>
      <item>Ivan Motušić</item>
      <item>Ankica Jagatić</item>
      <item>LEDO dioničko društvo za proizvodnju i promet sladoleda i smrznute hrane</item>
    </derivirana_varijabla>
  </DomainObject.Predmet.StrankaListFormated>
  <DomainObject.Predmet.StrankaListFormatedOIB>
    <izvorni_sadrzaj>
      <item>ARANEA društvo s ograničenom odgovornošću za trgovinu i poslovne usluge, OIB 48167019004</item>
      <item>Ivan Motušić, OIB 50555406720</item>
      <item>Ankica Jagatić, OIB 70651572791</item>
      <item>LEDO dioničko društvo za proizvodnju i promet sladoleda i smrznute hrane, OIB 87955947581</item>
    </izvorni_sadrzaj>
    <derivirana_varijabla naziv="DomainObject.Predmet.StrankaListFormatedOIB_1">
      <item>ARANEA društvo s ograničenom odgovornošću za trgovinu i poslovne usluge, OIB 48167019004</item>
      <item>Ivan Motušić, OIB 50555406720</item>
      <item>Ankica Jagatić, OIB 70651572791</item>
      <item>LEDO dioničko društvo za proizvodnju i promet sladoleda i smrznute hrane, OIB 87955947581</item>
    </derivirana_varijabla>
  </DomainObject.Predmet.StrankaListFormatedOIB>
  <DomainObject.Predmet.StrankaListFormatedWithAdress>
    <izvorni_sadrzaj>
      <item>ARANEA društvo s ograničenom odgovornošću za trgovinu i poslovne usluge, Silba 307, 23295 Silba</item>
      <item>Ivan Motušić, Silba 307, 23295 Silba</item>
      <item>Ankica Jagatić, Kalnička 6, 44000 Sisak</item>
      <item>LEDO dioničko društvo za proizvodnju i promet sladoleda i smrznute hrane, Čavićeva 1a , 10000 Zagreb</item>
    </izvorni_sadrzaj>
    <derivirana_varijabla naziv="DomainObject.Predmet.StrankaListFormatedWithAdress_1">
      <item>ARANEA društvo s ograničenom odgovornošću za trgovinu i poslovne usluge, Silba 307, 23295 Silba</item>
      <item>Ivan Motušić, Silba 307, 23295 Silba</item>
      <item>Ankica Jagatić, Kalnička 6, 44000 Sisak</item>
      <item>LEDO dioničko društvo za proizvodnju i promet sladoleda i smrznute hrane, Čavićeva 1a , 10000 Zagreb</item>
    </derivirana_varijabla>
  </DomainObject.Predmet.StrankaListFormatedWithAdress>
  <DomainObject.Predmet.StrankaListFormatedWithAdressOIB>
    <izvorni_sadrzaj>
      <item>ARANEA društvo s ograničenom odgovornošću za trgovinu i poslovne usluge, OIB 48167019004, Silba 307, 23295 Silba</item>
      <item>Ivan Motušić, OIB 50555406720, Silba 307, 23295 Silba</item>
      <item>Ankica Jagatić, OIB 70651572791, Kalnička 6, 44000 Sisak</item>
      <item>LEDO dioničko društvo za proizvodnju i promet sladoleda i smrznute hrane, OIB 87955947581, Čavićeva 1a , 10000 Zagreb</item>
    </izvorni_sadrzaj>
    <derivirana_varijabla naziv="DomainObject.Predmet.StrankaListFormatedWithAdressOIB_1">
      <item>ARANEA društvo s ograničenom odgovornošću za trgovinu i poslovne usluge, OIB 48167019004, Silba 307, 23295 Silba</item>
      <item>Ivan Motušić, OIB 50555406720, Silba 307, 23295 Silba</item>
      <item>Ankica Jagatić, OIB 70651572791, Kalnička 6, 44000 Sisak</item>
      <item>LEDO dioničko društvo za proizvodnju i promet sladoleda i smrznute hrane, OIB 87955947581, Čavićeva 1a , 10000 Zagreb</item>
    </derivirana_varijabla>
  </DomainObject.Predmet.StrankaListFormatedWithAdressOIB>
  <DomainObject.Predmet.StrankaListNazivFormated>
    <izvorni_sadrzaj>
      <item>ARANEA društvo s ograničenom odgovornošću za trgovinu i poslovne usluge</item>
      <item>Ivan Motušić</item>
      <item>Ankica Jagatić</item>
      <item>LEDO dioničko društvo za proizvodnju i promet sladoleda i smrznute hrane</item>
    </izvorni_sadrzaj>
    <derivirana_varijabla naziv="DomainObject.Predmet.StrankaListNazivFormated_1">
      <item>ARANEA društvo s ograničenom odgovornošću za trgovinu i poslovne usluge</item>
      <item>Ivan Motušić</item>
      <item>Ankica Jagatić</item>
      <item>LEDO dioničko društvo za proizvodnju i promet sladoleda i smrznute hrane</item>
    </derivirana_varijabla>
  </DomainObject.Predmet.StrankaListNazivFormated>
  <DomainObject.Predmet.StrankaListNazivFormatedOIB>
    <izvorni_sadrzaj>
      <item>ARANEA društvo s ograničenom odgovornošću za trgovinu i poslovne usluge, OIB 48167019004</item>
      <item>Ivan Motušić, OIB 50555406720</item>
      <item>Ankica Jagatić, OIB 70651572791</item>
      <item>LEDO dioničko društvo za proizvodnju i promet sladoleda i smrznute hrane, OIB 87955947581</item>
    </izvorni_sadrzaj>
    <derivirana_varijabla naziv="DomainObject.Predmet.StrankaListNazivFormatedOIB_1">
      <item>ARANEA društvo s ograničenom odgovornošću za trgovinu i poslovne usluge, OIB 48167019004</item>
      <item>Ivan Motušić, OIB 50555406720</item>
      <item>Ankica Jagatić, OIB 70651572791</item>
      <item>LEDO dioničko društvo za proizvodnju i promet sladoleda i smrznute hrane, OIB 87955947581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ARANEA društvo s ograničenom odgovornošću za trgovinu i poslovne usluge i dr.</izvorni_sadrzaj>
    <derivirana_varijabla naziv="DomainObject.Predmet.StrankaIDrugi_1">ARANEA društvo s ograničenom odgovornošću za trgovinu i poslovne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ARANEA društvo s ograničenom odgovornošću za trgovinu i poslovne usluge, OIB 48167019004, Silba 307, 23295 Silba i dr.</izvorni_sadrzaj>
    <derivirana_varijabla naziv="DomainObject.Predmet.StrankaIDrugiAdressOIB_1">ARANEA društvo s ograničenom odgovornošću za trgovinu i poslovne usluge, OIB 48167019004, Silba 307, 23295 Silba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ARANEA društvo s ograničenom odgovornošću za trgovinu i poslovne usluge</item>
      <item>Ivan Motušić</item>
      <item>Ankica Jagatić</item>
      <item>LEDO dioničko društvo za proizvodnju i promet sladoleda i smrznute hrane</item>
    </izvorni_sadrzaj>
    <derivirana_varijabla naziv="DomainObject.Predmet.SudioniciListNaziv_1">
      <item>ARANEA društvo s ograničenom odgovornošću za trgovinu i poslovne usluge</item>
      <item>Ivan Motušić</item>
      <item>Ankica Jagatić</item>
      <item>LEDO dioničko društvo za proizvodnju i promet sladoleda i smrznute hrane</item>
    </derivirana_varijabla>
  </DomainObject.Predmet.SudioniciListNaziv>
  <DomainObject.Predmet.SudioniciListAdressOIB>
    <izvorni_sadrzaj>
      <item>ARANEA društvo s ograničenom odgovornošću za trgovinu i poslovne usluge, OIB 48167019004, Silba 307,23295 Silba</item>
      <item>Ivan Motušić, OIB 50555406720, Silba 307,23295 Silba</item>
      <item>Ankica Jagatić, OIB 70651572791, Kalnička 6,44000 Sisak</item>
      <item>LEDO dioničko društvo za proizvodnju i promet sladoleda i smrznute hrane, OIB 87955947581, Čavićeva 1a ,10000 Zagreb</item>
    </izvorni_sadrzaj>
    <derivirana_varijabla naziv="DomainObject.Predmet.SudioniciListAdressOIB_1">
      <item>ARANEA društvo s ograničenom odgovornošću za trgovinu i poslovne usluge, OIB 48167019004, Silba 307,23295 Silba</item>
      <item>Ivan Motušić, OIB 50555406720, Silba 307,23295 Silba</item>
      <item>Ankica Jagatić, OIB 70651572791, Kalnička 6,44000 Sisak</item>
      <item>LEDO dioničko društvo za proizvodnju i promet sladoleda i smrznute hrane, OIB 87955947581, Čavićeva 1a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48167019004</item>
      <item>, OIB 50555406720</item>
      <item>, OIB 70651572791</item>
      <item>, OIB 87955947581</item>
    </izvorni_sadrzaj>
    <derivirana_varijabla naziv="DomainObject.Predmet.SudioniciListNazivOIB_1">
      <item>, OIB 48167019004</item>
      <item>, OIB 50555406720</item>
      <item>, OIB 70651572791</item>
      <item>, OIB 87955947581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3CB68B-6717-43F6-9987-68357A40A4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170</properties:Words>
  <properties:Characters>794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2017-12-14T09:54:00Z</dcterms:created>
  <dc:creator>Tina Grgas</dc:creator>
  <cp:lastModifiedBy>Martina Kalmeta</cp:lastModifiedBy>
  <cp:lastPrinted>2017-12-14T09:55:00Z</cp:lastPrinted>
  <dcterms:modified xmlns:xsi="http://www.w3.org/2001/XMLSchema-instance" xsi:type="dcterms:W3CDTF">2017-12-15T11:45:00Z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