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792a" w14:paraId="b38792a"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w:t>
      </w:r>
      <w:r w:rsidR="001345EC">
        <w:rPr>
          <w:lang w:val="hr-HR"/>
        </w:rPr>
        <w:t>žnikom</w:t>
      </w:r>
      <w:r w:rsidRPr="00FC4281">
        <w:rPr>
          <w:lang w:val="hr-HR"/>
        </w:rPr>
        <w:t xml:space="preserve"> </w:t>
      </w:r>
      <w:r w:rsidR="001345EC">
        <w:rPr>
          <w:lang w:val="hr-HR"/>
        </w:rPr>
        <w:t>MEHATRON d.o.o., Karlovac, Obala Vladimira Mažuranića 18, OIB: 02564899743</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1345EC">
        <w:rPr>
          <w:lang w:val="hr-HR"/>
        </w:rPr>
        <w:t>Radovan Rastić iz Karlovca, Obala Vladimira Mažuranića 18, OIB: 57383136196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1345EC">
        <w:rPr>
          <w:lang w:val="hr-HR"/>
        </w:rPr>
        <w:t>MEHATRON d.o.o., Karlovac, Obala Vladimira Mažuranića 18, OIB: 02564899743</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1345EC">
        <w:rPr>
          <w:lang w:val="hr-HR"/>
        </w:rPr>
        <w:t>Radovan Rastić iz Karlovca, Obala Vladimira Mažuranića 18, OIB: 57383136196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1345EC">
          <w:t>1912/17</w:t>
        </w:r>
      </w:p>
      <w:p w:rsidRDefault="00846FDE" w:rsidR="00846FDE">
        <w:pPr>
          <w:pStyle w:val="Zaglavlje"/>
          <w:jc w:val="center"/>
        </w:pPr>
        <w:r>
          <w:fldChar w:fldCharType="begin"/>
        </w:r>
        <w:r>
          <w:instrText>PAGE   \* MERGEFORMAT</w:instrText>
        </w:r>
        <w:r>
          <w:fldChar w:fldCharType="separate"/>
        </w:r>
        <w:r w:rsidR="00837CFD" w:rsidRPr="00837CFD">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1345EC">
      <w:t>1912/17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A3F73"/>
    <w:rsid w:val="000A40E8"/>
    <w:rsid w:val="000B34F2"/>
    <w:rsid w:val="000C0270"/>
    <w:rsid w:val="000E236E"/>
    <w:rsid w:val="00113858"/>
    <w:rsid w:val="001169BF"/>
    <w:rsid w:val="001345EC"/>
    <w:rsid w:val="00152A54"/>
    <w:rsid w:val="00155FDC"/>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50AF5"/>
    <w:rsid w:val="006A1AB6"/>
    <w:rsid w:val="006B58D2"/>
    <w:rsid w:val="006D4FC7"/>
    <w:rsid w:val="006E68C9"/>
    <w:rsid w:val="007169F5"/>
    <w:rsid w:val="0073599A"/>
    <w:rsid w:val="007618F3"/>
    <w:rsid w:val="007B4FE6"/>
    <w:rsid w:val="007E0292"/>
    <w:rsid w:val="007F7B83"/>
    <w:rsid w:val="00837CFD"/>
    <w:rsid w:val="0084225B"/>
    <w:rsid w:val="00846FDE"/>
    <w:rsid w:val="00866FB2"/>
    <w:rsid w:val="00876975"/>
    <w:rsid w:val="008A6B78"/>
    <w:rsid w:val="008D6B78"/>
    <w:rsid w:val="0090009A"/>
    <w:rsid w:val="00916516"/>
    <w:rsid w:val="00924303"/>
    <w:rsid w:val="00955EA5"/>
    <w:rsid w:val="00972E53"/>
    <w:rsid w:val="009B1D4B"/>
    <w:rsid w:val="009F7032"/>
    <w:rsid w:val="00A206D1"/>
    <w:rsid w:val="00A262AD"/>
    <w:rsid w:val="00A5527D"/>
    <w:rsid w:val="00AC3B2C"/>
    <w:rsid w:val="00AE2349"/>
    <w:rsid w:val="00AE31DB"/>
    <w:rsid w:val="00B12819"/>
    <w:rsid w:val="00B441F5"/>
    <w:rsid w:val="00B7604C"/>
    <w:rsid w:val="00B8588F"/>
    <w:rsid w:val="00BE45B0"/>
    <w:rsid w:val="00C00B29"/>
    <w:rsid w:val="00C075D0"/>
    <w:rsid w:val="00C34C5F"/>
    <w:rsid w:val="00C36D4D"/>
    <w:rsid w:val="00C850D1"/>
    <w:rsid w:val="00C86D13"/>
    <w:rsid w:val="00C95A4D"/>
    <w:rsid w:val="00CA3E9F"/>
    <w:rsid w:val="00CC49D8"/>
    <w:rsid w:val="00CD4AA1"/>
    <w:rsid w:val="00CD62EA"/>
    <w:rsid w:val="00CE299A"/>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B2B8F"/>
    <w:rsid w:val="00FC4281"/>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zvorni_sadrzaj>
    <derivirana_varijabla naziv="DomainObject.Predmet.SudioniciListNaziv_1">
      <item>FINA regionalni centar Zagreb, podružnica Karlovac</item>
      <item>MEHATRON d.o.o.</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zvorni_sadrzaj>
    <derivirana_varijabla naziv="DomainObject.Predmet.SudioniciListNazivOIB_1">
      <item>, OIB 85821130368</item>
      <item>, OIB 02564899743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478</properties:Words>
  <properties:Characters>2361</properties:Characters>
  <properties:Lines>60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2017-11-23T08:46:00Z</dcterms:created>
  <dc:creator>MINISTARSTVO PRAVOSUĐA</dc:creator>
  <cp:lastModifiedBy>Matea Bizjak</cp:lastModifiedBy>
  <cp:lastPrinted>2017-11-23T08:48:00Z</cp:lastPrinted>
  <dcterms:modified xmlns:xsi="http://www.w3.org/2001/XMLSchema-instance" xsi:type="dcterms:W3CDTF">2017-11-23T08:51:00Z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