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5e2d" w14:paraId="2775e2d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B4287C">
        <w:t>436</w:t>
      </w:r>
      <w:r w:rsidR="00794C76">
        <w:t>/</w:t>
      </w:r>
      <w:r w:rsidR="00B4287C">
        <w:t>16-1</w:t>
      </w:r>
      <w:r w:rsidR="00374659">
        <w:t>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B4287C">
        <w:t>BIV d.o.o., putnička agencija, Šibenik, Slobodana Macure 18</w:t>
      </w:r>
      <w:r w:rsidR="009E1B98">
        <w:t xml:space="preserve">, </w:t>
      </w:r>
      <w:r w:rsidR="008F62EA">
        <w:t xml:space="preserve">OIB: </w:t>
      </w:r>
      <w:r w:rsidR="00B4287C">
        <w:t>31308490400</w:t>
      </w:r>
      <w:r w:rsidR="00196233">
        <w:t xml:space="preserve">  </w:t>
      </w:r>
      <w:r w:rsidR="00615D63">
        <w:t xml:space="preserve">koga zastupa stečajni upravitelj </w:t>
      </w:r>
      <w:r w:rsidR="00B4287C">
        <w:t>Edvin Šimunov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374659">
        <w:t>05.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B4287C">
        <w:t>Edvin Šimunov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374659">
        <w:t xml:space="preserve">3.000,00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374659" w:rsidP="00374659" w:rsidR="00374659" w:rsidRPr="00D74058">
      <w:pPr>
        <w:pStyle w:val="Odlomakpopisa"/>
        <w:numPr>
          <w:ilvl w:val="0"/>
          <w:numId w:val="3"/>
        </w:numPr>
        <w:ind w:hanging="713" w:left="1418"/>
        <w:jc w:val="both"/>
      </w:pPr>
      <w:r>
        <w:t xml:space="preserve">Nalaže se računovodstvu ovog suda izvršiti isplatu iz točke I. ovog rješenja sa </w:t>
      </w:r>
      <w:proofErr w:type="spellStart"/>
      <w:r>
        <w:t>kontovnika</w:t>
      </w:r>
      <w:proofErr w:type="spellEnd"/>
      <w:r>
        <w:t xml:space="preserve"> zajedničkih pristojbi. </w:t>
      </w:r>
      <w:r w:rsidRPr="00D74058"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205775">
        <w:t>18.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B4287C">
        <w:t>31.</w:t>
      </w:r>
      <w:r w:rsidR="00205775">
        <w:t xml:space="preserve"> svibnja</w:t>
      </w:r>
      <w:r w:rsidR="009433E3">
        <w:t xml:space="preserve"> 2016</w:t>
      </w:r>
      <w:r w:rsidR="001659CC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374659">
        <w:t>05.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374659" w:rsidP="00374659" w:rsidR="00374659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659CC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74659"/>
    <w:rsid w:val="00384818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35C0F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46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35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C0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C0F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C0F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C0F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46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35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C0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C0F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C0F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C0F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 d.o.o. - putnička agencija</izvorni_sadrzaj>
    <derivirana_varijabla naziv="DomainObject.Predmet.ProtustrankaFormated_1">  BIV d.o.o. - putnička agencija</derivirana_varijabla>
  </DomainObject.Predmet.ProtustrankaFormated>
  <DomainObject.Predmet.ProtustrankaFormatedOIB>
    <izvorni_sadrzaj>  BIV d.o.o. - putnička agencija, OIB 31308490400</izvorni_sadrzaj>
    <derivirana_varijabla naziv="DomainObject.Predmet.ProtustrankaFormatedOIB_1">  BIV d.o.o. - putnička agencija, OIB 31308490400</derivirana_varijabla>
  </DomainObject.Predmet.ProtustrankaFormatedOIB>
  <DomainObject.Predmet.ProtustrankaFormatedWithAdress>
    <izvorni_sadrzaj> BIV d.o.o. - putnička agencija, Slobodana Macure 18 , 22000 Šibenik</izvorni_sadrzaj>
    <derivirana_varijabla naziv="DomainObject.Predmet.ProtustrankaFormatedWithAdress_1"> BIV d.o.o. - putnička agencija, Slobodana Macure 18 , 22000 Šibenik</derivirana_varijabla>
  </DomainObject.Predmet.ProtustrankaFormatedWithAdress>
  <DomainObject.Predmet.ProtustrankaFormatedWithAdressOIB>
    <izvorni_sadrzaj> BIV d.o.o. - putnička agencija, OIB 31308490400, Slobodana Macure 18 , 22000 Šibenik</izvorni_sadrzaj>
    <derivirana_varijabla naziv="DomainObject.Predmet.ProtustrankaFormatedWithAdressOIB_1"> BIV d.o.o. - putnička agencija, OIB 31308490400, Slobodana Macure 18 , 22000 Šibenik</derivirana_varijabla>
  </DomainObject.Predmet.ProtustrankaFormatedWithAdressOIB>
  <DomainObject.Predmet.ProtustrankaWithAdress>
    <izvorni_sadrzaj>BIV d.o.o. - putnička agencija Slobodana Macure 18 , 22000 Šibenik</izvorni_sadrzaj>
    <derivirana_varijabla naziv="DomainObject.Predmet.ProtustrankaWithAdress_1">BIV d.o.o. - putnička agencija Slobodana Macure 18 , 22000 Šibenik</derivirana_varijabla>
  </DomainObject.Predmet.ProtustrankaWithAdress>
  <DomainObject.Predmet.ProtustrankaWithAdressOIB>
    <izvorni_sadrzaj>BIV d.o.o. - putnička agencija, OIB 31308490400, Slobodana Macure 18 , 22000 Šibenik</izvorni_sadrzaj>
    <derivirana_varijabla naziv="DomainObject.Predmet.ProtustrankaWithAdressOIB_1">BIV d.o.o. - putnička agencija, OIB 31308490400, Slobodana Macure 18 , 22000 Šibenik</derivirana_varijabla>
  </DomainObject.Predmet.ProtustrankaWithAdressOIB>
  <DomainObject.Predmet.ProtustrankaNazivFormated>
    <izvorni_sadrzaj>BIV d.o.o. - putnička agencija</izvorni_sadrzaj>
    <derivirana_varijabla naziv="DomainObject.Predmet.ProtustrankaNazivFormated_1">BIV d.o.o. - putnička agencija</derivirana_varijabla>
  </DomainObject.Predmet.ProtustrankaNazivFormated>
  <DomainObject.Predmet.ProtustrankaNazivFormatedOIB>
    <izvorni_sadrzaj>BIV d.o.o. - putnička agencija, OIB 31308490400</izvorni_sadrzaj>
    <derivirana_varijabla naziv="DomainObject.Predmet.ProtustrankaNazivFormatedOIB_1">BIV d.o.o. - putnička agencija, OIB 31308490400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BIV d.o.o. - putnička agencija</item>
    </izvorni_sadrzaj>
    <derivirana_varijabla naziv="DomainObject.Predmet.ProtuStrankaListFormated_1">
      <item>BIV d.o.o. - putnička agencija</item>
    </derivirana_varijabla>
  </DomainObject.Predmet.ProtuStrankaListFormated>
  <DomainObject.Predmet.ProtuStrankaListFormatedOIB>
    <izvorni_sadrzaj>
      <item>BIV d.o.o. - putnička agencija, OIB 31308490400</item>
    </izvorni_sadrzaj>
    <derivirana_varijabla naziv="DomainObject.Predmet.ProtuStrankaListFormatedOIB_1">
      <item>BIV d.o.o. - putnička agencija, OIB 31308490400</item>
    </derivirana_varijabla>
  </DomainObject.Predmet.ProtuStrankaListFormatedOIB>
  <DomainObject.Predmet.ProtuStrankaListFormatedWithAdress>
    <izvorni_sadrzaj>
      <item>BIV d.o.o. - putnička agencija, Slobodana Macure 18 , 22000 Šibenik</item>
    </izvorni_sadrzaj>
    <derivirana_varijabla naziv="DomainObject.Predmet.ProtuStrankaListFormatedWithAdress_1">
      <item>BIV d.o.o. - putnička agencija, Slobodana Macure 18 , 22000 Šibenik</item>
    </derivirana_varijabla>
  </DomainObject.Predmet.ProtuStrankaListFormatedWithAdress>
  <DomainObject.Predmet.ProtuStrankaListFormatedWithAdressOIB>
    <izvorni_sadrzaj>
      <item>BIV d.o.o. - putnička agencija, OIB 31308490400, Slobodana Macure 18 , 22000 Šibenik</item>
    </izvorni_sadrzaj>
    <derivirana_varijabla naziv="DomainObject.Predmet.ProtuStrankaListFormatedWithAdressOIB_1">
      <item>BIV d.o.o. - putnička agencija, OIB 31308490400, Slobodana Macure 18 , 22000 Šibenik</item>
    </derivirana_varijabla>
  </DomainObject.Predmet.ProtuStrankaListFormatedWithAdressOIB>
  <DomainObject.Predmet.ProtuStrankaListNazivFormated>
    <izvorni_sadrzaj>
      <item>BIV d.o.o. - putnička agencija</item>
    </izvorni_sadrzaj>
    <derivirana_varijabla naziv="DomainObject.Predmet.ProtuStrankaListNazivFormated_1">
      <item>BIV d.o.o. - putnička agencija</item>
    </derivirana_varijabla>
  </DomainObject.Predmet.ProtuStrankaListNazivFormated>
  <DomainObject.Predmet.ProtuStrankaListNazivFormatedOIB>
    <izvorni_sadrzaj>
      <item>BIV d.o.o. - putnička agencija, OIB 31308490400</item>
    </izvorni_sadrzaj>
    <derivirana_varijabla naziv="DomainObject.Predmet.ProtuStrankaListNazivFormatedOIB_1">
      <item>BIV d.o.o. - putnička agencija, OIB 31308490400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BIV d.o.o. - putnička agencija</izvorni_sadrzaj>
    <derivirana_varijabla naziv="DomainObject.Predmet.ProtustrankaIDrugi_1">BIV d.o.o. -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BIV d.o.o. - putnička agencija, OIB 31308490400, Slobodana Macure 18 , 22000 Šibenik</izvorni_sadrzaj>
    <derivirana_varijabla naziv="DomainObject.Predmet.ProtustrankaIDrugiAdressOIB_1">BIV d.o.o. - putnička agencija, OIB 31308490400, Slobodana Macure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BIV d.o.o. - putnička agencija</item>
    </izvorni_sadrzaj>
    <derivirana_varijabla naziv="DomainObject.Predmet.SudioniciListNaziv_1">
      <item>FINA - Podružnica Šibenik</item>
      <item>BIV d.o.o. -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BIV d.o.o. - putnička agencija, OIB 31308490400, Slobodana Macure 18 ,22000 Šibenik</item>
    </izvorni_sadrzaj>
    <derivirana_varijabla naziv="DomainObject.Predmet.SudioniciListAdressOIB_1">
      <item>FINA - Podružnica Šibenik, OIB 85821130368, Perivoj L. Marune 1,22000 Šibenik</item>
      <item>BIV d.o.o. - putnička agencija, OIB 31308490400, Slobodana Macure 18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31308490400</item>
    </izvorni_sadrzaj>
    <derivirana_varijabla naziv="DomainObject.Predmet.SudioniciListNazivOIB_1">
      <item>, OIB 85821130368</item>
      <item>, OIB 31308490400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209</properties:Words>
  <properties:Characters>1000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2016-06-29T12:03:00Z</dcterms:created>
  <dc:creator>abajlo</dc:creator>
  <cp:lastModifiedBy>wsadmin</cp:lastModifiedBy>
  <cp:lastPrinted>2016-07-05T08:02:00Z</cp:lastPrinted>
  <dcterms:modified xmlns:xsi="http://www.w3.org/2001/XMLSchema-instance" xsi:type="dcterms:W3CDTF">2016-07-22T07:45:00Z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