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2193" w14:paraId="0162193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55861" w:rsidP="00455861" w:rsidR="00455861">
      <w:r>
        <w:t xml:space="preserve">    </w:t>
      </w:r>
      <w:r w:rsidR="006176F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E4411" w:rsidR="00455861" w:rsidRPr="002F3D5C">
            <w:r w:rsidRPr="002F3D5C">
              <w:t>REPUBLIKA HRVATSKA</w:t>
            </w:r>
          </w:p>
          <w:p w:rsidRDefault="00455861" w:rsidP="007E4411" w:rsidR="00455861" w:rsidRPr="002F3D5C">
            <w:r w:rsidRPr="002F3D5C">
              <w:t>Trgovački sud u Zagrebu</w:t>
            </w:r>
          </w:p>
          <w:p w:rsidRDefault="00455861" w:rsidP="007E4411" w:rsidR="00455861" w:rsidRPr="002F3D5C">
            <w:r w:rsidRPr="002F3D5C">
              <w:t>Zagreb, Amruševa 2/II</w:t>
            </w:r>
          </w:p>
        </w:tc>
      </w:tr>
    </w:tbl>
    <w:p w:rsidRDefault="007A1CAC" w:rsidP="007A1CAC" w:rsidR="007A1CAC">
      <w:pPr>
        <w:jc w:val="right"/>
        <w:rPr>
          <w:lang w:val="pt-BR"/>
        </w:rPr>
      </w:pPr>
    </w:p>
    <w:p w:rsidRDefault="007A1CAC" w:rsidP="007A1CAC" w:rsidR="007A1CA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7A1CAC" w:rsidP="007A1CAC" w:rsidR="007A1CA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7A1CAC" w:rsidP="007A1CAC" w:rsidR="007A1CAC" w:rsidRPr="00312C34">
      <w:pPr>
        <w:jc w:val="center"/>
      </w:pPr>
      <w:r w:rsidRPr="00312C34">
        <w:t xml:space="preserve">I </w:t>
      </w:r>
    </w:p>
    <w:p w:rsidRDefault="007A1CAC" w:rsidP="007A1CAC" w:rsidR="007A1CAC">
      <w:pPr>
        <w:jc w:val="center"/>
      </w:pPr>
      <w:r w:rsidRPr="00312C34">
        <w:t xml:space="preserve">Z A K LJ U Č A K </w:t>
      </w:r>
    </w:p>
    <w:p w:rsidRDefault="007A1CAC" w:rsidP="007A1CAC" w:rsidR="007A1CAC" w:rsidRPr="00BF2229">
      <w:pPr>
        <w:jc w:val="center"/>
        <w:rPr>
          <w:b/>
          <w:lang w:val="pt-BR"/>
        </w:rPr>
      </w:pPr>
    </w:p>
    <w:p w:rsidRDefault="007A1CAC" w:rsidP="007A1CAC" w:rsidR="00075A61">
      <w:pPr>
        <w:jc w:val="both"/>
      </w:pPr>
      <w:r w:rsidRPr="000A2439">
        <w:t xml:space="preserve">          TRGOVAČKI SUD U ZAGREBU, po sucu tog suda Anti Galiću, kao stečajnom sucu, u stečajnom postupku nad dužnikom NEOKON d.o.o. u </w:t>
      </w:r>
      <w:r>
        <w:t xml:space="preserve">stečaju, </w:t>
      </w:r>
      <w:r w:rsidRPr="000A2439">
        <w:t xml:space="preserve">Zagreb, Barutanski jarak 42 (OIB 930313112618), dana </w:t>
      </w:r>
      <w:r>
        <w:t xml:space="preserve"> 30.ožujka</w:t>
      </w:r>
      <w:r w:rsidRPr="000A2439">
        <w:t xml:space="preserve"> 201</w:t>
      </w:r>
      <w:r>
        <w:t>8</w:t>
      </w:r>
      <w:r w:rsidR="00075A61">
        <w:rPr>
          <w:b/>
        </w:rPr>
        <w:t xml:space="preserve"> 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6A0E70">
        <w:rPr>
          <w:rFonts w:hAnsi="Times New Roman" w:ascii="Times New Roman"/>
          <w:color w:val="auto"/>
          <w:szCs w:val="24"/>
        </w:rPr>
        <w:t>23.svibnja</w:t>
      </w:r>
      <w:r w:rsidR="00C971EC">
        <w:rPr>
          <w:rFonts w:hAnsi="Times New Roman" w:ascii="Times New Roman"/>
          <w:color w:val="auto"/>
          <w:szCs w:val="24"/>
        </w:rPr>
        <w:t xml:space="preserve"> 201</w:t>
      </w:r>
      <w:r w:rsidR="00E36D65">
        <w:rPr>
          <w:rFonts w:hAnsi="Times New Roman" w:ascii="Times New Roman"/>
          <w:color w:val="auto"/>
          <w:szCs w:val="24"/>
        </w:rPr>
        <w:t>8</w:t>
      </w:r>
      <w:r w:rsidR="00C971EC">
        <w:rPr>
          <w:rFonts w:hAnsi="Times New Roman" w:ascii="Times New Roman"/>
          <w:color w:val="auto"/>
          <w:szCs w:val="24"/>
        </w:rPr>
        <w:t xml:space="preserve">. u </w:t>
      </w:r>
      <w:r w:rsidR="006A0E70">
        <w:rPr>
          <w:rFonts w:hAnsi="Times New Roman" w:ascii="Times New Roman"/>
          <w:color w:val="auto"/>
          <w:szCs w:val="24"/>
        </w:rPr>
        <w:t>10,00</w:t>
      </w:r>
      <w:r w:rsidR="00CA134C" w:rsidRPr="00A031C6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</w:t>
      </w:r>
      <w:r w:rsidR="00AF01AC">
        <w:rPr>
          <w:rFonts w:hAnsi="Times New Roman" w:ascii="Times New Roman"/>
          <w:b w:val="false"/>
          <w:color w:val="auto"/>
          <w:szCs w:val="24"/>
        </w:rPr>
        <w:t>2</w:t>
      </w:r>
      <w:r w:rsidRPr="00CA134C">
        <w:rPr>
          <w:rFonts w:hAnsi="Times New Roman" w:ascii="Times New Roman"/>
          <w:b w:val="false"/>
          <w:color w:val="auto"/>
          <w:szCs w:val="24"/>
        </w:rPr>
        <w:t>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E20389" w:rsidP="00E20389" w:rsidR="003053FC">
      <w:pPr>
        <w:ind w:firstLine="708"/>
        <w:jc w:val="both"/>
      </w:pPr>
      <w:r>
        <w:t>I.</w:t>
      </w:r>
      <w:r w:rsidR="00953DF9">
        <w:t xml:space="preserve">Završni račun stečajnog upravitelja  </w:t>
      </w:r>
      <w:r w:rsidR="00AF01AC">
        <w:t>obja</w:t>
      </w:r>
      <w:r w:rsidR="00466882">
        <w:t>v</w:t>
      </w:r>
      <w:r w:rsidR="00AF01AC">
        <w:t xml:space="preserve">iti će se na e-Oglasna ploča suda </w:t>
      </w:r>
    </w:p>
    <w:p w:rsidRDefault="00E20389" w:rsidP="00E20389" w:rsidR="00E20389">
      <w:pPr>
        <w:ind w:firstLine="708"/>
        <w:jc w:val="both"/>
      </w:pPr>
      <w:r>
        <w:t>II Završni diobeni popis izložiti će se na uvid vjerovnicima u sobi stečajnog suca u Zagrebu, Petrinjska 8, soba br. 92/II.</w:t>
      </w:r>
    </w:p>
    <w:p w:rsidRDefault="00953DF9" w:rsidP="00D4566E" w:rsidR="00953DF9">
      <w:pPr>
        <w:jc w:val="both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3053FC">
        <w:t>2</w:t>
      </w:r>
      <w:r w:rsidR="006A0E70">
        <w:t>3.ožujka</w:t>
      </w:r>
      <w:r w:rsidR="006C2557">
        <w:t xml:space="preserve"> 201</w:t>
      </w:r>
      <w:r w:rsidR="006A0E70">
        <w:t>8</w:t>
      </w:r>
      <w:r w:rsidR="006C2557">
        <w:t>.</w:t>
      </w:r>
      <w:r w:rsidR="00CA134C">
        <w:t xml:space="preserve"> stečajni je upravitelj dostavio stečajnom sucu završni diobni popis i </w:t>
      </w:r>
      <w:r w:rsidR="00913323">
        <w:t>završni račun</w:t>
      </w:r>
      <w:r w:rsidR="003053FC">
        <w:t>.</w:t>
      </w:r>
    </w:p>
    <w:p w:rsidRDefault="004E566A" w:rsidP="00DE7A26" w:rsidR="004E566A">
      <w:pPr>
        <w:jc w:val="both"/>
      </w:pPr>
      <w:r>
        <w:tab/>
      </w:r>
      <w:r w:rsidR="00DA5338">
        <w:t xml:space="preserve"> </w:t>
      </w:r>
      <w:r>
        <w:t>Prema odredbi članka 192. stavak 2. Stečajnog zakona</w:t>
      </w:r>
      <w:r w:rsidR="0031201A">
        <w:t xml:space="preserve"> (NN br. 44/9</w:t>
      </w:r>
      <w:r w:rsidR="006C2557">
        <w:t>6</w:t>
      </w:r>
      <w:r w:rsidR="00772C18">
        <w:t xml:space="preserve"> do </w:t>
      </w:r>
      <w:r w:rsidR="006C2557">
        <w:t>133/12</w:t>
      </w:r>
      <w:r w:rsidR="0031201A">
        <w:t xml:space="preserve"> dalje: SZ)</w:t>
      </w:r>
      <w:r w:rsidR="00DA5338">
        <w:t xml:space="preserve"> koji Zakon se u ovom postupku primjenjuje temeljem odredbe članka 441. stavak 1. Stečajnog zakona (N.N. br. 71/15)</w:t>
      </w:r>
      <w:r w:rsidR="0031201A">
        <w:t>, z</w:t>
      </w:r>
      <w:r>
        <w:t>avršna dioba se može poduzeti samo uz suglasnost stečajnog suca. Kako je unovčena sva stečajna masa ne postoje pravne ni stvarne zapreke za poduzimanje završne diobe. Stoga je</w:t>
      </w:r>
      <w:r w:rsidR="006A62D7">
        <w:t xml:space="preserve">, </w:t>
      </w:r>
      <w:r>
        <w:t xml:space="preserve"> a temeljem članka 192. stavak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6A62D7">
        <w:t xml:space="preserve">toč.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4E566A" w:rsidP="00DE7A26" w:rsidR="004E566A">
      <w:pPr>
        <w:jc w:val="both"/>
      </w:pPr>
      <w:r>
        <w:tab/>
        <w:t xml:space="preserve">Prema odredbi članka 193. stavak 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tab/>
        <w:t>Kako je stečajni sudac dao suglasnost za završnu diobu</w:t>
      </w:r>
      <w:r w:rsidR="00DA5338">
        <w:t>,</w:t>
      </w:r>
      <w:r>
        <w:t xml:space="preserve"> to je ujedno</w:t>
      </w:r>
      <w:r w:rsidR="0031201A">
        <w:t xml:space="preserve"> temeljem članka 193. stavak 1. SZ-a </w:t>
      </w:r>
      <w:r>
        <w:t>odredio završno ročište vjerovnika (točka II rješenja).</w:t>
      </w:r>
    </w:p>
    <w:p w:rsidRDefault="00CA134C" w:rsidP="00DE7A26" w:rsidR="004E566A">
      <w:pPr>
        <w:jc w:val="both"/>
      </w:pPr>
      <w:r>
        <w:tab/>
      </w:r>
      <w:r w:rsidR="00913323">
        <w:t xml:space="preserve">Kod stečajnog dužnika nije osnova odbor vjerovnika </w:t>
      </w:r>
      <w:r w:rsidR="00D4566E">
        <w:t>(članak 31. stavak 3. SZ-a).</w:t>
      </w:r>
    </w:p>
    <w:p w:rsidRDefault="0086171F" w:rsidP="00DE7A26" w:rsidR="0086171F">
      <w:pPr>
        <w:jc w:val="both"/>
      </w:pPr>
    </w:p>
    <w:p w:rsidRDefault="004E566A" w:rsidP="00DE7A26" w:rsidR="00077B56">
      <w:pPr>
        <w:jc w:val="both"/>
      </w:pPr>
      <w:r>
        <w:lastRenderedPageBreak/>
        <w:tab/>
      </w:r>
      <w:r w:rsidRPr="00CA134C">
        <w:t xml:space="preserve">O </w:t>
      </w:r>
      <w:r w:rsidR="00466882">
        <w:t xml:space="preserve">objavi završnog računa na e-oglasna ploča odlučeno je temeljem </w:t>
      </w:r>
      <w:r w:rsidR="00077B56">
        <w:t>odredbe članka 95. stavak 4. SZ-a 15 koji se na postupke u tijeku primjenjuje temeljem odredbe članka 442. stavak 2. SZ 15.</w:t>
      </w:r>
      <w:r w:rsidR="00E20389">
        <w:t xml:space="preserve"> (toč.I zaključka) </w:t>
      </w:r>
    </w:p>
    <w:p w:rsidRDefault="00772C18" w:rsidP="00DE7A26" w:rsidR="004E566A" w:rsidRPr="00CA134C">
      <w:pPr>
        <w:jc w:val="both"/>
      </w:pPr>
      <w:r>
        <w:tab/>
      </w:r>
      <w:r w:rsidR="004E566A" w:rsidRPr="00CA134C">
        <w:t xml:space="preserve">O izlaganju završnog diobenog popisa odlučeno je temeljem članka </w:t>
      </w:r>
      <w:r w:rsidR="0031201A" w:rsidRPr="00CA134C">
        <w:t xml:space="preserve">184. stavak 1. Stečajnog zakona(točka </w:t>
      </w:r>
      <w:r w:rsidR="00D0049B">
        <w:t>I</w:t>
      </w:r>
      <w:r w:rsidR="0031201A" w:rsidRPr="00CA134C">
        <w:t>I zaključka).</w:t>
      </w:r>
      <w:r w:rsidR="004E566A" w:rsidRPr="00CA134C">
        <w:t xml:space="preserve">  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4E566A" w:rsidP="00DE7A26" w:rsidR="004E566A" w:rsidRPr="00D0049B">
      <w:pPr>
        <w:jc w:val="both"/>
      </w:pPr>
      <w:r w:rsidRPr="00D0049B">
        <w:tab/>
      </w:r>
      <w:r w:rsidR="00BA00E7">
        <w:t xml:space="preserve">Završnom računu i završnom diobnom popisu prileže podaci o </w:t>
      </w:r>
      <w:r w:rsidRPr="00D0049B">
        <w:t xml:space="preserve">o </w:t>
      </w:r>
      <w:r w:rsidR="00D4566E" w:rsidRPr="00D0049B">
        <w:t>z</w:t>
      </w:r>
      <w:r w:rsidRPr="00D0049B">
        <w:t xml:space="preserve">broju tražbina i raspoloživom iznosu stečajne mase koji će se raspodijeliti vjerovnicima </w:t>
      </w:r>
      <w:r w:rsidR="00D0049B">
        <w:t>(</w:t>
      </w:r>
      <w:r w:rsidRPr="00D0049B">
        <w:t>članka 184. stavak 2. SZ-a</w:t>
      </w:r>
      <w:r w:rsidR="00D0049B">
        <w:t>)</w:t>
      </w:r>
      <w:r w:rsidRPr="00D0049B">
        <w:t>.</w:t>
      </w:r>
    </w:p>
    <w:p w:rsidRDefault="007D0288" w:rsidP="0036287D" w:rsidR="00210798">
      <w:pPr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ED2E9F">
        <w:t>30.ožujka</w:t>
      </w:r>
      <w:r w:rsidR="0027775F">
        <w:t xml:space="preserve"> </w:t>
      </w:r>
      <w:r w:rsidR="00D4566E">
        <w:t>201</w:t>
      </w:r>
      <w:r w:rsidR="0053568E">
        <w:t>8</w:t>
      </w:r>
      <w:r w:rsidR="00D4566E">
        <w:t>.</w:t>
      </w:r>
    </w:p>
    <w:p w:rsidRDefault="004E2F55" w:rsidP="00210798" w:rsidR="004E2F55">
      <w:pPr>
        <w:ind w:left="360"/>
        <w:jc w:val="center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36287D" w:rsidR="00370380">
      <w:pPr>
        <w:ind w:firstLine="708" w:left="5664"/>
      </w:pPr>
      <w:r w:rsidRPr="005D23CA">
        <w:t xml:space="preserve"> </w:t>
      </w:r>
      <w:r w:rsidR="00256C13" w:rsidRPr="005D23CA">
        <w:t>Ante Galić</w:t>
      </w:r>
      <w:r w:rsidR="002F41BF">
        <w:t xml:space="preserve"> </w:t>
      </w:r>
      <w:r w:rsidR="005D454E">
        <w:t>v.r.</w:t>
      </w:r>
    </w:p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CE0CAA">
        <w:t xml:space="preserve">točke I </w:t>
      </w:r>
      <w:r w:rsidRPr="005D23CA">
        <w:t>ovog rješenja</w:t>
      </w:r>
      <w:r w:rsidR="00CE0CAA">
        <w:t xml:space="preserve"> može se uložiti žalba Visokom trgovačkom sudu RH u roku od 8 dana. Žalba se ulaže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</w:p>
    <w:p w:rsidRDefault="004E566A" w:rsidP="008D1DD1" w:rsidR="004E566A"/>
    <w:p w:rsidRDefault="004E566A" w:rsidP="008D1DD1" w:rsidR="004E566A" w:rsidRPr="005D23CA"/>
    <w:p w:rsidRDefault="00C24CE1" w:rsidP="00370380" w:rsidR="00C24CE1"/>
    <w:p w:rsidRDefault="005D454E" w:rsidP="005D454E" w:rsidR="005D454E">
      <w:pPr>
        <w:ind w:firstLine="708" w:left="2832"/>
        <w:jc w:val="both"/>
      </w:pPr>
      <w:r>
        <w:t>Za točnost otpravka, ovlašteni službenik:</w:t>
      </w:r>
    </w:p>
    <w:p w:rsidRDefault="005D454E" w:rsidP="00422EE0" w:rsidR="005D454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24CE1" w:rsidP="005D454E" w:rsidR="00C24CE1">
      <w:pPr>
        <w:ind w:left="720"/>
      </w:pP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98D" w:rsidR="009B398D">
      <w:r>
        <w:separator/>
      </w:r>
    </w:p>
  </w:endnote>
  <w:endnote w:id="0" w:type="continuationSeparator">
    <w:p w:rsidRDefault="009B398D" w:rsidR="009B3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98D" w:rsidR="009B398D">
      <w:r>
        <w:separator/>
      </w:r>
    </w:p>
  </w:footnote>
  <w:footnote w:id="0" w:type="continuationSeparator">
    <w:p w:rsidRDefault="009B398D" w:rsidR="009B3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5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176F7" w:rsidP="00D82C43" w:rsidR="007038ED">
    <w:pPr>
      <w:pStyle w:val="Zaglavlje"/>
      <w:jc w:val="right"/>
    </w:pPr>
    <w:r>
      <w:t>40. St-434/13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B5F8B"/>
    <w:multiLevelType w:val="hybridMultilevel"/>
    <w:tmpl w:val="D9B0B7B0"/>
    <w:lvl w:tplc="900ECA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75A61"/>
    <w:rsid w:val="00077B56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64CAA"/>
    <w:rsid w:val="00183D9A"/>
    <w:rsid w:val="001C1427"/>
    <w:rsid w:val="001C15EC"/>
    <w:rsid w:val="001D562A"/>
    <w:rsid w:val="00201720"/>
    <w:rsid w:val="00210798"/>
    <w:rsid w:val="00250E51"/>
    <w:rsid w:val="00256C13"/>
    <w:rsid w:val="0027775F"/>
    <w:rsid w:val="002A7D72"/>
    <w:rsid w:val="002D0F33"/>
    <w:rsid w:val="002E4BB8"/>
    <w:rsid w:val="002F41BF"/>
    <w:rsid w:val="003051CB"/>
    <w:rsid w:val="003053FC"/>
    <w:rsid w:val="00305A8A"/>
    <w:rsid w:val="003102E6"/>
    <w:rsid w:val="0031111A"/>
    <w:rsid w:val="0031201A"/>
    <w:rsid w:val="00312C34"/>
    <w:rsid w:val="00313214"/>
    <w:rsid w:val="0036287D"/>
    <w:rsid w:val="00370380"/>
    <w:rsid w:val="00400F7B"/>
    <w:rsid w:val="004020FE"/>
    <w:rsid w:val="0040344D"/>
    <w:rsid w:val="00413795"/>
    <w:rsid w:val="004400F3"/>
    <w:rsid w:val="004511BC"/>
    <w:rsid w:val="00455861"/>
    <w:rsid w:val="00466882"/>
    <w:rsid w:val="00467898"/>
    <w:rsid w:val="0047320A"/>
    <w:rsid w:val="00483A2F"/>
    <w:rsid w:val="00485CAB"/>
    <w:rsid w:val="004E2F55"/>
    <w:rsid w:val="004E566A"/>
    <w:rsid w:val="00505962"/>
    <w:rsid w:val="0053568E"/>
    <w:rsid w:val="005529EA"/>
    <w:rsid w:val="00552E7D"/>
    <w:rsid w:val="00575CCF"/>
    <w:rsid w:val="005A395A"/>
    <w:rsid w:val="005C1436"/>
    <w:rsid w:val="005D23CA"/>
    <w:rsid w:val="005D454E"/>
    <w:rsid w:val="00613248"/>
    <w:rsid w:val="006176F7"/>
    <w:rsid w:val="00636780"/>
    <w:rsid w:val="00641319"/>
    <w:rsid w:val="006604A3"/>
    <w:rsid w:val="00685890"/>
    <w:rsid w:val="006A0E70"/>
    <w:rsid w:val="006A62D7"/>
    <w:rsid w:val="006C2557"/>
    <w:rsid w:val="006D4DB2"/>
    <w:rsid w:val="007008D5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A1CAC"/>
    <w:rsid w:val="007B0448"/>
    <w:rsid w:val="007B51CD"/>
    <w:rsid w:val="007D009D"/>
    <w:rsid w:val="007D0288"/>
    <w:rsid w:val="007D27AD"/>
    <w:rsid w:val="007E4411"/>
    <w:rsid w:val="007F5F7C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B05B9"/>
    <w:rsid w:val="009B398D"/>
    <w:rsid w:val="009D25C4"/>
    <w:rsid w:val="00A031C6"/>
    <w:rsid w:val="00A04249"/>
    <w:rsid w:val="00A54B40"/>
    <w:rsid w:val="00AA3120"/>
    <w:rsid w:val="00AD3291"/>
    <w:rsid w:val="00AD3AD6"/>
    <w:rsid w:val="00AD54B7"/>
    <w:rsid w:val="00AD7333"/>
    <w:rsid w:val="00AF01AC"/>
    <w:rsid w:val="00B02AA1"/>
    <w:rsid w:val="00B30E14"/>
    <w:rsid w:val="00B33D39"/>
    <w:rsid w:val="00B75100"/>
    <w:rsid w:val="00B91272"/>
    <w:rsid w:val="00BA00E7"/>
    <w:rsid w:val="00BA08F9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0049B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20389"/>
    <w:rsid w:val="00E36D65"/>
    <w:rsid w:val="00E5539D"/>
    <w:rsid w:val="00E973A8"/>
    <w:rsid w:val="00ED2E9F"/>
    <w:rsid w:val="00EE3CE2"/>
    <w:rsid w:val="00F04123"/>
    <w:rsid w:val="00F147FB"/>
    <w:rsid w:val="00F22439"/>
    <w:rsid w:val="00F33C40"/>
    <w:rsid w:val="00F40432"/>
    <w:rsid w:val="00F41208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4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4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St-434/2013</izvorni_sadrzaj>
    <derivirana_varijabla naziv="DomainObject.Predmet.OznakaBroj_1">St-434/2013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NEOKON društvo s ograničenom odgovornošću za graditeljstvo</izvorni_sadrzaj>
    <derivirana_varijabla naziv="DomainObject.Predmet.ProtustrankaFormated_1">  NEOKON društvo s ograničenom odgovornošću za graditeljstvo</derivirana_varijabla>
  </DomainObject.Predmet.ProtustrankaFormated>
  <DomainObject.Predmet.ProtustrankaFormatedOIB>
    <izvorni_sadrzaj>  NEOKON društvo s ograničenom odgovornošću za graditeljstvo, OIB 90313112618</izvorni_sadrzaj>
    <derivirana_varijabla naziv="DomainObject.Predmet.ProtustrankaFormatedOIB_1">  NEOKON društvo s ograničenom odgovornošću za graditeljstvo, OIB 90313112618</derivirana_varijabla>
  </DomainObject.Predmet.ProtustrankaFormatedOIB>
  <DomainObject.Predmet.ProtustrankaFormatedWithAdress>
    <izvorni_sadrzaj> NEOKON društvo s ograničenom odgovornošću za graditeljstvo, Barutanski jarak 42, 10000 Zagreb</izvorni_sadrzaj>
    <derivirana_varijabla naziv="DomainObject.Predmet.ProtustrankaFormatedWithAdress_1"> NEOKON društvo s ograničenom odgovornošću za graditeljstvo, Barutanski jarak 42, 10000 Zagreb</derivirana_varijabla>
  </DomainObject.Predmet.ProtustrankaFormatedWithAdress>
  <DomainObject.Predmet.ProtustrankaFormatedWithAdressOIB>
    <izvorni_sadrzaj> NEOKON društvo s ograničenom odgovornošću za graditeljstvo, OIB 90313112618, Barutanski jarak 42, 10000 Zagreb</izvorni_sadrzaj>
    <derivirana_varijabla naziv="DomainObject.Predmet.ProtustrankaFormatedWithAdressOIB_1"> NEOKON društvo s ograničenom odgovornošću za graditeljstvo, OIB 90313112618, Barutanski jarak 42, 10000 Zagreb</derivirana_varijabla>
  </DomainObject.Predmet.ProtustrankaFormatedWithAdressOIB>
  <DomainObject.Predmet.ProtustrankaWithAdress>
    <izvorni_sadrzaj>NEOKON društvo s ograničenom odgovornošću za graditeljstvo Barutanski jarak 42, 10000 Zagreb</izvorni_sadrzaj>
    <derivirana_varijabla naziv="DomainObject.Predmet.ProtustrankaWithAdress_1">NEOKON društvo s ograničenom odgovornošću za graditeljstvo Barutanski jarak 42, 10000 Zagreb</derivirana_varijabla>
  </DomainObject.Predmet.ProtustrankaWithAdress>
  <DomainObject.Predmet.ProtustrankaWithAdressOIB>
    <izvorni_sadrzaj>NEOKON društvo s ograničenom odgovornošću za graditeljstvo, OIB 90313112618, Barutanski jarak 42, 10000 Zagreb</izvorni_sadrzaj>
    <derivirana_varijabla naziv="DomainObject.Predmet.ProtustrankaWithAdressOIB_1">NEOKON društvo s ograničenom odgovornošću za graditeljstvo, OIB 90313112618, Barutanski jarak 42, 10000 Zagreb</derivirana_varijabla>
  </DomainObject.Predmet.ProtustrankaWithAdressOIB>
  <DomainObject.Predmet.ProtustrankaNazivFormated>
    <izvorni_sadrzaj>NEOKON društvo s ograničenom odgovornošću za graditeljstvo</izvorni_sadrzaj>
    <derivirana_varijabla naziv="DomainObject.Predmet.ProtustrankaNazivFormated_1">NEOKON društvo s ograničenom odgovornošću za graditeljstvo</derivirana_varijabla>
  </DomainObject.Predmet.ProtustrankaNazivFormated>
  <DomainObject.Predmet.ProtustrankaNazivFormatedOIB>
    <izvorni_sadrzaj>NEOKON društvo s ograničenom odgovornošću za graditeljstvo, OIB 90313112618</izvorni_sadrzaj>
    <derivirana_varijabla naziv="DomainObject.Predmet.ProtustrankaNazivFormatedOIB_1">NEOKON društvo s ograničenom odgovornošću za graditeljstvo, OIB 90313112618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GRANDELION društvo s ograničenom odgovornošću za usluge i trgovinu, turistička agencija</izvorni_sadrzaj>
    <derivirana_varijabla naziv="DomainObject.Predmet.StrankaFormated_1">  FINA; GRANDELION društvo s ograničenom odgovornošću za usluge i trgovinu, turistička agencija</derivirana_varijabla>
  </DomainObject.Predmet.StrankaFormated>
  <DomainObject.Predmet.StrankaFormatedOIB>
    <izvorni_sadrzaj>  FINA, OIB 85821130368; GRANDELION društvo s ograničenom odgovornošću za usluge i trgovinu, turistička agencija, OIB 11961654782</izvorni_sadrzaj>
    <derivirana_varijabla naziv="DomainObject.Predmet.StrankaFormatedOIB_1">  FINA, OIB 85821130368; GRANDELION društvo s ograničenom odgovornošću za usluge i trgovinu, turistička agencija, OIB 11961654782</derivirana_varijabla>
  </DomainObject.Predmet.StrankaFormatedOIB>
  <DomainObject.Predmet.StrankaFormatedWithAdress>
    <izvorni_sadrzaj> FINA, ALBRECHTOVA 42, 10000 Zagreb; GRANDELION društvo s ograničenom odgovornošću za usluge i trgovinu, turistička agencija, Mejna 17, 10257 Hrvatski Leskovac</izvorni_sadrzaj>
    <derivirana_varijabla naziv="DomainObject.Predmet.StrankaFormatedWithAdress_1"> FINA, ALBRECHTOVA 42, 10000 Zagreb; GRANDELION društvo s ograničenom odgovornošću za usluge i trgovinu, turistička agencija, Mejna 17, 10257 Hrvatski Leskovac</derivirana_varijabla>
  </DomainObject.Predmet.StrankaFormatedWithAdress>
  <DomainObject.Predmet.StrankaFormatedWithAdressOIB>
    <izvorni_sadrzaj> FINA, OIB 85821130368, ALBRECHTOVA 42, 10000 Zagreb; GRANDELION društvo s ograničenom odgovornošću za usluge i trgovinu, turistička agencija, OIB 11961654782, Mejna 17, 10257 Hrvatski Leskovac</izvorni_sadrzaj>
    <derivirana_varijabla naziv="DomainObject.Predmet.StrankaFormatedWithAdressOIB_1"> FINA, OIB 85821130368, ALBRECHTOVA 42, 10000 Zagreb; GRANDELION društvo s ograničenom odgovornošću za usluge i trgovinu, turistička agencija, OIB 11961654782, Mejna 17, 10257 Hrvatski Leskovac</derivirana_varijabla>
  </DomainObject.Predmet.StrankaFormatedWithAdressOIB>
  <DomainObject.Predmet.StrankaWithAdress>
    <izvorni_sadrzaj>FINA ALBRECHTOVA 42,10000 Zagreb,GRANDELION društvo s ograničenom odgovornošću za usluge i trgovinu, turistička agencija Mejna 17,10257 Hrvatski Leskovac</izvorni_sadrzaj>
    <derivirana_varijabla naziv="DomainObject.Predmet.StrankaWithAdress_1">FINA ALBRECHTOVA 42,10000 Zagreb,GRANDELION društvo s ograničenom odgovornošću za usluge i trgovinu, turistička agencija Mejna 17,10257 Hrvatski Leskovac</derivirana_varijabla>
  </DomainObject.Predmet.StrankaWithAdress>
  <DomainObject.Predmet.StrankaWithAdressOIB>
    <izvorni_sadrzaj>FINA, OIB 85821130368, ALBRECHTOVA 42,10000 Zagreb,GRANDELION društvo s ograničenom odgovornošću za usluge i trgovinu, turistička agencija, OIB 11961654782, Mejna 17,10257 Hrvatski Leskovac</izvorni_sadrzaj>
    <derivirana_varijabla naziv="DomainObject.Predmet.StrankaWithAdressOIB_1">FINA, OIB 85821130368, ALBRECHTOVA 42,10000 Zagreb,GRANDELION društvo s ograničenom odgovornošću za usluge i trgovinu, turistička agencija, OIB 11961654782, Mejna 17,10257 Hrvatski Leskovac</derivirana_varijabla>
  </DomainObject.Predmet.StrankaWithAdressOIB>
  <DomainObject.Predmet.StrankaNazivFormated>
    <izvorni_sadrzaj>FINA,GRANDELION društvo s ograničenom odgovornošću za usluge i trgovinu, turistička agencija</izvorni_sadrzaj>
    <derivirana_varijabla naziv="DomainObject.Predmet.StrankaNazivFormated_1">FINA,GRANDELION društvo s ograničenom odgovornošću za usluge i trgovinu, turistička agencija</derivirana_varijabla>
  </DomainObject.Predmet.StrankaNazivFormated>
  <DomainObject.Predmet.StrankaNazivFormatedOIB>
    <izvorni_sadrzaj>FINA, OIB 85821130368,GRANDELION društvo s ograničenom odgovornošću za usluge i trgovinu, turistička agencija, OIB 11961654782</izvorni_sadrzaj>
    <derivirana_varijabla naziv="DomainObject.Predmet.StrankaNazivFormatedOIB_1">FINA, OIB 85821130368,GRANDELION društvo s ograničenom odgovornošću za usluge i trgovinu, turistička agencija, OIB 11961654782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GRANDELION društvo s ograničenom odgovornošću za usluge i trgovinu, turistička agencija</item>
    </izvorni_sadrzaj>
    <derivirana_varijabla naziv="DomainObject.Predmet.StrankaListFormated_1">
      <item>FINA</item>
      <item>GRANDELION društvo s ograničenom odgovornošću za usluge i trgovinu, turistička agencija</item>
    </derivirana_varijabla>
  </DomainObject.Predmet.StrankaListFormated>
  <DomainObject.Predmet.StrankaList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FormatedOIB_1">
      <item>FINA, OIB 85821130368</item>
      <item>GRANDELION društvo s ograničenom odgovornošću za usluge i trgovinu, turistička agencija, OIB 11961654782</item>
    </derivirana_varijabla>
  </DomainObject.Predmet.StrankaListFormatedOIB>
  <DomainObject.Predmet.StrankaListFormatedWithAdress>
    <izvorni_sadrzaj>
      <item>FINA, ALBRECHTOVA 42, 10000 Zagreb</item>
      <item>GRANDELION društvo s ograničenom odgovornošću za usluge i trgovinu, turistička agencija, Mejna 17, 10257 Hrvatski Leskovac</item>
    </izvorni_sadrzaj>
    <derivirana_varijabla naziv="DomainObject.Predmet.StrankaListFormatedWithAdress_1">
      <item>FINA, ALBRECHTOVA 42, 10000 Zagreb</item>
      <item>GRANDELION društvo s ograničenom odgovornošću za usluge i trgovinu, turistička agencija, Mejna 17, 10257 Hrvatski Leskovac</item>
    </derivirana_varijabla>
  </DomainObject.Predmet.StrankaListFormatedWithAdress>
  <DomainObject.Predmet.StrankaListFormatedWithAdressOIB>
    <izvorni_sadrzaj>
      <item>FINA, OIB 85821130368, ALBRECHTOVA 42, 10000 Zagreb</item>
      <item>GRANDELION društvo s ograničenom odgovornošću za usluge i trgovinu, turistička agencija, OIB 11961654782, Mejna 17, 10257 Hrvatski Leskovac</item>
    </izvorni_sadrzaj>
    <derivirana_varijabla naziv="DomainObject.Predmet.StrankaListFormatedWithAdressOIB_1">
      <item>FINA, OIB 85821130368, ALBRECHTOVA 42, 10000 Zagreb</item>
      <item>GRANDELION društvo s ograničenom odgovornošću za usluge i trgovinu, turistička agencija, OIB 11961654782, Mejna 17, 10257 Hrvatski Leskovac</item>
    </derivirana_varijabla>
  </DomainObject.Predmet.StrankaListFormatedWithAdressOIB>
  <DomainObject.Predmet.StrankaListNazivFormated>
    <izvorni_sadrzaj>
      <item>FINA</item>
      <item>GRANDELION društvo s ograničenom odgovornošću za usluge i trgovinu, turistička agencija</item>
    </izvorni_sadrzaj>
    <derivirana_varijabla naziv="DomainObject.Predmet.StrankaListNazivFormated_1">
      <item>FINA</item>
      <item>GRANDELION društvo s ograničenom odgovornošću za usluge i trgovinu, turistička agencija</item>
    </derivirana_varijabla>
  </DomainObject.Predmet.StrankaListNazivFormated>
  <DomainObject.Predmet.StrankaListNaziv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NazivFormatedOIB_1">
      <item>FINA, OIB 85821130368</item>
      <item>GRANDELION društvo s ograničenom odgovornošću za usluge i trgovinu, turistička agencija, OIB 11961654782</item>
    </derivirana_varijabla>
  </DomainObject.Predmet.StrankaListNazivFormatedOIB>
  <DomainObject.Predmet.ProtuStrankaListFormated>
    <izvorni_sadrzaj>
      <item>NEOKON društvo s ograničenom odgovornošću za graditeljstvo</item>
    </izvorni_sadrzaj>
    <derivirana_varijabla naziv="DomainObject.Predmet.ProtuStrankaListFormated_1">
      <item>NEOKON društvo s ograničenom odgovornošću za graditeljstvo</item>
    </derivirana_varijabla>
  </DomainObject.Predmet.ProtuStrankaListFormated>
  <DomainObject.Predmet.ProtuStrankaListFormatedOIB>
    <izvorni_sadrzaj>
      <item>NEOKON društvo s ograničenom odgovornošću za graditeljstvo, OIB 90313112618</item>
    </izvorni_sadrzaj>
    <derivirana_varijabla naziv="DomainObject.Predmet.ProtuStrankaListFormatedOIB_1">
      <item>NEOKON društvo s ograničenom odgovornošću za graditeljstvo, OIB 90313112618</item>
    </derivirana_varijabla>
  </DomainObject.Predmet.ProtuStrankaListFormatedOIB>
  <DomainObject.Predmet.ProtuStrankaListFormatedWithAdress>
    <izvorni_sadrzaj>
      <item>NEOKON društvo s ograničenom odgovornošću za graditeljstvo, Barutanski jarak 42, 10000 Zagreb</item>
    </izvorni_sadrzaj>
    <derivirana_varijabla naziv="DomainObject.Predmet.ProtuStrankaListFormatedWithAdress_1">
      <item>NEOKON društvo s ograničenom odgovornošću za graditeljstvo, Barutanski jarak 42, 10000 Zagreb</item>
    </derivirana_varijabla>
  </DomainObject.Predmet.ProtuStrankaListFormatedWithAdress>
  <DomainObject.Predmet.ProtuStrankaListFormatedWithAdressOIB>
    <izvorni_sadrzaj>
      <item>NEOKON društvo s ograničenom odgovornošću za graditeljstvo, OIB 90313112618, Barutanski jarak 42, 10000 Zagreb</item>
    </izvorni_sadrzaj>
    <derivirana_varijabla naziv="DomainObject.Predmet.ProtuStrankaListFormatedWithAdressOIB_1">
      <item>NEOKON društvo s ograničenom odgovornošću za graditeljstvo, OIB 90313112618, Barutanski jarak 42, 10000 Zagreb</item>
    </derivirana_varijabla>
  </DomainObject.Predmet.ProtuStrankaListFormatedWithAdressOIB>
  <DomainObject.Predmet.ProtuStrankaListNazivFormated>
    <izvorni_sadrzaj>
      <item>NEOKON društvo s ograničenom odgovornošću za graditeljstvo</item>
    </izvorni_sadrzaj>
    <derivirana_varijabla naziv="DomainObject.Predmet.ProtuStrankaListNazivFormated_1">
      <item>NEOKON društvo s ograničenom odgovornošću za graditeljstvo</item>
    </derivirana_varijabla>
  </DomainObject.Predmet.ProtuStrankaListNazivFormated>
  <DomainObject.Predmet.ProtuStrankaListNazivFormatedOIB>
    <izvorni_sadrzaj>
      <item>NEOKON društvo s ograničenom odgovornošću za graditeljstvo, OIB 90313112618</item>
    </izvorni_sadrzaj>
    <derivirana_varijabla naziv="DomainObject.Predmet.ProtuStrankaListNazivFormatedOIB_1">
      <item>NEOKON društvo s ograničenom odgovornošću za graditeljstvo, OIB 90313112618</item>
    </derivirana_varijabla>
  </DomainObject.Predmet.ProtuStrankaListNazivFormatedOIB>
  <DomainObject.Predmet.OstaliList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Formated_1">
      <item>ZLATKO PETEK</item>
      <item>ZORAN VUJAKOVIĆ</item>
      <item>Tomislav Đuričin</item>
      <item>BUTERIN &amp; POSAVEC odvjetničko društvo j.t.d.</item>
    </derivirana_varijabla>
  </DomainObject.Predmet.OstaliListFormated>
  <DomainObject.Predmet.OstaliList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FormatedOIB>
  <DomainObject.Predmet.OstaliListFormatedWithAdress>
    <izvorni_sadrzaj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izvorni_sadrzaj>
    <derivirana_varijabla naziv="DomainObject.Predmet.OstaliListFormatedWithAdress_1"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izvorni_sadrzaj>
    <derivirana_varijabla naziv="DomainObject.Predmet.OstaliListFormatedWithAdressOIB_1"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NazivFormated_1">
      <item>ZLATKO PETEK</item>
      <item>ZORAN VUJAKOVIĆ</item>
      <item>Tomislav Đuričin</item>
      <item>BUTERIN &amp; POSAVEC odvjetničko društvo j.t.d.</item>
    </derivirana_varijabla>
  </DomainObject.Predmet.OstaliListNazivFormated>
  <DomainObject.Predmet.OstaliListNaziv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Naziv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NEOKON društvo s ograničenom odgovornošću za graditeljstvo</izvorni_sadrzaj>
    <derivirana_varijabla naziv="DomainObject.Predmet.ProtustrankaIDrugi_1">NEOKON društvo s ograničenom odgovornošću za graditeljstvo</derivirana_varijabla>
  </DomainObject.Predmet.ProtustrankaIDrugi>
  <DomainObject.Predmet.StrankaIDrugiAdressOIB>
    <izvorni_sadrzaj>FINA, OIB 85821130368, ALBRECHTOVA 42, 10000 Zagreb i dr.</izvorni_sadrzaj>
    <derivirana_varijabla naziv="DomainObject.Predmet.StrankaIDrugiAdressOIB_1">FINA, OIB 85821130368, ALBRECHTOVA 42, 10000 Zagreb i dr.</derivirana_varijabla>
  </DomainObject.Predmet.StrankaIDrugiAdressOIB>
  <DomainObject.Predmet.ProtustrankaIDrugiAdressOIB>
    <izvorni_sadrzaj>NEOKON društvo s ograničenom odgovornošću za graditeljstvo, OIB 90313112618, Barutanski jarak 42, 10000 Zagreb</izvorni_sadrzaj>
    <derivirana_varijabla naziv="DomainObject.Predmet.ProtustrankaIDrugiAdressOIB_1">NEOKON društvo s ograničenom odgovornošću za graditeljstvo, OIB 90313112618,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izvorni_sadrzaj>
    <derivirana_varijabla naziv="DomainObject.Predmet.SudioniciListNaziv_1"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derivirana_varijabla>
  </DomainObject.Predmet.SudioniciListNaziv>
  <DomainObject.Predmet.SudioniciListAdressOIB>
    <izvorni_sadrzaj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izvorni_sadrzaj>
    <derivirana_varijabla naziv="DomainObject.Predmet.SudioniciListAdressOIB_1"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90313112618</item>
      <item>, OIB 85821130368</item>
      <item>, OIB 35626966780</item>
      <item>, OIB 25772500084</item>
      <item>, OIB 01733609458</item>
      <item>, OIB 88443826619</item>
      <item>, OIB 11961654782</item>
    </izvorni_sadrzaj>
    <derivirana_varijabla naziv="DomainObject.Predmet.SudioniciListNazivOIB_1">
      <item>, OIB 90313112618</item>
      <item>, OIB 85821130368</item>
      <item>, OIB 35626966780</item>
      <item>, OIB 25772500084</item>
      <item>, OIB 01733609458</item>
      <item>, OIB 88443826619</item>
      <item>, OIB 11961654782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479</properties:Words>
  <properties:Characters>2371</properties:Characters>
  <properties:Lines>72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2018-03-30T09:29:00Z</dcterms:created>
  <dc:creator>RH-TDU</dc:creator>
  <cp:lastModifiedBy>Valentina Delač</cp:lastModifiedBy>
  <cp:lastPrinted>2018-03-30T09:31:00Z</cp:lastPrinted>
  <dcterms:modified xmlns:xsi="http://www.w3.org/2001/XMLSchema-instance" xsi:type="dcterms:W3CDTF">2018-03-30T09:31:00Z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(Neokon  Rj završna dioba - završno ročište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