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2772" w14:paraId="9b82772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5B0AEB">
        <w:t xml:space="preserve"> </w:t>
      </w:r>
      <w:r w:rsidRPr="0053264E">
        <w:t>St-</w:t>
      </w:r>
      <w:r w:rsidR="002F2F35">
        <w:t>4</w:t>
      </w:r>
      <w:r w:rsidR="005B0AEB">
        <w:t>348</w:t>
      </w:r>
      <w:r w:rsidR="00EC2B55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27B24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</w:t>
      </w:r>
      <w:r w:rsidR="002E005D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5B0AEB">
        <w:t>AS FORMA</w:t>
      </w:r>
      <w:r w:rsidR="002F2F35">
        <w:t xml:space="preserve"> d.o.o., Zagreb, </w:t>
      </w:r>
      <w:r w:rsidR="005B0AEB">
        <w:t>Podbrežje 11</w:t>
      </w:r>
      <w:r w:rsidR="003A01DC">
        <w:t>,</w:t>
      </w:r>
      <w:r w:rsidR="002E005D">
        <w:t xml:space="preserve"> OIB </w:t>
      </w:r>
      <w:r w:rsidR="00295F32" w:rsidRPr="0053264E">
        <w:t xml:space="preserve"> </w:t>
      </w:r>
      <w:r w:rsidR="005B0AEB" w:rsidRPr="005B0AEB">
        <w:t>24089929835</w:t>
      </w:r>
      <w:r w:rsidR="002E005D">
        <w:t xml:space="preserve">, </w:t>
      </w:r>
      <w:r w:rsidR="00295F32" w:rsidRPr="0053264E">
        <w:t xml:space="preserve">dana </w:t>
      </w:r>
      <w:r w:rsidR="005B0AEB">
        <w:t>12. prosinca 2018.</w:t>
      </w:r>
      <w:r w:rsidR="00295F32" w:rsidRPr="0053264E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>
        <w:t xml:space="preserve">Financijske agencije od </w:t>
      </w:r>
      <w:r w:rsidR="005B0AEB">
        <w:t>13. svibnja</w:t>
      </w:r>
      <w:r w:rsidR="00EC2B55">
        <w:t xml:space="preserve"> 2016</w:t>
      </w:r>
      <w:r w:rsidR="00453691">
        <w:t>.</w:t>
      </w:r>
      <w:r>
        <w:t xml:space="preserve"> godine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027B24">
        <w:t xml:space="preserve"> </w:t>
      </w:r>
      <w:r w:rsidR="005B0AEB">
        <w:t>AS FORMA d.o.o., Zagreb, Podbrežje 11</w:t>
      </w:r>
      <w:r w:rsidR="003A01DC">
        <w:t>,</w:t>
      </w:r>
      <w:r w:rsidR="005B0AEB">
        <w:t xml:space="preserve"> OIB </w:t>
      </w:r>
      <w:r w:rsidR="005B0AEB" w:rsidRPr="0053264E">
        <w:t xml:space="preserve"> </w:t>
      </w:r>
      <w:r w:rsidR="005B0AEB" w:rsidRPr="005B0AEB">
        <w:t>24089929835</w:t>
      </w:r>
      <w:r w:rsidR="007668DE">
        <w:t>.</w:t>
      </w: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EC2B55" w:rsidP="00EC2B55" w:rsidR="00EC2B55">
      <w:pPr>
        <w:ind w:firstLine="708"/>
        <w:jc w:val="both"/>
      </w:pPr>
      <w:r w:rsidRPr="00C254D4">
        <w:t>FINA-a</w:t>
      </w:r>
      <w:r>
        <w:t>,</w:t>
      </w:r>
      <w:r w:rsidRPr="00C254D4">
        <w:t xml:space="preserve"> Regionalni centar Zagreb, podnijela je ovom sudu dana </w:t>
      </w:r>
      <w:r w:rsidR="005B0AEB">
        <w:t>13. svibnja</w:t>
      </w:r>
      <w:r>
        <w:t xml:space="preserve"> 2016</w:t>
      </w:r>
      <w:r w:rsidRPr="00C254D4">
        <w:t xml:space="preserve">. prijedlog za otvaranje stečajnog postupka nad dužnikom </w:t>
      </w:r>
      <w:r w:rsidR="005B0AEB">
        <w:t>AS FORMA d.o.o., Zagreb, Podbrežje 11</w:t>
      </w:r>
      <w:r w:rsidR="003A01DC">
        <w:t>,</w:t>
      </w:r>
      <w:r w:rsidR="005B0AEB">
        <w:t xml:space="preserve"> OIB </w:t>
      </w:r>
      <w:r w:rsidR="005B0AEB" w:rsidRPr="0053264E">
        <w:t xml:space="preserve"> </w:t>
      </w:r>
      <w:r w:rsidR="005B0AEB" w:rsidRPr="005B0AEB">
        <w:t>24089929835</w:t>
      </w:r>
      <w:r>
        <w:t xml:space="preserve">, a temeljem </w:t>
      </w:r>
      <w:r w:rsidRPr="00C254D4">
        <w:t xml:space="preserve">odredbe članka </w:t>
      </w:r>
      <w:r>
        <w:t>444. stavak 2</w:t>
      </w:r>
      <w:r w:rsidRPr="00C254D4">
        <w:t xml:space="preserve">. </w:t>
      </w:r>
      <w:r>
        <w:t xml:space="preserve">Stečajnog zakona (Narodne novine broj 71/15, </w:t>
      </w:r>
      <w:r w:rsidR="005B0AEB">
        <w:t xml:space="preserve">104/17, </w:t>
      </w:r>
      <w:r>
        <w:t>dalje u tekstu: SZ-a).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 xml:space="preserve">st. 2. </w:t>
      </w:r>
      <w:r>
        <w:t xml:space="preserve">SZ-a,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F2F35" w:rsidP="00DF1B94" w:rsidR="00291807">
      <w:pPr>
        <w:ind w:firstLine="708"/>
        <w:jc w:val="both"/>
      </w:pPr>
      <w:r>
        <w:t xml:space="preserve"> </w:t>
      </w:r>
    </w:p>
    <w:p w:rsidRDefault="002E005D" w:rsidP="00DF1B94" w:rsidR="00291807">
      <w:pPr>
        <w:ind w:firstLine="708"/>
        <w:jc w:val="both"/>
      </w:pPr>
      <w:r>
        <w:t>Uvidom u javne objave na mrežnoj stranici e-Oglasna ploča</w:t>
      </w:r>
      <w:r w:rsidR="00EC2B55">
        <w:t xml:space="preserve"> suda</w:t>
      </w:r>
      <w:r w:rsidR="00DF4538">
        <w:t xml:space="preserve"> 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5B0AEB">
        <w:t>AS FORMA d.o.o., Zagreb, Podbrežje 11</w:t>
      </w:r>
      <w:r w:rsidR="003A01DC">
        <w:t>,</w:t>
      </w:r>
      <w:r w:rsidR="005B0AEB">
        <w:t xml:space="preserve"> OIB </w:t>
      </w:r>
      <w:r w:rsidR="005B0AEB" w:rsidRPr="005B0AEB">
        <w:t>24089929835</w:t>
      </w:r>
      <w:r w:rsidR="00291807">
        <w:t>,</w:t>
      </w:r>
      <w:r w:rsidR="00EC2B55">
        <w:t xml:space="preserve"> već otvoren </w:t>
      </w:r>
      <w:r>
        <w:t xml:space="preserve">i istovremeno zaključen </w:t>
      </w:r>
      <w:r w:rsidR="00EC2B55">
        <w:t>stečajni postup</w:t>
      </w:r>
      <w:r>
        <w:t xml:space="preserve">ak, </w:t>
      </w:r>
      <w:r w:rsidR="00EC2B55">
        <w:t>rješenjem</w:t>
      </w:r>
      <w:r w:rsidR="00291807">
        <w:t xml:space="preserve"> Trgovačkog suda u Z</w:t>
      </w:r>
      <w:r w:rsidR="00453691">
        <w:t>a</w:t>
      </w:r>
      <w:r w:rsidR="00291807">
        <w:t>grebu</w:t>
      </w:r>
      <w:r w:rsidR="00453691">
        <w:t xml:space="preserve"> </w:t>
      </w:r>
      <w:r w:rsidR="00291807">
        <w:t>broj St-</w:t>
      </w:r>
      <w:r w:rsidR="00027B24">
        <w:t>1</w:t>
      </w:r>
      <w:r w:rsidR="003A01DC">
        <w:t>755</w:t>
      </w:r>
      <w:r w:rsidR="00027B24">
        <w:t>/1</w:t>
      </w:r>
      <w:r w:rsidR="003A01DC">
        <w:t>3</w:t>
      </w:r>
      <w:r w:rsidR="00EC2B55">
        <w:t xml:space="preserve"> od </w:t>
      </w:r>
      <w:r w:rsidR="003A01DC">
        <w:t>5. studenog 2018.</w:t>
      </w:r>
      <w:r w:rsidR="00EC2B55">
        <w:t>,</w:t>
      </w:r>
      <w:r w:rsidR="00453691">
        <w:t xml:space="preserve"> </w:t>
      </w:r>
      <w:r w:rsidR="002F2F35">
        <w:t xml:space="preserve">a činjenica otvaranja stečajnog postupka nad navedenim stečajnim dužnikom upisana je i u sudskom registru ovog suda, </w:t>
      </w:r>
      <w:r w:rsidR="00DF4538">
        <w:t xml:space="preserve">slijedom čega je </w:t>
      </w:r>
      <w:r w:rsidR="00291807">
        <w:t xml:space="preserve">valjalo riješiti kao u izreci ovog rješenja, a temeljem odredbe čl. 194. Zakona o parničnom postupku (Narodne novine broj 148/11, 25/13) u vezi s čl. 10. SZ-a. </w:t>
      </w:r>
      <w:r w:rsidR="00027B24">
        <w:t xml:space="preserve"> </w:t>
      </w:r>
    </w:p>
    <w:p w:rsidRDefault="002E005D" w:rsidP="00DF1B94" w:rsidR="00DF1B94">
      <w:pPr>
        <w:ind w:firstLine="708"/>
        <w:jc w:val="both"/>
      </w:pPr>
      <w:r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3A01DC">
        <w:t>12. prosinca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DF4538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F746A9" w:rsidP="00F746A9" w:rsidR="00F746A9"/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3A01DC" w:rsidR="00EC2B55" w:rsidRPr="007A5897">
      <w:pPr>
        <w:jc w:val="both"/>
      </w:pPr>
      <w:r w:rsidRPr="007A5897">
        <w:t>Protiv ovog rješenja dopuštena je žalba u roku od 8 dana,</w:t>
      </w:r>
      <w:r w:rsidR="003A01DC">
        <w:t xml:space="preserve"> od isteka osmog dana od dana objave ovog rješenja na mrežnoj stranici e-Oglasna ploča suda,</w:t>
      </w:r>
      <w:r w:rsidRPr="007A5897">
        <w:t xml:space="preserve"> koja se podnosi u </w:t>
      </w:r>
      <w:r w:rsidR="003A01DC">
        <w:t xml:space="preserve">3 </w:t>
      </w:r>
      <w:r w:rsidRPr="007A5897">
        <w:t>primjerka,</w:t>
      </w:r>
      <w:r w:rsidR="003A01DC">
        <w:t xml:space="preserve"> </w:t>
      </w:r>
      <w:r w:rsidRPr="007A5897">
        <w:t>Visokom trgovačkom sudu Republike Hrvatske,</w:t>
      </w:r>
      <w:r w:rsidR="003A01DC">
        <w:t xml:space="preserve"> </w:t>
      </w:r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7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0AD1">
      <w:t>4</w:t>
    </w:r>
    <w:r w:rsidR="005B0AEB">
      <w:t>348</w:t>
    </w:r>
    <w:r w:rsidR="00BB688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7B24"/>
    <w:rsid w:val="00050AB8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A0AD1"/>
    <w:rsid w:val="002D16B2"/>
    <w:rsid w:val="002D49A0"/>
    <w:rsid w:val="002E005D"/>
    <w:rsid w:val="002F2F35"/>
    <w:rsid w:val="003126C7"/>
    <w:rsid w:val="00343119"/>
    <w:rsid w:val="003746BE"/>
    <w:rsid w:val="003A01DC"/>
    <w:rsid w:val="00453691"/>
    <w:rsid w:val="004B4514"/>
    <w:rsid w:val="004D27C4"/>
    <w:rsid w:val="0053264E"/>
    <w:rsid w:val="00574896"/>
    <w:rsid w:val="00582442"/>
    <w:rsid w:val="005B0AEB"/>
    <w:rsid w:val="00683588"/>
    <w:rsid w:val="006D7AA3"/>
    <w:rsid w:val="007429CF"/>
    <w:rsid w:val="00756733"/>
    <w:rsid w:val="00757A14"/>
    <w:rsid w:val="007668DE"/>
    <w:rsid w:val="007F53C0"/>
    <w:rsid w:val="00874E6C"/>
    <w:rsid w:val="0094791B"/>
    <w:rsid w:val="009A0E71"/>
    <w:rsid w:val="00B1273C"/>
    <w:rsid w:val="00B1314F"/>
    <w:rsid w:val="00BA257E"/>
    <w:rsid w:val="00BB688E"/>
    <w:rsid w:val="00BE3247"/>
    <w:rsid w:val="00C82C2F"/>
    <w:rsid w:val="00CB6C29"/>
    <w:rsid w:val="00DF1B94"/>
    <w:rsid w:val="00DF4538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4348</izvorni_sadrzaj>
    <derivirana_varijabla naziv="DomainObject.Predmet.Broj_1">4348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St-4348/2016</izvorni_sadrzaj>
    <derivirana_varijabla naziv="DomainObject.Predmet.OznakaBroj_1">St-4348/2016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FORMA d.o.o.</izvorni_sadrzaj>
    <derivirana_varijabla naziv="DomainObject.Predmet.ProtustrankaFormated_1">  AS FORMA d.o.o.</derivirana_varijabla>
  </DomainObject.Predmet.ProtustrankaFormated>
  <DomainObject.Predmet.ProtustrankaFormatedOIB>
    <izvorni_sadrzaj>  AS FORMA d.o.o., OIB 24089929835</izvorni_sadrzaj>
    <derivirana_varijabla naziv="DomainObject.Predmet.ProtustrankaFormatedOIB_1">  AS FORMA d.o.o., OIB 24089929835</derivirana_varijabla>
  </DomainObject.Predmet.ProtustrankaFormatedOIB>
  <DomainObject.Predmet.ProtustrankaFormatedWithAdress>
    <izvorni_sadrzaj> AS FORMA d.o.o., 12. Podbrežje 11, 10000 Zagreb</izvorni_sadrzaj>
    <derivirana_varijabla naziv="DomainObject.Predmet.ProtustrankaFormatedWithAdress_1"> AS FORMA d.o.o., 12. Podbrežje 11, 10000 Zagreb</derivirana_varijabla>
  </DomainObject.Predmet.ProtustrankaFormatedWithAdress>
  <DomainObject.Predmet.ProtustrankaFormatedWithAdressOIB>
    <izvorni_sadrzaj> AS FORMA d.o.o., OIB 24089929835, 12. Podbrežje 11, 10000 Zagreb</izvorni_sadrzaj>
    <derivirana_varijabla naziv="DomainObject.Predmet.ProtustrankaFormatedWithAdressOIB_1"> AS FORMA d.o.o., OIB 24089929835, 12. Podbrežje 11, 10000 Zagreb</derivirana_varijabla>
  </DomainObject.Predmet.ProtustrankaFormatedWithAdressOIB>
  <DomainObject.Predmet.ProtustrankaWithAdress>
    <izvorni_sadrzaj>AS FORMA d.o.o. 12. Podbrežje 11, 10000 Zagreb</izvorni_sadrzaj>
    <derivirana_varijabla naziv="DomainObject.Predmet.ProtustrankaWithAdress_1">AS FORMA d.o.o. 12. Podbrežje 11, 10000 Zagreb</derivirana_varijabla>
  </DomainObject.Predmet.ProtustrankaWithAdress>
  <DomainObject.Predmet.ProtustrankaWithAdressOIB>
    <izvorni_sadrzaj>AS FORMA d.o.o., OIB 24089929835, 12. Podbrežje 11, 10000 Zagreb</izvorni_sadrzaj>
    <derivirana_varijabla naziv="DomainObject.Predmet.ProtustrankaWithAdressOIB_1">AS FORMA d.o.o., OIB 24089929835, 12. Podbrežje 11, 10000 Zagreb</derivirana_varijabla>
  </DomainObject.Predmet.ProtustrankaWithAdressOIB>
  <DomainObject.Predmet.ProtustrankaNazivFormated>
    <izvorni_sadrzaj>AS FORMA d.o.o.</izvorni_sadrzaj>
    <derivirana_varijabla naziv="DomainObject.Predmet.ProtustrankaNazivFormated_1">AS FORMA d.o.o.</derivirana_varijabla>
  </DomainObject.Predmet.ProtustrankaNazivFormated>
  <DomainObject.Predmet.ProtustrankaNazivFormatedOIB>
    <izvorni_sadrzaj>AS FORMA d.o.o., OIB 24089929835</izvorni_sadrzaj>
    <derivirana_varijabla naziv="DomainObject.Predmet.ProtustrankaNazivFormatedOIB_1">AS FORMA d.o.o., OIB 24089929835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FORMA d.o.o.</item>
    </izvorni_sadrzaj>
    <derivirana_varijabla naziv="DomainObject.Predmet.ProtuStrankaListFormated_1">
      <item>AS FORMA d.o.o.</item>
    </derivirana_varijabla>
  </DomainObject.Predmet.ProtuStrankaListFormated>
  <DomainObject.Predmet.ProtuStrankaListFormatedOIB>
    <izvorni_sadrzaj>
      <item>AS FORMA d.o.o., OIB 24089929835</item>
    </izvorni_sadrzaj>
    <derivirana_varijabla naziv="DomainObject.Predmet.ProtuStrankaListFormatedOIB_1">
      <item>AS FORMA d.o.o., OIB 24089929835</item>
    </derivirana_varijabla>
  </DomainObject.Predmet.ProtuStrankaListFormatedOIB>
  <DomainObject.Predmet.ProtuStrankaListFormatedWithAdress>
    <izvorni_sadrzaj>
      <item>AS FORMA d.o.o., 12. Podbrežje 11, 10000 Zagreb</item>
    </izvorni_sadrzaj>
    <derivirana_varijabla naziv="DomainObject.Predmet.ProtuStrankaListFormatedWithAdress_1">
      <item>AS FORMA d.o.o., 12. Podbrežje 11, 10000 Zagreb</item>
    </derivirana_varijabla>
  </DomainObject.Predmet.ProtuStrankaListFormatedWithAdress>
  <DomainObject.Predmet.ProtuStrankaListFormatedWithAdressOIB>
    <izvorni_sadrzaj>
      <item>AS FORMA d.o.o., OIB 24089929835, 12. Podbrežje 11, 10000 Zagreb</item>
    </izvorni_sadrzaj>
    <derivirana_varijabla naziv="DomainObject.Predmet.ProtuStrankaListFormatedWithAdressOIB_1">
      <item>AS FORMA d.o.o., OIB 24089929835, 12. Podbrežje 11, 10000 Zagreb</item>
    </derivirana_varijabla>
  </DomainObject.Predmet.ProtuStrankaListFormatedWithAdressOIB>
  <DomainObject.Predmet.ProtuStrankaListNazivFormated>
    <izvorni_sadrzaj>
      <item>AS FORMA d.o.o.</item>
    </izvorni_sadrzaj>
    <derivirana_varijabla naziv="DomainObject.Predmet.ProtuStrankaListNazivFormated_1">
      <item>AS FORMA d.o.o.</item>
    </derivirana_varijabla>
  </DomainObject.Predmet.ProtuStrankaListNazivFormated>
  <DomainObject.Predmet.ProtuStrankaListNazivFormatedOIB>
    <izvorni_sadrzaj>
      <item>AS FORMA d.o.o., OIB 24089929835</item>
    </izvorni_sadrzaj>
    <derivirana_varijabla naziv="DomainObject.Predmet.ProtuStrankaListNazivFormatedOIB_1">
      <item>AS FORMA d.o.o., OIB 24089929835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FORMA d.o.o.</izvorni_sadrzaj>
    <derivirana_varijabla naziv="DomainObject.Predmet.ProtustrankaIDrugi_1">AS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FORMA d.o.o., OIB 24089929835, 12. Podbrežje 11, 10000 Zagreb</izvorni_sadrzaj>
    <derivirana_varijabla naziv="DomainObject.Predmet.ProtustrankaIDrugiAdressOIB_1">AS FORMA d.o.o., OIB 24089929835, 12. Podbrežje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FORMA d.o.o.</item>
    </izvorni_sadrzaj>
    <derivirana_varijabla naziv="DomainObject.Predmet.SudioniciListNaziv_1">
      <item>FINA Regionalni centar Zagreb</item>
      <item>AS FORMA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FORMA d.o.o., OIB 24089929835, 12. Podbrežje 11,10000 Zagreb</item>
    </izvorni_sadrzaj>
    <derivirana_varijabla naziv="DomainObject.Predmet.SudioniciListAdressOIB_1">
      <item>FINA Regionalni centar Zagreb, OIB 85821130368, Trg svibanjskih žrtava 1995. br. 1,10000 Zagreb</item>
      <item>AS FORMA d.o.o., OIB 24089929835, 12. Podbrežje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24089929835</item>
    </izvorni_sadrzaj>
    <derivirana_varijabla naziv="DomainObject.Predmet.SudioniciListNazivOIB_1">
      <item>, OIB 85821130368</item>
      <item>, OIB 24089929835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8F828-39D2-40E7-9D39-D04953965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1945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2018-12-12T09:31:00Z</dcterms:created>
  <dc:creator>gboljkovac</dc:creator>
  <cp:lastModifiedBy>Renata Klokočki</cp:lastModifiedBy>
  <cp:lastPrinted>2018-12-12T09:33:00Z</cp:lastPrinted>
  <dcterms:modified xmlns:xsi="http://www.w3.org/2001/XMLSchema-instance" xsi:type="dcterms:W3CDTF">2018-12-12T09:34:00Z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stečaj-VEĆ OTVOREN STEČAJ-St-4348-16---PROSINAC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