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57f7" w14:paraId="2e757f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B5291">
        <w:t>MISLAV j.d.o.o., Vukovarska 108, Split, OIB: 48495881334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5291">
        <w:t xml:space="preserve">MISLAV j.d.o.o., Vukovarska 108, Split, OIB: 48495881334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B5291">
        <w:rPr>
          <w:lang w:val="hr-HR"/>
        </w:rPr>
        <w:t>2.303,34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A677C" w:rsidR="00592E56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>
      <w:pPr>
        <w:rPr>
          <w:sz w:val="28"/>
          <w:szCs w:val="28"/>
        </w:rPr>
      </w:pPr>
    </w:p>
    <w:p w:rsidRDefault="00BA677C" w:rsidP="003059DD" w:rsidR="00BA677C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677C" w:rsidRPr="00BA677C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C2DE4" w:rsidR="00473132">
    <w:pPr>
      <w:pStyle w:val="Zaglavlje"/>
      <w:jc w:val="center"/>
    </w:pPr>
  </w:p>
  <w:p w:rsidRDefault="00FC2DE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B5291">
      <w:t>2513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A2F2F"/>
    <w:rsid w:val="002E06E3"/>
    <w:rsid w:val="003059DD"/>
    <w:rsid w:val="00335C91"/>
    <w:rsid w:val="003421FA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9B5291"/>
    <w:rsid w:val="00A51DE9"/>
    <w:rsid w:val="00A62777"/>
    <w:rsid w:val="00B32977"/>
    <w:rsid w:val="00B7506F"/>
    <w:rsid w:val="00BA677C"/>
    <w:rsid w:val="00C25EF9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  <w:rsid w:val="00FC2DE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2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2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St-2513/2015</izvorni_sadrzaj>
    <derivirana_varijabla naziv="DomainObject.Predmet.OznakaBroj_1">St-2513/2015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MISLAV jednostavno društvo sa ograničenom odgovornošću za usluge</izvorni_sadrzaj>
    <derivirana_varijabla naziv="DomainObject.Predmet.ProtustrankaFormated_1">  MISLAV jednostavno društvo sa ograničenom odgovornošću za usluge</derivirana_varijabla>
  </DomainObject.Predmet.ProtustrankaFormated>
  <DomainObject.Predmet.ProtustrankaFormatedOIB>
    <izvorni_sadrzaj>  MISLAV jednostavno društvo sa ograničenom odgovornošću za usluge, OIB 48495881334</izvorni_sadrzaj>
    <derivirana_varijabla naziv="DomainObject.Predmet.ProtustrankaFormatedOIB_1">  MISLAV jednostavno društvo sa ograničenom odgovornošću za usluge, OIB 48495881334</derivirana_varijabla>
  </DomainObject.Predmet.ProtustrankaFormatedOIB>
  <DomainObject.Predmet.ProtustrankaFormatedWithAdress>
    <izvorni_sadrzaj> MISLAV jednostavno društvo sa ograničenom odgovornošću za usluge, Vukovarska 108, 21000 Split</izvorni_sadrzaj>
    <derivirana_varijabla naziv="DomainObject.Predmet.ProtustrankaFormatedWithAdress_1"> MISLAV jednostavno društvo sa ograničenom odgovornošću za usluge, Vukovarska 108, 21000 Split</derivirana_varijabla>
  </DomainObject.Predmet.ProtustrankaFormatedWithAdress>
  <DomainObject.Predmet.ProtustrankaFormatedWithAdressOIB>
    <izvorni_sadrzaj> MISLAV jednostavno društvo sa ograničenom odgovornošću za usluge, OIB 48495881334, Vukovarska 108, 21000 Split</izvorni_sadrzaj>
    <derivirana_varijabla naziv="DomainObject.Predmet.ProtustrankaFormatedWithAdressOIB_1"> MISLAV jednostavno društvo sa ograničenom odgovornošću za usluge, OIB 48495881334, Vukovarska 108, 21000 Split</derivirana_varijabla>
  </DomainObject.Predmet.ProtustrankaFormatedWithAdressOIB>
  <DomainObject.Predmet.ProtustrankaWithAdress>
    <izvorni_sadrzaj>MISLAV jednostavno društvo sa ograničenom odgovornošću za usluge Vukovarska 108, 21000 Split</izvorni_sadrzaj>
    <derivirana_varijabla naziv="DomainObject.Predmet.ProtustrankaWithAdress_1">MISLAV jednostavno društvo sa ograničenom odgovornošću za usluge Vukovarska 108, 21000 Split</derivirana_varijabla>
  </DomainObject.Predmet.ProtustrankaWithAdress>
  <DomainObject.Predmet.ProtustrankaWithAdressOIB>
    <izvorni_sadrzaj>MISLAV jednostavno društvo sa ograničenom odgovornošću za usluge, OIB 48495881334, Vukovarska 108, 21000 Split</izvorni_sadrzaj>
    <derivirana_varijabla naziv="DomainObject.Predmet.ProtustrankaWithAdressOIB_1">MISLAV jednostavno društvo sa ograničenom odgovornošću za usluge, OIB 48495881334, Vukovarska 108, 21000 Split</derivirana_varijabla>
  </DomainObject.Predmet.ProtustrankaWithAdressOIB>
  <DomainObject.Predmet.ProtustrankaNazivFormated>
    <izvorni_sadrzaj>MISLAV jednostavno društvo sa ograničenom odgovornošću za usluge</izvorni_sadrzaj>
    <derivirana_varijabla naziv="DomainObject.Predmet.ProtustrankaNazivFormated_1">MISLAV jednostavno društvo sa ograničenom odgovornošću za usluge</derivirana_varijabla>
  </DomainObject.Predmet.ProtustrankaNazivFormated>
  <DomainObject.Predmet.ProtustrankaNazivFormatedOIB>
    <izvorni_sadrzaj>MISLAV jednostavno društvo sa ograničenom odgovornošću za usluge, OIB 48495881334</izvorni_sadrzaj>
    <derivirana_varijabla naziv="DomainObject.Predmet.ProtustrankaNazivFormatedOIB_1">MISLAV jednostavno društvo sa ograničenom odgovornošću za usluge, OIB 48495881334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2303.34</izvorni_sadrzaj>
    <derivirana_varijabla naziv="DomainObject.Predmet.TrenutnaVrijednost_1">2303.34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MISLAV jednostavno društvo sa ograničenom odgovornošću za usluge</item>
    </izvorni_sadrzaj>
    <derivirana_varijabla naziv="DomainObject.Predmet.ProtuStrankaListFormated_1">
      <item>MISLAV jednostavno društvo sa ograničenom odgovornošću za usluge</item>
    </derivirana_varijabla>
  </DomainObject.Predmet.ProtuStrankaListFormated>
  <DomainObject.Predmet.ProtuStrankaListFormatedOIB>
    <izvorni_sadrzaj>
      <item>MISLAV jednostavno društvo sa ograničenom odgovornošću za usluge, OIB 48495881334</item>
    </izvorni_sadrzaj>
    <derivirana_varijabla naziv="DomainObject.Predmet.ProtuStrankaListFormatedOIB_1">
      <item>MISLAV jednostavno društvo sa ograničenom odgovornošću za usluge, OIB 48495881334</item>
    </derivirana_varijabla>
  </DomainObject.Predmet.ProtuStrankaListFormatedOIB>
  <DomainObject.Predmet.ProtuStrankaListFormatedWithAdress>
    <izvorni_sadrzaj>
      <item>MISLAV jednostavno društvo sa ograničenom odgovornošću za usluge, Vukovarska 108, 21000 Split</item>
    </izvorni_sadrzaj>
    <derivirana_varijabla naziv="DomainObject.Predmet.ProtuStrankaListFormatedWithAdress_1">
      <item>MISLAV jednostavno društvo sa ograničenom odgovornošću za usluge, Vukovarska 108, 21000 Split</item>
    </derivirana_varijabla>
  </DomainObject.Predmet.ProtuStrankaListFormatedWithAdress>
  <DomainObject.Predmet.ProtuStrankaListFormatedWithAdressOIB>
    <izvorni_sadrzaj>
      <item>MISLAV jednostavno društvo sa ograničenom odgovornošću za usluge, OIB 48495881334, Vukovarska 108, 21000 Split</item>
    </izvorni_sadrzaj>
    <derivirana_varijabla naziv="DomainObject.Predmet.ProtuStrankaListFormatedWithAdressOIB_1">
      <item>MISLAV jednostavno društvo sa ograničenom odgovornošću za usluge, OIB 48495881334, Vukovarska 108, 21000 Split</item>
    </derivirana_varijabla>
  </DomainObject.Predmet.ProtuStrankaListFormatedWithAdressOIB>
  <DomainObject.Predmet.ProtuStrankaListNazivFormated>
    <izvorni_sadrzaj>
      <item>MISLAV jednostavno društvo sa ograničenom odgovornošću za usluge</item>
    </izvorni_sadrzaj>
    <derivirana_varijabla naziv="DomainObject.Predmet.ProtuStrankaListNazivFormated_1">
      <item>MISLAV jednostavno društvo sa ograničenom odgovornošću za usluge</item>
    </derivirana_varijabla>
  </DomainObject.Predmet.ProtuStrankaListNazivFormated>
  <DomainObject.Predmet.ProtuStrankaListNazivFormatedOIB>
    <izvorni_sadrzaj>
      <item>MISLAV jednostavno društvo sa ograničenom odgovornošću za usluge, OIB 48495881334</item>
    </izvorni_sadrzaj>
    <derivirana_varijabla naziv="DomainObject.Predmet.ProtuStrankaListNazivFormatedOIB_1">
      <item>MISLAV jednostavno društvo sa ograničenom odgovornošću za usluge, OIB 48495881334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MISLAV jednostavno društvo sa ograničenom odgovornošću za usluge</izvorni_sadrzaj>
    <derivirana_varijabla naziv="DomainObject.Predmet.ProtustrankaIDrugi_1">MISLAV jednostavno društvo sa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MISLAV jednostavno društvo sa ograničenom odgovornošću za usluge, OIB 48495881334, Vukovarska 108, 21000 Split</izvorni_sadrzaj>
    <derivirana_varijabla naziv="DomainObject.Predmet.ProtustrankaIDrugiAdressOIB_1">MISLAV jednostavno društvo sa ograničenom odgovornošću za usluge, OIB 48495881334, Vukovarska 108,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MISLAV jednostavno društvo sa ograničenom odgovornošću za usluge</item>
      <item>FINANCIJSKA AGENCIJA, RC SPLIT</item>
    </izvorni_sadrzaj>
    <derivirana_varijabla naziv="DomainObject.Predmet.SudioniciListNaziv_1">
      <item>MISLAV jednostavno društvo sa ograničenom odgovornošću za usluge</item>
      <item>FINANCIJSKA AGENCIJA, RC SPLIT</item>
    </derivirana_varijabla>
  </DomainObject.Predmet.SudioniciListNaziv>
  <DomainObject.Predmet.SudioniciListAdressOIB>
    <izvorni_sadrzaj>
      <item>MISLAV jednostavno društvo sa ograničenom odgovornošću za usluge, OIB 48495881334, Vukovarska 108,21000 Split</item>
      <item>FINANCIJSKA AGENCIJA, RC SPLIT, OIB 85821130368, Mažuranićevo šetalište 24 b,21000 Split</item>
    </izvorni_sadrzaj>
    <derivirana_varijabla naziv="DomainObject.Predmet.SudioniciListAdressOIB_1">
      <item>MISLAV jednostavno društvo sa ograničenom odgovornošću za usluge, OIB 48495881334, Vukovarska 108,21000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48495881334</item>
      <item>, OIB 85821130368</item>
    </izvorni_sadrzaj>
    <derivirana_varijabla naziv="DomainObject.Predmet.SudioniciListNazivOIB_1">
      <item>, OIB 48495881334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1723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2016-03-21T10:23:00Z</cp:lastPrinted>
  <dcterms:modified xmlns:xsi="http://www.w3.org/2001/XMLSchema-instance" xsi:type="dcterms:W3CDTF">2016-03-21T10:36:00Z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