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df95" w14:paraId="020df95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2D6750">
        <w:t>362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>
      <w:pPr>
        <w:jc w:val="both"/>
      </w:pPr>
    </w:p>
    <w:p w:rsidRDefault="0093350E" w:rsidP="007465D2" w:rsidR="0093350E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E74791" w:rsidR="00893ECA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2D6750">
        <w:t>KARNEOL d.o.o. Tinj, Tinj bb, Tinj, OIB: 83028171462</w:t>
      </w:r>
      <w:r w:rsidR="00CF5A1E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A73B29" w:rsidP="00E74791" w:rsidR="00A73B29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2D6750">
        <w:t>KARNEOL d.o.o. Tinj, Tinj bb, Tinj, OIB: 83028171462</w:t>
      </w:r>
      <w:r w:rsidR="00E74791">
        <w:t>,</w:t>
      </w:r>
      <w:r w:rsidR="008019F8">
        <w:t xml:space="preserve"> </w:t>
      </w:r>
      <w:r>
        <w:t xml:space="preserve">na temelju neizvršenih osnova za plaćanje iznosi </w:t>
      </w:r>
      <w:r w:rsidR="002D6750">
        <w:t>412.033,35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2D6750">
        <w:t>a</w:t>
      </w:r>
      <w:r>
        <w:t xml:space="preserve"> ovlašten</w:t>
      </w:r>
      <w:r w:rsidR="002D6750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2D6750">
        <w:t>Marija Ardalić, Zadar, Branimira Gušćica 4,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2D6750">
        <w:t>362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CF5A1E" w:rsidP="00CF5A1E" w:rsidR="00CF5A1E">
      <w:pPr>
        <w:jc w:val="right"/>
      </w:pPr>
      <w:r>
        <w:t>Sutkinja</w:t>
      </w:r>
    </w:p>
    <w:p w:rsidRDefault="00CF5A1E" w:rsidP="00CF5A1E" w:rsidR="00CF5A1E" w:rsidRPr="00F41C5D">
      <w:pPr>
        <w:jc w:val="right"/>
      </w:pPr>
      <w:r>
        <w:t>Tina Grgas</w:t>
      </w:r>
    </w:p>
    <w:p w:rsidRDefault="0093350E" w:rsidP="00595A6E" w:rsidR="0093350E">
      <w:pPr>
        <w:tabs>
          <w:tab w:pos="720" w:val="left"/>
        </w:tabs>
        <w:ind w:firstLine="315" w:left="7788"/>
        <w:jc w:val="right"/>
      </w:pP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B1969">
      <w:rPr>
        <w:noProof/>
      </w:rPr>
      <w:t>2</w:t>
    </w:r>
    <w:r>
      <w:fldChar w:fldCharType="end"/>
    </w:r>
  </w:p>
  <w:p w:rsidRDefault="00EB1969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B196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2D6750">
      <w:t>362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F686A"/>
    <w:rsid w:val="002B17A7"/>
    <w:rsid w:val="002D6750"/>
    <w:rsid w:val="004631E3"/>
    <w:rsid w:val="00595A6E"/>
    <w:rsid w:val="006E23B2"/>
    <w:rsid w:val="006F6E1E"/>
    <w:rsid w:val="00705B14"/>
    <w:rsid w:val="007465D2"/>
    <w:rsid w:val="00755B97"/>
    <w:rsid w:val="007A338A"/>
    <w:rsid w:val="008019F8"/>
    <w:rsid w:val="00876A8D"/>
    <w:rsid w:val="00893ECA"/>
    <w:rsid w:val="0091410E"/>
    <w:rsid w:val="0093350E"/>
    <w:rsid w:val="00934D02"/>
    <w:rsid w:val="009B7A6B"/>
    <w:rsid w:val="009C7AE7"/>
    <w:rsid w:val="00A30CC8"/>
    <w:rsid w:val="00A545F6"/>
    <w:rsid w:val="00A54C72"/>
    <w:rsid w:val="00A73B29"/>
    <w:rsid w:val="00B3549A"/>
    <w:rsid w:val="00C32EE0"/>
    <w:rsid w:val="00CC210B"/>
    <w:rsid w:val="00CF5A1E"/>
    <w:rsid w:val="00D94EAF"/>
    <w:rsid w:val="00E74791"/>
    <w:rsid w:val="00EB1969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1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9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9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9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9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1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9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9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9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9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St-362/2015</izvorni_sadrzaj>
    <derivirana_varijabla naziv="DomainObject.Predmet.OznakaBroj_1">St-362/2015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KARNEOL d.o.o. za poslovne i informatičke usluge</izvorni_sadrzaj>
    <derivirana_varijabla naziv="DomainObject.Predmet.ProtustrankaFormated_1">  KARNEOL d.o.o. za poslovne i informatičke usluge</derivirana_varijabla>
  </DomainObject.Predmet.ProtustrankaFormated>
  <DomainObject.Predmet.ProtustrankaFormatedOIB>
    <izvorni_sadrzaj>  KARNEOL d.o.o. za poslovne i informatičke usluge, OIB 83028171462</izvorni_sadrzaj>
    <derivirana_varijabla naziv="DomainObject.Predmet.ProtustrankaFormatedOIB_1">  KARNEOL d.o.o. za poslovne i informatičke usluge, OIB 83028171462</derivirana_varijabla>
  </DomainObject.Predmet.ProtustrankaFormatedOIB>
  <DomainObject.Predmet.ProtustrankaFormatedWithAdress>
    <izvorni_sadrzaj> KARNEOL d.o.o. za poslovne i informatičke usluge, Tinj/bb, 23210 Tinj</izvorni_sadrzaj>
    <derivirana_varijabla naziv="DomainObject.Predmet.ProtustrankaFormatedWithAdress_1"> KARNEOL d.o.o. za poslovne i informatičke usluge, Tinj/bb, 23210 Tinj</derivirana_varijabla>
  </DomainObject.Predmet.ProtustrankaFormatedWithAdress>
  <DomainObject.Predmet.ProtustrankaFormatedWithAdressOIB>
    <izvorni_sadrzaj> KARNEOL d.o.o. za poslovne i informatičke usluge, OIB 83028171462, Tinj/bb, 23210 Tinj</izvorni_sadrzaj>
    <derivirana_varijabla naziv="DomainObject.Predmet.ProtustrankaFormatedWithAdressOIB_1"> KARNEOL d.o.o. za poslovne i informatičke usluge, OIB 83028171462, Tinj/bb, 23210 Tinj</derivirana_varijabla>
  </DomainObject.Predmet.ProtustrankaFormatedWithAdressOIB>
  <DomainObject.Predmet.ProtustrankaWithAdress>
    <izvorni_sadrzaj>KARNEOL d.o.o. za poslovne i informatičke usluge Tinj/bb, 23210 Tinj</izvorni_sadrzaj>
    <derivirana_varijabla naziv="DomainObject.Predmet.ProtustrankaWithAdress_1">KARNEOL d.o.o. za poslovne i informatičke usluge Tinj/bb, 23210 Tinj</derivirana_varijabla>
  </DomainObject.Predmet.ProtustrankaWithAdress>
  <DomainObject.Predmet.ProtustrankaWithAdressOIB>
    <izvorni_sadrzaj>KARNEOL d.o.o. za poslovne i informatičke usluge, OIB 83028171462, Tinj/bb, 23210 Tinj</izvorni_sadrzaj>
    <derivirana_varijabla naziv="DomainObject.Predmet.ProtustrankaWithAdressOIB_1">KARNEOL d.o.o. za poslovne i informatičke usluge, OIB 83028171462, Tinj/bb, 23210 Tinj</derivirana_varijabla>
  </DomainObject.Predmet.ProtustrankaWithAdressOIB>
  <DomainObject.Predmet.ProtustrankaNazivFormated>
    <izvorni_sadrzaj>KARNEOL d.o.o. za poslovne i informatičke usluge</izvorni_sadrzaj>
    <derivirana_varijabla naziv="DomainObject.Predmet.ProtustrankaNazivFormated_1">KARNEOL d.o.o. za poslovne i informatičke usluge</derivirana_varijabla>
  </DomainObject.Predmet.ProtustrankaNazivFormated>
  <DomainObject.Predmet.ProtustrankaNazivFormatedOIB>
    <izvorni_sadrzaj>KARNEOL d.o.o. za poslovne i informatičke usluge, OIB 83028171462</izvorni_sadrzaj>
    <derivirana_varijabla naziv="DomainObject.Predmet.ProtustrankaNazivFormatedOIB_1">KARNEOL d.o.o. za poslovne i informatičke usluge, OIB 83028171462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412033.35</izvorni_sadrzaj>
    <derivirana_varijabla naziv="DomainObject.Predmet.TrenutnaVrijednost_1">412033.35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KARNEOL d.o.o. za poslovne i informatičke usluge</item>
    </izvorni_sadrzaj>
    <derivirana_varijabla naziv="DomainObject.Predmet.ProtuStrankaListFormated_1">
      <item>KARNEOL d.o.o. za poslovne i informatičke usluge</item>
    </derivirana_varijabla>
  </DomainObject.Predmet.ProtuStrankaListFormated>
  <DomainObject.Predmet.ProtuStrankaListFormatedOIB>
    <izvorni_sadrzaj>
      <item>KARNEOL d.o.o. za poslovne i informatičke usluge, OIB 83028171462</item>
    </izvorni_sadrzaj>
    <derivirana_varijabla naziv="DomainObject.Predmet.ProtuStrankaListFormatedOIB_1">
      <item>KARNEOL d.o.o. za poslovne i informatičke usluge, OIB 83028171462</item>
    </derivirana_varijabla>
  </DomainObject.Predmet.ProtuStrankaListFormatedOIB>
  <DomainObject.Predmet.ProtuStrankaListFormatedWithAdress>
    <izvorni_sadrzaj>
      <item>KARNEOL d.o.o. za poslovne i informatičke usluge, Tinj/bb, 23210 Tinj</item>
    </izvorni_sadrzaj>
    <derivirana_varijabla naziv="DomainObject.Predmet.ProtuStrankaListFormatedWithAdress_1">
      <item>KARNEOL d.o.o. za poslovne i informatičke usluge, Tinj/bb, 23210 Tinj</item>
    </derivirana_varijabla>
  </DomainObject.Predmet.ProtuStrankaListFormatedWithAdress>
  <DomainObject.Predmet.ProtuStrankaListFormatedWithAdressOIB>
    <izvorni_sadrzaj>
      <item>KARNEOL d.o.o. za poslovne i informatičke usluge, OIB 83028171462, Tinj/bb, 23210 Tinj</item>
    </izvorni_sadrzaj>
    <derivirana_varijabla naziv="DomainObject.Predmet.ProtuStrankaListFormatedWithAdressOIB_1">
      <item>KARNEOL d.o.o. za poslovne i informatičke usluge, OIB 83028171462, Tinj/bb, 23210 Tinj</item>
    </derivirana_varijabla>
  </DomainObject.Predmet.ProtuStrankaListFormatedWithAdressOIB>
  <DomainObject.Predmet.ProtuStrankaListNazivFormated>
    <izvorni_sadrzaj>
      <item>KARNEOL d.o.o. za poslovne i informatičke usluge</item>
    </izvorni_sadrzaj>
    <derivirana_varijabla naziv="DomainObject.Predmet.ProtuStrankaListNazivFormated_1">
      <item>KARNEOL d.o.o. za poslovne i informatičke usluge</item>
    </derivirana_varijabla>
  </DomainObject.Predmet.ProtuStrankaListNazivFormated>
  <DomainObject.Predmet.ProtuStrankaListNazivFormatedOIB>
    <izvorni_sadrzaj>
      <item>KARNEOL d.o.o. za poslovne i informatičke usluge, OIB 83028171462</item>
    </izvorni_sadrzaj>
    <derivirana_varijabla naziv="DomainObject.Predmet.ProtuStrankaListNazivFormatedOIB_1">
      <item>KARNEOL d.o.o. za poslovne i informatičke usluge, OIB 83028171462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KARNEOL d.o.o. za poslovne i informatičke usluge</izvorni_sadrzaj>
    <derivirana_varijabla naziv="DomainObject.Predmet.ProtustrankaIDrugi_1">KARNEOL d.o.o. za poslovne i informatičke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KARNEOL d.o.o. za poslovne i informatičke usluge, OIB 83028171462, Tinj/bb, 23210 Tinj</izvorni_sadrzaj>
    <derivirana_varijabla naziv="DomainObject.Predmet.ProtustrankaIDrugiAdressOIB_1">KARNEOL d.o.o. za poslovne i informatičke usluge, OIB 83028171462, Tinj/bb, 23210 Tinj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KARNEOL d.o.o. za poslovne i informatičke usluge</item>
    </izvorni_sadrzaj>
    <derivirana_varijabla naziv="DomainObject.Predmet.SudioniciListNaziv_1">
      <item>Financijska agencija</item>
      <item>KARNEOL d.o.o. za poslovne i informatičke usluge</item>
    </derivirana_varijabla>
  </DomainObject.Predmet.SudioniciListNaziv>
  <DomainObject.Predmet.SudioniciListAdressOIB>
    <izvorni_sadrzaj>
      <item>Financijska agencija, OIB 85821130368, Ivana Danila 4,23000 Zadar</item>
      <item>KARNEOL d.o.o. za poslovne i informatičke usluge, OIB 83028171462, Tinj/bb,23210 Tinj</item>
    </izvorni_sadrzaj>
    <derivirana_varijabla naziv="DomainObject.Predmet.SudioniciListAdressOIB_1">
      <item>Financijska agencija, OIB 85821130368, Ivana Danila 4,23000 Zadar</item>
      <item>KARNEOL d.o.o. za poslovne i informatičke usluge, OIB 83028171462, Tinj/bb,23210 Tinj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83028171462</item>
    </izvorni_sadrzaj>
    <derivirana_varijabla naziv="DomainObject.Predmet.SudioniciListNazivOIB_1">
      <item>, OIB 85821130368</item>
      <item>, OIB 83028171462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2018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2016-01-19T10:27:00Z</dcterms:created>
  <dc:creator>Tina Grgas</dc:creator>
  <cp:lastModifiedBy>Nena Mužanović</cp:lastModifiedBy>
  <cp:lastPrinted>2016-01-19T10:21:00Z</cp:lastPrinted>
  <dcterms:modified xmlns:xsi="http://www.w3.org/2001/XMLSchema-instance" xsi:type="dcterms:W3CDTF">2016-01-19T10:29:00Z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