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818c2c" w14:paraId="5818c2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821730">
        <w:t>1</w:t>
      </w:r>
      <w:r w:rsidR="00F12EFC">
        <w:t>6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B105DC">
        <w:t>MUŠKI KUGLAČKI KLUB "CANIMEČ"</w:t>
      </w:r>
      <w:r w:rsidR="003544B3">
        <w:t xml:space="preserve">, Registarski broj: </w:t>
      </w:r>
      <w:r w:rsidR="00B105DC">
        <w:t>14003849, OIB: 46622797141</w:t>
      </w:r>
      <w:r w:rsidR="003544B3">
        <w:t xml:space="preserve">, </w:t>
      </w:r>
      <w:r w:rsidR="00B105DC">
        <w:t>Grabovac, Braće Radića 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76036C">
        <w:t>10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B105DC">
        <w:t>MUŠKI KUGLAČKI KLUB "CANIMEČ", Registarski broj: 14003849, OIB: 46622797141, Grabovac, Braće Radića 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105DC">
        <w:t>7.056,81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B105DC">
        <w:t>ju</w:t>
      </w:r>
      <w:r w:rsidRPr="00D7388E">
        <w:t xml:space="preserve"> se osob</w:t>
      </w:r>
      <w:r w:rsidR="00B105DC">
        <w:t>e</w:t>
      </w:r>
      <w:r w:rsidRPr="00D7388E">
        <w:t xml:space="preserve"> ovlašten</w:t>
      </w:r>
      <w:r w:rsidR="00B105DC">
        <w:t>e</w:t>
      </w:r>
      <w:r w:rsidRPr="00D7388E">
        <w:t xml:space="preserve"> za zastupanje dužnik</w:t>
      </w:r>
      <w:r w:rsidR="00CB64D8">
        <w:t>a</w:t>
      </w:r>
      <w:r w:rsidRPr="00D7388E">
        <w:t xml:space="preserve">, </w:t>
      </w:r>
      <w:r w:rsidR="00B105DC">
        <w:t xml:space="preserve">Zoran </w:t>
      </w:r>
      <w:proofErr w:type="spellStart"/>
      <w:r w:rsidR="00B105DC">
        <w:t>Dobrijević</w:t>
      </w:r>
      <w:proofErr w:type="spellEnd"/>
      <w:r w:rsidR="001C29A0">
        <w:t xml:space="preserve">, </w:t>
      </w:r>
      <w:r w:rsidR="00FD4C38">
        <w:t>OIB:</w:t>
      </w:r>
      <w:r w:rsidR="00B105DC">
        <w:t xml:space="preserve"> 07359973530</w:t>
      </w:r>
      <w:r w:rsidR="00755864">
        <w:t>,</w:t>
      </w:r>
      <w:r w:rsidR="00B105DC">
        <w:t xml:space="preserve"> </w:t>
      </w:r>
      <w:proofErr w:type="spellStart"/>
      <w:r w:rsidR="00B105DC">
        <w:t>Laslo</w:t>
      </w:r>
      <w:proofErr w:type="spellEnd"/>
      <w:r w:rsidR="00B105DC">
        <w:t xml:space="preserve"> </w:t>
      </w:r>
      <w:proofErr w:type="spellStart"/>
      <w:r w:rsidR="00B105DC">
        <w:t>Tot</w:t>
      </w:r>
      <w:proofErr w:type="spellEnd"/>
      <w:r w:rsidR="00B105DC">
        <w:t xml:space="preserve"> i Siniša </w:t>
      </w:r>
      <w:proofErr w:type="spellStart"/>
      <w:r w:rsidR="00B105DC">
        <w:t>Zarev</w:t>
      </w:r>
      <w:proofErr w:type="spellEnd"/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1730">
        <w:t>111</w:t>
      </w:r>
      <w:r w:rsidR="00B105DC">
        <w:t>6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6036C">
        <w:t>10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D430D">
        <w:t>29</w:t>
      </w:r>
      <w:r w:rsidR="00361DEF">
        <w:t>/</w:t>
      </w:r>
      <w:r w:rsidR="002D430D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D04" w:rsidP="00D95CE2" w:rsidR="007A1D04">
      <w:r>
        <w:separator/>
      </w:r>
    </w:p>
  </w:endnote>
  <w:endnote w:id="0" w:type="continuationSeparator">
    <w:p w:rsidRDefault="007A1D04" w:rsidP="00D95CE2" w:rsidR="007A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D04" w:rsidP="00D95CE2" w:rsidR="007A1D04">
      <w:r>
        <w:separator/>
      </w:r>
    </w:p>
  </w:footnote>
  <w:footnote w:id="0" w:type="continuationSeparator">
    <w:p w:rsidRDefault="007A1D04" w:rsidP="00D95CE2" w:rsidR="007A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C182B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2D430D"/>
    <w:rsid w:val="002D7392"/>
    <w:rsid w:val="003110DD"/>
    <w:rsid w:val="00344B0E"/>
    <w:rsid w:val="003508F9"/>
    <w:rsid w:val="003523FD"/>
    <w:rsid w:val="003544B3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D5AE4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036C"/>
    <w:rsid w:val="0076403C"/>
    <w:rsid w:val="007667D7"/>
    <w:rsid w:val="00775AD5"/>
    <w:rsid w:val="00783908"/>
    <w:rsid w:val="0079370E"/>
    <w:rsid w:val="007A1D04"/>
    <w:rsid w:val="007A23E9"/>
    <w:rsid w:val="007B35A9"/>
    <w:rsid w:val="007C75AC"/>
    <w:rsid w:val="007E0DEB"/>
    <w:rsid w:val="007E443F"/>
    <w:rsid w:val="007F3E47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33A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AF5738"/>
    <w:rsid w:val="00B05FE1"/>
    <w:rsid w:val="00B105DC"/>
    <w:rsid w:val="00B153E2"/>
    <w:rsid w:val="00B36D1F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DF5046"/>
    <w:rsid w:val="00E42342"/>
    <w:rsid w:val="00E63D95"/>
    <w:rsid w:val="00E65B69"/>
    <w:rsid w:val="00E8057E"/>
    <w:rsid w:val="00E958F4"/>
    <w:rsid w:val="00E96B36"/>
    <w:rsid w:val="00EA23B7"/>
    <w:rsid w:val="00EB6ED0"/>
    <w:rsid w:val="00EF1A85"/>
    <w:rsid w:val="00EF7D7D"/>
    <w:rsid w:val="00F12EFC"/>
    <w:rsid w:val="00F254BB"/>
    <w:rsid w:val="00F264FF"/>
    <w:rsid w:val="00F27116"/>
    <w:rsid w:val="00F470C6"/>
    <w:rsid w:val="00F57A94"/>
    <w:rsid w:val="00F6107B"/>
    <w:rsid w:val="00F7030E"/>
    <w:rsid w:val="00F8027B"/>
    <w:rsid w:val="00F907AE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St-1116/2018-3</izvorni_sadrzaj>
    <derivirana_varijabla naziv="DomainObject.Oznaka_1">St-1116/2018-3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MUŠKI KUGLAČKI KLUB "CANIMEČ"</izvorni_sadrzaj>
    <derivirana_varijabla naziv="DomainObject.Predmet.ProtustrankaFormated_1">  MUŠKI KUGLAČKI KLUB "CANIMEČ"</derivirana_varijabla>
  </DomainObject.Predmet.ProtustrankaFormated>
  <DomainObject.Predmet.ProtustrankaFormatedOIB>
    <izvorni_sadrzaj>  MUŠKI KUGLAČKI KLUB "CANIMEČ", OIB 46622797141</izvorni_sadrzaj>
    <derivirana_varijabla naziv="DomainObject.Predmet.ProtustrankaFormatedOIB_1">  MUŠKI KUGLAČKI KLUB "CANIMEČ", OIB 46622797141</derivirana_varijabla>
  </DomainObject.Predmet.ProtustrankaFormatedOIB>
  <DomainObject.Predmet.ProtustrankaFormatedWithAdress>
    <izvorni_sadrzaj> MUŠKI KUGLAČKI KLUB "CANIMEČ", Braće Radića 2, 31309 Grabovac</izvorni_sadrzaj>
    <derivirana_varijabla naziv="DomainObject.Predmet.ProtustrankaFormatedWithAdress_1"> MUŠKI KUGLAČKI KLUB "CANIMEČ", Braće Radića 2, 31309 Grabovac</derivirana_varijabla>
  </DomainObject.Predmet.ProtustrankaFormatedWithAdress>
  <DomainObject.Predmet.ProtustrankaFormatedWithAdressOIB>
    <izvorni_sadrzaj> MUŠKI KUGLAČKI KLUB "CANIMEČ", OIB 46622797141, Braće Radića 2, 31309 Grabovac</izvorni_sadrzaj>
    <derivirana_varijabla naziv="DomainObject.Predmet.ProtustrankaFormatedWithAdressOIB_1"> MUŠKI KUGLAČKI KLUB "CANIMEČ", OIB 46622797141, Braće Radića 2, 31309 Grabovac</derivirana_varijabla>
  </DomainObject.Predmet.ProtustrankaFormatedWithAdressOIB>
  <DomainObject.Predmet.ProtustrankaWithAdress>
    <izvorni_sadrzaj>MUŠKI KUGLAČKI KLUB "CANIMEČ" Braće Radića 2, 31309 Grabovac</izvorni_sadrzaj>
    <derivirana_varijabla naziv="DomainObject.Predmet.ProtustrankaWithAdress_1">MUŠKI KUGLAČKI KLUB "CANIMEČ" Braće Radića 2, 31309 Grabovac</derivirana_varijabla>
  </DomainObject.Predmet.ProtustrankaWithAdress>
  <DomainObject.Predmet.ProtustrankaWithAdressOIB>
    <izvorni_sadrzaj>MUŠKI KUGLAČKI KLUB "CANIMEČ", OIB 46622797141, Braće Radića 2, 31309 Grabovac</izvorni_sadrzaj>
    <derivirana_varijabla naziv="DomainObject.Predmet.ProtustrankaWithAdressOIB_1">MUŠKI KUGLAČKI KLUB "CANIMEČ", OIB 46622797141, Braće Radića 2, 31309 Grabovac</derivirana_varijabla>
  </DomainObject.Predmet.ProtustrankaWithAdressOIB>
  <DomainObject.Predmet.ProtustrankaNazivFormated>
    <izvorni_sadrzaj>MUŠKI KUGLAČKI KLUB "CANIMEČ"</izvorni_sadrzaj>
    <derivirana_varijabla naziv="DomainObject.Predmet.ProtustrankaNazivFormated_1">MUŠKI KUGLAČKI KLUB "CANIMEČ"</derivirana_varijabla>
  </DomainObject.Predmet.ProtustrankaNazivFormated>
  <DomainObject.Predmet.ProtustrankaNazivFormatedOIB>
    <izvorni_sadrzaj>MUŠKI KUGLAČKI KLUB "CANIMEČ", OIB 46622797141</izvorni_sadrzaj>
    <derivirana_varijabla naziv="DomainObject.Predmet.ProtustrankaNazivFormatedOIB_1">MUŠKI KUGLAČKI KLUB "CANIMEČ", OIB 46622797141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MUŠKI KUGLAČKI KLUB "CANIMEČ"</item>
    </izvorni_sadrzaj>
    <derivirana_varijabla naziv="DomainObject.Predmet.ProtuStrankaListFormated_1">
      <item>MUŠKI KUGLAČKI KLUB "CANIMEČ"</item>
    </derivirana_varijabla>
  </DomainObject.Predmet.ProtuStrankaListFormated>
  <DomainObject.Predmet.ProtuStrankaListFormatedOIB>
    <izvorni_sadrzaj>
      <item>MUŠKI KUGLAČKI KLUB "CANIMEČ", OIB 46622797141</item>
    </izvorni_sadrzaj>
    <derivirana_varijabla naziv="DomainObject.Predmet.ProtuStrankaListFormatedOIB_1">
      <item>MUŠKI KUGLAČKI KLUB "CANIMEČ", OIB 46622797141</item>
    </derivirana_varijabla>
  </DomainObject.Predmet.ProtuStrankaListFormatedOIB>
  <DomainObject.Predmet.ProtuStrankaListFormatedWithAdress>
    <izvorni_sadrzaj>
      <item>MUŠKI KUGLAČKI KLUB "CANIMEČ", Braće Radića 2, 31309 Grabovac</item>
    </izvorni_sadrzaj>
    <derivirana_varijabla naziv="DomainObject.Predmet.ProtuStrankaListFormatedWithAdress_1">
      <item>MUŠKI KUGLAČKI KLUB "CANIMEČ", Braće Radića 2, 31309 Grabovac</item>
    </derivirana_varijabla>
  </DomainObject.Predmet.ProtuStrankaListFormatedWithAdress>
  <DomainObject.Predmet.ProtuStrankaListFormatedWithAdressOIB>
    <izvorni_sadrzaj>
      <item>MUŠKI KUGLAČKI KLUB "CANIMEČ", OIB 46622797141, Braće Radića 2, 31309 Grabovac</item>
    </izvorni_sadrzaj>
    <derivirana_varijabla naziv="DomainObject.Predmet.ProtuStrankaListFormatedWithAdressOIB_1">
      <item>MUŠKI KUGLAČKI KLUB "CANIMEČ", OIB 46622797141, Braće Radića 2, 31309 Grabovac</item>
    </derivirana_varijabla>
  </DomainObject.Predmet.ProtuStrankaListFormatedWithAdressOIB>
  <DomainObject.Predmet.ProtuStrankaListNazivFormated>
    <izvorni_sadrzaj>
      <item>MUŠKI KUGLAČKI KLUB "CANIMEČ"</item>
    </izvorni_sadrzaj>
    <derivirana_varijabla naziv="DomainObject.Predmet.ProtuStrankaListNazivFormated_1">
      <item>MUŠKI KUGLAČKI KLUB "CANIMEČ"</item>
    </derivirana_varijabla>
  </DomainObject.Predmet.ProtuStrankaListNazivFormated>
  <DomainObject.Predmet.ProtuStrankaListNazivFormatedOIB>
    <izvorni_sadrzaj>
      <item>MUŠKI KUGLAČKI KLUB "CANIMEČ", OIB 46622797141</item>
    </izvorni_sadrzaj>
    <derivirana_varijabla naziv="DomainObject.Predmet.ProtuStrankaListNazivFormatedOIB_1">
      <item>MUŠKI KUGLAČKI KLUB "CANIMEČ", OIB 46622797141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St-1116/2018-3</izvorni_sadrzaj>
    <derivirana_varijabla naziv="DomainObject.PoslovniBrojDokumenta_1">St-1116/2018-3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MUŠKI KUGLAČKI KLUB "CANIMEČ"</izvorni_sadrzaj>
    <derivirana_varijabla naziv="DomainObject.Predmet.ProtustrankaIDrugi_1">MUŠKI KUGLAČKI KLUB "CANIMEČ"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MUŠKI KUGLAČKI KLUB "CANIMEČ", OIB 46622797141, Braće Radića 2, 31309 Grabovac</izvorni_sadrzaj>
    <derivirana_varijabla naziv="DomainObject.Predmet.ProtustrankaIDrugiAdressOIB_1">MUŠKI KUGLAČKI KLUB "CANIMEČ", OIB 46622797141, Braće Radića 2,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MUŠKI KUGLAČKI KLUB "CANIMEČ"</item>
    </izvorni_sadrzaj>
    <derivirana_varijabla naziv="DomainObject.Predmet.SudioniciListNaziv_1">
      <item>FINA RC OSIJEK</item>
      <item>MUŠKI KUGLAČKI KLUB "CANIMEČ"</item>
    </derivirana_varijabla>
  </DomainObject.Predmet.SudioniciListNaziv>
  <DomainObject.Predmet.SudioniciListAdressOIB>
    <izvorni_sadrzaj>
      <item>FINA RC OSIJEK, OIB 85821130368</item>
      <item>MUŠKI KUGLAČKI KLUB "CANIMEČ", OIB 46622797141, Braće Radića 2,31309 Grabovac</item>
    </izvorni_sadrzaj>
    <derivirana_varijabla naziv="DomainObject.Predmet.SudioniciListAdressOIB_1">
      <item>FINA RC OSIJEK, OIB 85821130368</item>
      <item>MUŠKI KUGLAČKI KLUB "CANIMEČ", OIB 46622797141, Braće Radića 2,31309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46622797141</item>
    </izvorni_sadrzaj>
    <derivirana_varijabla naziv="DomainObject.Predmet.SudioniciListNazivOIB_1">
      <item>, OIB 85821130368</item>
      <item>, OIB 46622797141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4B92E-1F37-4DFD-AAD3-C68D78216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2165</properties:Characters>
  <properties:Lines>57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2018-09-07T12:15:00Z</dcterms:created>
  <dc:creator>Snježana Andrijanić</dc:creator>
  <cp:lastModifiedBy>Renata Horvat</cp:lastModifiedBy>
  <cp:lastPrinted>2018-09-10T05:03:00Z</cp:lastPrinted>
  <dcterms:modified xmlns:xsi="http://www.w3.org/2001/XMLSchema-instance" xsi:type="dcterms:W3CDTF">2018-09-10T05:04:00Z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St-1116/2018-3 / Odluka - Oglas (UDRUGA - MUŠKI KUGLAČKI KLUB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