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6332" w14:paraId="13d6332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A1FD9">
        <w:t>8</w:t>
      </w:r>
      <w:r w:rsidR="005A2690">
        <w:t>62</w:t>
      </w:r>
      <w:r w:rsidR="00D65339">
        <w:t>/16-</w:t>
      </w:r>
      <w:r w:rsidR="005A2690">
        <w:t>12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6A1FD9">
        <w:t xml:space="preserve">FINA RC Osijek Podružnica Osijek za otvaranje stečajnog postupka nad dužnikom </w:t>
      </w:r>
      <w:r w:rsidR="005A2690">
        <w:rPr>
          <w:b/>
        </w:rPr>
        <w:t xml:space="preserve">VIKI-STAN d.o.o., Osijek, </w:t>
      </w:r>
      <w:proofErr w:type="spellStart"/>
      <w:r w:rsidR="005A2690">
        <w:rPr>
          <w:b/>
        </w:rPr>
        <w:t>Sjenjak</w:t>
      </w:r>
      <w:proofErr w:type="spellEnd"/>
      <w:r w:rsidR="005A2690">
        <w:rPr>
          <w:b/>
        </w:rPr>
        <w:t xml:space="preserve"> 135, OIB: 73172446360, MBS: 030111592</w:t>
      </w:r>
      <w:r w:rsidR="002F3F8D" w:rsidRPr="00D14516">
        <w:t>,</w:t>
      </w:r>
      <w:r w:rsidR="002F3F8D">
        <w:t xml:space="preserve"> dana </w:t>
      </w:r>
      <w:r w:rsidR="00C2713D">
        <w:t>2</w:t>
      </w:r>
      <w:r w:rsidR="006A1FD9">
        <w:t>7</w:t>
      </w:r>
      <w:r w:rsidR="00B13357">
        <w:t>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5A2690">
        <w:rPr>
          <w:b/>
        </w:rPr>
        <w:t xml:space="preserve">VIKI-STAN d.o.o., Osijek, </w:t>
      </w:r>
      <w:proofErr w:type="spellStart"/>
      <w:r w:rsidR="005A2690">
        <w:rPr>
          <w:b/>
        </w:rPr>
        <w:t>Sjenjak</w:t>
      </w:r>
      <w:proofErr w:type="spellEnd"/>
      <w:r w:rsidR="005A2690">
        <w:rPr>
          <w:b/>
        </w:rPr>
        <w:t xml:space="preserve"> 135, OIB: 73172446360, MBS: 030111592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5A2690">
        <w:rPr>
          <w:b/>
        </w:rPr>
        <w:t>862</w:t>
      </w:r>
      <w:r w:rsidR="00D65339">
        <w:rPr>
          <w:b/>
        </w:rPr>
        <w:t>-16</w:t>
      </w:r>
      <w:r>
        <w:t xml:space="preserve"> kod Hrvatske poštanske banke iznos od </w:t>
      </w:r>
      <w:r w:rsidR="005A2690">
        <w:rPr>
          <w:b/>
        </w:rPr>
        <w:t>21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6A1FD9">
        <w:t>FINA RC Osijek</w:t>
      </w:r>
      <w:r w:rsidRPr="00DD2365">
        <w:t>, podni</w:t>
      </w:r>
      <w:r w:rsidR="00F81165">
        <w:t>o</w:t>
      </w:r>
      <w:r w:rsidRPr="00DD2365">
        <w:t xml:space="preserve"> je dana </w:t>
      </w:r>
      <w:r w:rsidR="005A2690">
        <w:t>11</w:t>
      </w:r>
      <w:r w:rsidR="006A1FD9">
        <w:t>. travnja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5A2690">
        <w:rPr>
          <w:b/>
        </w:rPr>
        <w:t xml:space="preserve">VIKI-STAN d.o.o., Osijek, </w:t>
      </w:r>
      <w:proofErr w:type="spellStart"/>
      <w:r w:rsidR="005A2690">
        <w:rPr>
          <w:b/>
        </w:rPr>
        <w:t>Sjenjak</w:t>
      </w:r>
      <w:proofErr w:type="spellEnd"/>
      <w:r w:rsidR="005A2690">
        <w:rPr>
          <w:b/>
        </w:rPr>
        <w:t xml:space="preserve"> 135, OIB: 73172446360, MBS: 030111592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5A2690" w:rsidP="005A2690" w:rsidR="00A27295">
      <w:pPr>
        <w:ind w:firstLine="720"/>
        <w:jc w:val="right"/>
      </w:pPr>
      <w:r>
        <w:t>Broj: 6 St-862/16-12</w:t>
      </w:r>
    </w:p>
    <w:p w:rsidRDefault="002162EA" w:rsidP="00A27295" w:rsidR="002162EA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5A2690">
        <w:t>862</w:t>
      </w:r>
      <w:r w:rsidR="00D65339">
        <w:t>/16</w:t>
      </w:r>
      <w:r w:rsidR="001C7811">
        <w:t xml:space="preserve"> od </w:t>
      </w:r>
      <w:r w:rsidR="005A2690">
        <w:t>7. listopada</w:t>
      </w:r>
      <w:r w:rsidR="001C7811">
        <w:t xml:space="preserve"> 2016. g.</w:t>
      </w:r>
      <w:r w:rsidR="00F57A6F">
        <w:t xml:space="preserve">, koje je usmeno iznio na ročištu održanom dana </w:t>
      </w:r>
      <w:r w:rsidR="006A1FD9">
        <w:t>27</w:t>
      </w:r>
      <w:r w:rsidR="00B13357">
        <w:t>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5A2690">
        <w:t>21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A1FD9">
        <w:t>27</w:t>
      </w:r>
      <w:r w:rsidR="00B13357">
        <w:t>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A1FD9">
        <w:t>27</w:t>
      </w:r>
      <w:r w:rsidR="00B13357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A31" w:rsidR="00915A31">
      <w:r>
        <w:separator/>
      </w:r>
    </w:p>
  </w:endnote>
  <w:endnote w:id="0" w:type="continuationSeparator">
    <w:p w:rsidRDefault="00915A31" w:rsidR="0091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A31" w:rsidR="00915A31">
      <w:r>
        <w:separator/>
      </w:r>
    </w:p>
  </w:footnote>
  <w:footnote w:id="0" w:type="continuationSeparator">
    <w:p w:rsidRDefault="00915A31" w:rsidR="00915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1F1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162EA"/>
    <w:rsid w:val="00223C8E"/>
    <w:rsid w:val="00237B96"/>
    <w:rsid w:val="00252C63"/>
    <w:rsid w:val="00255E1A"/>
    <w:rsid w:val="00274C0F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9119B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1F10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A2690"/>
    <w:rsid w:val="005B403D"/>
    <w:rsid w:val="005E0FF9"/>
    <w:rsid w:val="00607E75"/>
    <w:rsid w:val="00612BA9"/>
    <w:rsid w:val="006139EC"/>
    <w:rsid w:val="006235FB"/>
    <w:rsid w:val="00626C26"/>
    <w:rsid w:val="006826C2"/>
    <w:rsid w:val="006837ED"/>
    <w:rsid w:val="006A1FD9"/>
    <w:rsid w:val="006A2408"/>
    <w:rsid w:val="006A56C2"/>
    <w:rsid w:val="006B551B"/>
    <w:rsid w:val="007053B9"/>
    <w:rsid w:val="007242CD"/>
    <w:rsid w:val="00724644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15A31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2713D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65339"/>
    <w:rsid w:val="00D70FBF"/>
    <w:rsid w:val="00D729D1"/>
    <w:rsid w:val="00D7740E"/>
    <w:rsid w:val="00D85A5F"/>
    <w:rsid w:val="00D86163"/>
    <w:rsid w:val="00D9053B"/>
    <w:rsid w:val="00D913A9"/>
    <w:rsid w:val="00DA7AB4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F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1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F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B6B7E-ADAB-4755-874A-DE0275E37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2279</properties:Characters>
  <properties:Lines>98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2016-10-27T09:26:00Z</dcterms:created>
  <dc:creator>hermanj</dc:creator>
  <cp:lastModifiedBy>Danijela Sekulić</cp:lastModifiedBy>
  <cp:lastPrinted>2016-10-27T09:36:00Z</cp:lastPrinted>
  <dcterms:modified xmlns:xsi="http://www.w3.org/2001/XMLSchema-instance" xsi:type="dcterms:W3CDTF">2016-10-27T09:39:00Z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