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7f1e5" w14:paraId="e87f1e5" w:rsidRDefault="001D62FA" w:rsidP="001D62FA" w:rsidR="001D62FA" w:rsidRPr="000551DE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551DE">
        <w:rPr>
          <w:rFonts w:hAnsi="Times New Roman" w:ascii="Times New Roman"/>
          <w:szCs w:val="24"/>
        </w:rPr>
        <w:t xml:space="preserve">   </w:t>
      </w:r>
      <w:r w:rsidR="00445AF2" w:rsidRPr="000551DE">
        <w:rPr>
          <w:rFonts w:hAnsi="Times New Roman" w:ascii="Times New Roman"/>
          <w:noProof/>
          <w:szCs w:val="24"/>
        </w:rPr>
        <w:t xml:space="preserve">    </w:t>
      </w:r>
      <w:r w:rsidR="00047F3F" w:rsidRPr="000551DE">
        <w:rPr>
          <w:rFonts w:hAnsi="Times New Roman" w:ascii="Times New Roman"/>
          <w:noProof/>
          <w:szCs w:val="24"/>
        </w:rPr>
        <w:t xml:space="preserve">       </w:t>
      </w:r>
      <w:r w:rsidR="00047F3F" w:rsidRPr="000551DE">
        <w:rPr>
          <w:rFonts w:hAnsi="Times New Roman" w:ascii="Times New Roman"/>
          <w:noProof/>
          <w:szCs w:val="24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62FA" w:rsidP="001D62FA" w:rsidR="001D62FA" w:rsidRPr="000551DE">
      <w:pPr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 xml:space="preserve">      </w:t>
      </w:r>
      <w:r w:rsidR="00BA3756" w:rsidRPr="000551DE">
        <w:rPr>
          <w:rFonts w:hAnsi="Times New Roman" w:ascii="Times New Roman"/>
          <w:szCs w:val="24"/>
        </w:rPr>
        <w:t xml:space="preserve">  </w:t>
      </w:r>
      <w:r w:rsidRPr="000551DE">
        <w:rPr>
          <w:rFonts w:hAnsi="Times New Roman" w:ascii="Times New Roman"/>
          <w:szCs w:val="24"/>
        </w:rPr>
        <w:t xml:space="preserve">   Republika Hrvatska</w:t>
      </w:r>
    </w:p>
    <w:p w:rsidRDefault="001D62FA" w:rsidP="001D62FA" w:rsidR="001D62FA" w:rsidRPr="000551DE">
      <w:pPr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>TRGOVAČKI SUD U ZAGREBU</w:t>
      </w:r>
      <w:r w:rsidRPr="000551DE">
        <w:rPr>
          <w:rFonts w:hAnsi="Times New Roman" w:ascii="Times New Roman"/>
          <w:szCs w:val="24"/>
        </w:rPr>
        <w:tab/>
      </w:r>
    </w:p>
    <w:p w:rsidRDefault="001D62FA" w:rsidP="001D62FA" w:rsidR="001D62FA" w:rsidRPr="000551DE">
      <w:pPr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 xml:space="preserve">   </w:t>
      </w:r>
      <w:r w:rsidR="00BA3756" w:rsidRPr="000551DE">
        <w:rPr>
          <w:rFonts w:hAnsi="Times New Roman" w:ascii="Times New Roman"/>
          <w:szCs w:val="24"/>
        </w:rPr>
        <w:t xml:space="preserve">  </w:t>
      </w:r>
      <w:r w:rsidRPr="000551DE">
        <w:rPr>
          <w:rFonts w:hAnsi="Times New Roman" w:ascii="Times New Roman"/>
          <w:szCs w:val="24"/>
        </w:rPr>
        <w:t xml:space="preserve">   Zagreb, Amruševa 2/II</w:t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  <w:t xml:space="preserve">                             </w:t>
      </w:r>
    </w:p>
    <w:p w:rsidRDefault="00090D1A" w:rsidP="001D62FA" w:rsidR="001F157C" w:rsidRPr="000551DE">
      <w:pPr>
        <w:jc w:val="right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  <w:t>20 St-</w:t>
      </w:r>
      <w:r w:rsidR="00047F3F" w:rsidRPr="000551DE">
        <w:rPr>
          <w:rFonts w:hAnsi="Times New Roman" w:ascii="Times New Roman"/>
          <w:szCs w:val="24"/>
        </w:rPr>
        <w:t>1104</w:t>
      </w:r>
      <w:r w:rsidR="005C5057" w:rsidRPr="000551DE">
        <w:rPr>
          <w:rFonts w:hAnsi="Times New Roman" w:ascii="Times New Roman"/>
          <w:szCs w:val="24"/>
        </w:rPr>
        <w:t>/13</w:t>
      </w:r>
      <w:r w:rsidR="00661916" w:rsidRPr="000551DE">
        <w:rPr>
          <w:rFonts w:hAnsi="Times New Roman" w:ascii="Times New Roman"/>
          <w:szCs w:val="24"/>
        </w:rPr>
        <w:t>-</w:t>
      </w:r>
      <w:r w:rsidR="004541BA">
        <w:rPr>
          <w:rFonts w:hAnsi="Times New Roman" w:ascii="Times New Roman"/>
          <w:szCs w:val="24"/>
        </w:rPr>
        <w:t>141</w:t>
      </w:r>
      <w:r w:rsidR="001D62FA" w:rsidRPr="000551DE">
        <w:rPr>
          <w:rFonts w:hAnsi="Times New Roman" w:ascii="Times New Roman"/>
          <w:szCs w:val="24"/>
        </w:rPr>
        <w:t xml:space="preserve">   </w:t>
      </w:r>
    </w:p>
    <w:p w:rsidRDefault="001D62FA" w:rsidP="001D62FA" w:rsidR="00305FC3" w:rsidRPr="000551DE">
      <w:pPr>
        <w:jc w:val="right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 xml:space="preserve"> </w:t>
      </w:r>
    </w:p>
    <w:p w:rsidRDefault="00305FC3" w:rsidP="00305FC3" w:rsidR="00305FC3" w:rsidRPr="000551DE">
      <w:pPr>
        <w:jc w:val="center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>R E P U B L I K A    H R V A T S K A</w:t>
      </w:r>
    </w:p>
    <w:p w:rsidRDefault="00305FC3" w:rsidP="001D62FA" w:rsidR="00305FC3" w:rsidRPr="000551DE">
      <w:pPr>
        <w:jc w:val="center"/>
        <w:rPr>
          <w:rFonts w:hAnsi="Times New Roman" w:ascii="Times New Roman"/>
          <w:szCs w:val="24"/>
        </w:rPr>
      </w:pPr>
    </w:p>
    <w:p w:rsidRDefault="001D62FA" w:rsidP="001D62FA" w:rsidR="001D62FA" w:rsidRPr="000551DE">
      <w:pPr>
        <w:jc w:val="center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>R J E Š E N J E</w:t>
      </w:r>
    </w:p>
    <w:p w:rsidRDefault="001D62FA" w:rsidP="001D62FA" w:rsidR="001D62FA" w:rsidRPr="000551DE">
      <w:pPr>
        <w:jc w:val="center"/>
        <w:rPr>
          <w:rFonts w:hAnsi="Times New Roman" w:ascii="Times New Roman"/>
          <w:szCs w:val="24"/>
        </w:rPr>
      </w:pPr>
    </w:p>
    <w:p w:rsidRDefault="001D62FA" w:rsidP="001D62FA" w:rsidR="001D62FA" w:rsidRPr="000551DE">
      <w:pPr>
        <w:jc w:val="both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ab/>
        <w:t>TRGOVAČKI SUD U ZAGREBU</w:t>
      </w:r>
      <w:r w:rsidR="00305FC3" w:rsidRPr="000551DE">
        <w:rPr>
          <w:rFonts w:hAnsi="Times New Roman" w:ascii="Times New Roman"/>
          <w:szCs w:val="24"/>
        </w:rPr>
        <w:t>,</w:t>
      </w:r>
      <w:r w:rsidRPr="000551DE">
        <w:rPr>
          <w:rFonts w:hAnsi="Times New Roman" w:ascii="Times New Roman"/>
          <w:szCs w:val="24"/>
        </w:rPr>
        <w:t xml:space="preserve"> po sucu pojedincu Luciji Butigan, u stečajnom postupku nad stečajnim dužnikom</w:t>
      </w:r>
      <w:r w:rsidR="00090D1A" w:rsidRPr="000551DE">
        <w:rPr>
          <w:rFonts w:hAnsi="Times New Roman" w:ascii="Times New Roman"/>
          <w:szCs w:val="24"/>
        </w:rPr>
        <w:t xml:space="preserve"> </w:t>
      </w:r>
      <w:r w:rsidR="00047F3F" w:rsidRPr="000551DE">
        <w:rPr>
          <w:rFonts w:hAnsi="Times New Roman" w:ascii="Times New Roman"/>
          <w:szCs w:val="24"/>
        </w:rPr>
        <w:t>SWIFT unutarnja i vanjska trgovina, d.o.o. - u stečaju, Zagreb (Grad Zagreb), Ulica grada Vukovara 21, MBS: 080138337, OIB: 24178420688</w:t>
      </w:r>
      <w:r w:rsidR="005C5057" w:rsidRPr="000551DE">
        <w:rPr>
          <w:rFonts w:hAnsi="Times New Roman" w:ascii="Times New Roman"/>
          <w:szCs w:val="24"/>
        </w:rPr>
        <w:t xml:space="preserve">, dana </w:t>
      </w:r>
      <w:r w:rsidR="000551DE" w:rsidRPr="000551DE">
        <w:rPr>
          <w:rFonts w:hAnsi="Times New Roman" w:ascii="Times New Roman"/>
          <w:szCs w:val="24"/>
        </w:rPr>
        <w:t>16. ožujka</w:t>
      </w:r>
      <w:r w:rsidR="00090D1A" w:rsidRPr="000551DE">
        <w:rPr>
          <w:rFonts w:hAnsi="Times New Roman" w:ascii="Times New Roman"/>
          <w:szCs w:val="24"/>
        </w:rPr>
        <w:t xml:space="preserve"> 201</w:t>
      </w:r>
      <w:r w:rsidR="00047F3F" w:rsidRPr="000551DE">
        <w:rPr>
          <w:rFonts w:hAnsi="Times New Roman" w:ascii="Times New Roman"/>
          <w:szCs w:val="24"/>
        </w:rPr>
        <w:t>6</w:t>
      </w:r>
      <w:r w:rsidRPr="000551DE">
        <w:rPr>
          <w:rFonts w:hAnsi="Times New Roman" w:ascii="Times New Roman"/>
          <w:szCs w:val="24"/>
        </w:rPr>
        <w:t>.</w:t>
      </w:r>
    </w:p>
    <w:p w:rsidRDefault="001D62FA" w:rsidP="001D62FA" w:rsidR="001D62FA" w:rsidRPr="000551DE">
      <w:pPr>
        <w:jc w:val="center"/>
        <w:rPr>
          <w:rFonts w:hAnsi="Times New Roman" w:ascii="Times New Roman"/>
          <w:szCs w:val="24"/>
        </w:rPr>
      </w:pPr>
    </w:p>
    <w:p w:rsidRDefault="00BF35E0" w:rsidP="001D62FA" w:rsidR="001D62FA" w:rsidRPr="000551DE">
      <w:pPr>
        <w:jc w:val="center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 xml:space="preserve">r i j e š i o </w:t>
      </w:r>
      <w:r w:rsidR="00DC45E9" w:rsidRPr="000551DE">
        <w:rPr>
          <w:rFonts w:hAnsi="Times New Roman" w:ascii="Times New Roman"/>
          <w:szCs w:val="24"/>
        </w:rPr>
        <w:t xml:space="preserve">  </w:t>
      </w:r>
      <w:r w:rsidR="001D62FA" w:rsidRPr="000551DE">
        <w:rPr>
          <w:rFonts w:hAnsi="Times New Roman" w:ascii="Times New Roman"/>
          <w:szCs w:val="24"/>
        </w:rPr>
        <w:t xml:space="preserve">  j e </w:t>
      </w:r>
    </w:p>
    <w:p w:rsidRDefault="001D62FA" w:rsidP="001D62FA" w:rsidR="001D62FA" w:rsidRPr="000551DE">
      <w:pPr>
        <w:jc w:val="center"/>
        <w:rPr>
          <w:rFonts w:hAnsi="Times New Roman" w:ascii="Times New Roman"/>
          <w:szCs w:val="24"/>
        </w:rPr>
      </w:pPr>
    </w:p>
    <w:p w:rsidRDefault="00047F3F" w:rsidP="000551DE" w:rsidR="000551DE" w:rsidRPr="000551DE">
      <w:pPr>
        <w:ind w:firstLine="705"/>
        <w:jc w:val="both"/>
        <w:rPr>
          <w:rFonts w:hAnsi="Times New Roman" w:ascii="Times New Roman"/>
          <w:bCs/>
          <w:szCs w:val="24"/>
        </w:rPr>
      </w:pPr>
      <w:r w:rsidRPr="000551DE">
        <w:rPr>
          <w:rFonts w:hAnsi="Times New Roman" w:ascii="Times New Roman"/>
          <w:szCs w:val="24"/>
        </w:rPr>
        <w:t xml:space="preserve">I. </w:t>
      </w:r>
      <w:r w:rsidRPr="000551DE">
        <w:rPr>
          <w:rFonts w:hAnsi="Times New Roman" w:ascii="Times New Roman"/>
          <w:szCs w:val="24"/>
        </w:rPr>
        <w:tab/>
        <w:t>Iz</w:t>
      </w:r>
      <w:r w:rsidR="00661916" w:rsidRPr="000551DE">
        <w:rPr>
          <w:rFonts w:hAnsi="Times New Roman" w:ascii="Times New Roman"/>
          <w:szCs w:val="24"/>
        </w:rPr>
        <w:t xml:space="preserve"> </w:t>
      </w:r>
      <w:r w:rsidRPr="000551DE">
        <w:rPr>
          <w:rFonts w:hAnsi="Times New Roman" w:ascii="Times New Roman"/>
          <w:szCs w:val="24"/>
        </w:rPr>
        <w:t xml:space="preserve">kupovnine polučene prodajom nekretnina stečajnog dužnika SWIFT unutarnja i vanjska trgovina, d.o.o. - u stečaju, Zagreb (Grad Zagreb), Ulica grada Vukovara 21, MBS: 080138337, OIB: 24178420688, </w:t>
      </w:r>
      <w:r w:rsidR="000551DE" w:rsidRPr="000551DE">
        <w:rPr>
          <w:rFonts w:hAnsi="Times New Roman" w:ascii="Times New Roman"/>
          <w:szCs w:val="24"/>
        </w:rPr>
        <w:t xml:space="preserve">a koja je upisana u </w:t>
      </w:r>
      <w:r w:rsidR="000551DE" w:rsidRPr="000551DE">
        <w:rPr>
          <w:rFonts w:hAnsi="Times New Roman" w:ascii="Times New Roman"/>
          <w:bCs/>
          <w:szCs w:val="24"/>
        </w:rPr>
        <w:t>Općinski građanski sud u Zagrebu, zemljišno knjižni odjel Zagreb, zk.ul.br. 35613, k.o. G.Stenjevec, kat. čes. br. 608/1 – Stambena zgrada br. 47/E (površine 159 čm) i dvorište (površine 471 čm), odnosno ukupno površine 630 m</w:t>
      </w:r>
      <w:r w:rsidR="000551DE" w:rsidRPr="000551DE">
        <w:rPr>
          <w:rFonts w:hAnsi="Times New Roman" w:ascii="Times New Roman"/>
          <w:bCs/>
          <w:szCs w:val="24"/>
          <w:vertAlign w:val="superscript"/>
        </w:rPr>
        <w:t>2</w:t>
      </w:r>
      <w:r w:rsidR="000551DE" w:rsidRPr="000551DE">
        <w:rPr>
          <w:rFonts w:hAnsi="Times New Roman" w:ascii="Times New Roman"/>
          <w:bCs/>
          <w:szCs w:val="24"/>
        </w:rPr>
        <w:t>, i to:</w:t>
      </w:r>
    </w:p>
    <w:p w:rsidRDefault="000551DE" w:rsidP="000551DE" w:rsidR="000551DE" w:rsidRPr="000551DE">
      <w:pPr>
        <w:ind w:hanging="705" w:left="705"/>
        <w:jc w:val="both"/>
        <w:rPr>
          <w:rFonts w:hAnsi="Times New Roman" w:ascii="Times New Roman"/>
          <w:bCs/>
          <w:szCs w:val="24"/>
        </w:rPr>
      </w:pPr>
    </w:p>
    <w:p w:rsidRDefault="000551DE" w:rsidP="000551DE" w:rsidR="000551DE" w:rsidRPr="000551DE">
      <w:pPr>
        <w:ind w:left="705"/>
        <w:jc w:val="both"/>
        <w:rPr>
          <w:rFonts w:hAnsi="Times New Roman" w:ascii="Times New Roman"/>
          <w:bCs/>
          <w:szCs w:val="24"/>
        </w:rPr>
      </w:pPr>
      <w:r w:rsidRPr="000551DE">
        <w:rPr>
          <w:rFonts w:hAnsi="Times New Roman" w:ascii="Times New Roman"/>
          <w:bCs/>
          <w:szCs w:val="24"/>
        </w:rPr>
        <w:t>-15. ETAŽA 2311/1000 – 1. stambeni prostor oznake S-5 u potkrovlju i spremište oznake S-5 u podrumu, ukupne površine 104,04 čm, procijenjena vrijednost iznosi 947.778,39 kn (u cijenu je uključen PDV).</w:t>
      </w:r>
    </w:p>
    <w:p w:rsidRDefault="000551DE" w:rsidP="000551DE" w:rsidR="000551DE" w:rsidRPr="000551DE">
      <w:pPr>
        <w:ind w:left="705"/>
        <w:jc w:val="both"/>
        <w:rPr>
          <w:rFonts w:hAnsi="Times New Roman" w:ascii="Times New Roman"/>
          <w:bCs/>
          <w:szCs w:val="24"/>
        </w:rPr>
      </w:pPr>
    </w:p>
    <w:p w:rsidRDefault="000551DE" w:rsidP="000551DE" w:rsidR="000551DE" w:rsidRPr="000551DE">
      <w:pPr>
        <w:ind w:left="705"/>
        <w:jc w:val="both"/>
        <w:rPr>
          <w:rFonts w:hAnsi="Times New Roman" w:ascii="Times New Roman"/>
          <w:bCs/>
          <w:szCs w:val="24"/>
        </w:rPr>
      </w:pPr>
      <w:r w:rsidRPr="000551DE">
        <w:rPr>
          <w:rFonts w:hAnsi="Times New Roman" w:ascii="Times New Roman"/>
          <w:bCs/>
          <w:szCs w:val="24"/>
        </w:rPr>
        <w:t>-3. ETAŽA 308/10000 – 1. Garažni prostor oznake G-3 u podrumu ukupne površine 13,88 čm, procijenjena vrijednost iznosi 75.884,22 kn, (u cijenu je uključen PDV).</w:t>
      </w:r>
    </w:p>
    <w:p w:rsidRDefault="000551DE" w:rsidP="000551DE" w:rsidR="000551DE" w:rsidRPr="000551DE">
      <w:pPr>
        <w:ind w:left="705"/>
        <w:jc w:val="both"/>
        <w:rPr>
          <w:rFonts w:hAnsi="Times New Roman" w:ascii="Times New Roman"/>
          <w:bCs/>
          <w:szCs w:val="24"/>
        </w:rPr>
      </w:pPr>
    </w:p>
    <w:p w:rsidRDefault="000551DE" w:rsidP="000551DE" w:rsidR="005C5057" w:rsidRPr="000551DE">
      <w:pPr>
        <w:ind w:left="705"/>
        <w:jc w:val="both"/>
        <w:rPr>
          <w:rFonts w:hAnsi="Times New Roman" w:ascii="Times New Roman"/>
          <w:bCs/>
          <w:szCs w:val="24"/>
        </w:rPr>
      </w:pPr>
      <w:r w:rsidRPr="000551DE">
        <w:rPr>
          <w:rFonts w:hAnsi="Times New Roman" w:ascii="Times New Roman"/>
          <w:bCs/>
          <w:szCs w:val="24"/>
        </w:rPr>
        <w:t>-4. ETAŽA 167/10000 – 1. Parkirno mjesto oznake PM-1 u dvorištu ukupne površine 7,50 čm, procijenjena vrijednost iznosi 17.126,33 kn (u cijenu je uključen PDV)</w:t>
      </w:r>
      <w:r w:rsidR="00047F3F" w:rsidRPr="000551DE">
        <w:rPr>
          <w:rFonts w:hAnsi="Times New Roman" w:ascii="Times New Roman"/>
          <w:szCs w:val="24"/>
        </w:rPr>
        <w:t xml:space="preserve">, </w:t>
      </w:r>
      <w:r w:rsidR="00047F3F" w:rsidRPr="000551DE">
        <w:rPr>
          <w:rFonts w:hAnsi="Times New Roman" w:ascii="Times New Roman"/>
          <w:bCs/>
          <w:szCs w:val="24"/>
        </w:rPr>
        <w:t>namiruje</w:t>
      </w:r>
      <w:r w:rsidR="00503034" w:rsidRPr="000551DE">
        <w:rPr>
          <w:rFonts w:hAnsi="Times New Roman" w:ascii="Times New Roman"/>
          <w:bCs/>
          <w:szCs w:val="24"/>
        </w:rPr>
        <w:t xml:space="preserve"> se:</w:t>
      </w:r>
    </w:p>
    <w:p w:rsidRDefault="00503034" w:rsidP="00661916" w:rsidR="00503034" w:rsidRPr="000551DE">
      <w:pPr>
        <w:jc w:val="both"/>
        <w:rPr>
          <w:rFonts w:hAnsi="Times New Roman" w:ascii="Times New Roman"/>
          <w:bCs/>
          <w:color w:val="FF0000"/>
          <w:szCs w:val="24"/>
        </w:rPr>
      </w:pPr>
    </w:p>
    <w:p w:rsidRDefault="002B7F76" w:rsidP="002B7F76" w:rsidR="002B7F76" w:rsidRPr="000551DE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>1.</w:t>
      </w:r>
      <w:r w:rsidR="00047F3F" w:rsidRPr="000551DE">
        <w:rPr>
          <w:rFonts w:hAnsi="Times New Roman" w:ascii="Times New Roman"/>
          <w:bCs/>
          <w:szCs w:val="24"/>
        </w:rPr>
        <w:t xml:space="preserve">troškovi stečajnog postupka u iznosu od </w:t>
      </w:r>
      <w:r w:rsidR="000551DE" w:rsidRPr="002B7F76">
        <w:rPr>
          <w:rFonts w:hAnsi="Times New Roman" w:ascii="Times New Roman"/>
          <w:szCs w:val="24"/>
        </w:rPr>
        <w:t>222.930,50</w:t>
      </w:r>
      <w:r>
        <w:rPr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kn na temelju čl. 170 SZ.</w:t>
      </w:r>
    </w:p>
    <w:p w:rsidRDefault="00503034" w:rsidP="00503034" w:rsidR="00503034" w:rsidRPr="000551DE">
      <w:pPr>
        <w:jc w:val="both"/>
        <w:rPr>
          <w:rFonts w:hAnsi="Times New Roman" w:ascii="Times New Roman"/>
          <w:color w:val="FF0000"/>
          <w:szCs w:val="24"/>
        </w:rPr>
      </w:pPr>
    </w:p>
    <w:p w:rsidRDefault="00661916" w:rsidP="00445AF2" w:rsidR="00503034" w:rsidRPr="000551DE">
      <w:pPr>
        <w:ind w:hanging="284" w:left="284"/>
        <w:jc w:val="both"/>
        <w:rPr>
          <w:rFonts w:hAnsi="Times New Roman" w:ascii="Times New Roman"/>
          <w:bCs/>
          <w:szCs w:val="24"/>
        </w:rPr>
      </w:pPr>
      <w:r w:rsidRPr="000551DE">
        <w:rPr>
          <w:rFonts w:hAnsi="Times New Roman" w:ascii="Times New Roman"/>
          <w:szCs w:val="24"/>
        </w:rPr>
        <w:t>II.</w:t>
      </w:r>
      <w:r w:rsidRPr="000551DE">
        <w:rPr>
          <w:rFonts w:hAnsi="Times New Roman" w:ascii="Times New Roman"/>
          <w:szCs w:val="24"/>
        </w:rPr>
        <w:tab/>
      </w:r>
      <w:r w:rsidR="00503034" w:rsidRPr="000551DE">
        <w:rPr>
          <w:rFonts w:hAnsi="Times New Roman" w:ascii="Times New Roman"/>
          <w:bCs/>
          <w:szCs w:val="24"/>
        </w:rPr>
        <w:t>Razlučni vjerovnik</w:t>
      </w:r>
      <w:r w:rsidR="00047F3F" w:rsidRPr="000551DE">
        <w:rPr>
          <w:rFonts w:hAnsi="Times New Roman" w:ascii="Times New Roman"/>
          <w:bCs/>
          <w:szCs w:val="24"/>
        </w:rPr>
        <w:t xml:space="preserve"> Societe General</w:t>
      </w:r>
      <w:r w:rsidR="000551DE">
        <w:rPr>
          <w:rFonts w:hAnsi="Times New Roman" w:ascii="Times New Roman"/>
          <w:bCs/>
          <w:szCs w:val="24"/>
        </w:rPr>
        <w:t>e</w:t>
      </w:r>
      <w:r w:rsidR="00047F3F" w:rsidRPr="000551DE">
        <w:rPr>
          <w:rFonts w:hAnsi="Times New Roman" w:ascii="Times New Roman"/>
          <w:bCs/>
          <w:szCs w:val="24"/>
        </w:rPr>
        <w:t xml:space="preserve"> – Splitska banka d.d. Split</w:t>
      </w:r>
      <w:r w:rsidR="00503034" w:rsidRPr="000551DE">
        <w:rPr>
          <w:rFonts w:hAnsi="Times New Roman" w:ascii="Times New Roman"/>
          <w:bCs/>
          <w:szCs w:val="24"/>
        </w:rPr>
        <w:t>,</w:t>
      </w:r>
      <w:r w:rsidR="00047F3F" w:rsidRPr="000551DE">
        <w:rPr>
          <w:rFonts w:hAnsi="Times New Roman" w:ascii="Times New Roman"/>
          <w:bCs/>
          <w:szCs w:val="24"/>
        </w:rPr>
        <w:t xml:space="preserve"> R. Boškovića 16, OIB:69326397242 </w:t>
      </w:r>
      <w:r w:rsidR="00503034" w:rsidRPr="000551DE">
        <w:rPr>
          <w:rFonts w:hAnsi="Times New Roman" w:ascii="Times New Roman"/>
          <w:bCs/>
          <w:szCs w:val="24"/>
        </w:rPr>
        <w:t xml:space="preserve"> namiruje se</w:t>
      </w:r>
      <w:r w:rsidR="002B7F76">
        <w:rPr>
          <w:rFonts w:hAnsi="Times New Roman" w:ascii="Times New Roman"/>
          <w:bCs/>
          <w:szCs w:val="24"/>
        </w:rPr>
        <w:t xml:space="preserve"> djelomično u odnosu na svoju osiguranu tražbinu, </w:t>
      </w:r>
      <w:r w:rsidR="00503034" w:rsidRPr="000551DE">
        <w:rPr>
          <w:rFonts w:hAnsi="Times New Roman" w:ascii="Times New Roman"/>
          <w:bCs/>
          <w:szCs w:val="24"/>
        </w:rPr>
        <w:t xml:space="preserve"> preostalim dijelom kupovnine u iznosu od </w:t>
      </w:r>
      <w:r w:rsidR="000551DE" w:rsidRPr="002B7F76">
        <w:rPr>
          <w:rFonts w:hAnsi="Times New Roman" w:ascii="Times New Roman"/>
          <w:szCs w:val="24"/>
        </w:rPr>
        <w:t>310.069,50</w:t>
      </w:r>
      <w:r w:rsidR="000551DE" w:rsidRPr="0039492E">
        <w:rPr>
          <w:szCs w:val="24"/>
        </w:rPr>
        <w:t xml:space="preserve"> </w:t>
      </w:r>
      <w:r w:rsidR="000551DE">
        <w:rPr>
          <w:rFonts w:hAnsi="Times New Roman" w:ascii="Times New Roman"/>
          <w:bCs/>
          <w:szCs w:val="24"/>
        </w:rPr>
        <w:t>kn.</w:t>
      </w:r>
    </w:p>
    <w:p w:rsidRDefault="00503034" w:rsidP="00503034" w:rsidR="00503034" w:rsidRPr="000551DE">
      <w:pPr>
        <w:jc w:val="both"/>
        <w:rPr>
          <w:rFonts w:hAnsi="Times New Roman" w:ascii="Times New Roman"/>
          <w:bCs/>
          <w:color w:val="FF0000"/>
          <w:szCs w:val="24"/>
        </w:rPr>
      </w:pPr>
    </w:p>
    <w:p w:rsidRDefault="00503034" w:rsidP="00503034" w:rsidR="00503034" w:rsidRPr="000551DE">
      <w:pPr>
        <w:jc w:val="both"/>
        <w:rPr>
          <w:rFonts w:hAnsi="Times New Roman" w:ascii="Times New Roman"/>
          <w:bCs/>
          <w:szCs w:val="24"/>
        </w:rPr>
      </w:pPr>
    </w:p>
    <w:p w:rsidRDefault="00661916" w:rsidP="00503034" w:rsidR="00661916" w:rsidRPr="000551DE">
      <w:pPr>
        <w:jc w:val="center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>Obrazloženje</w:t>
      </w:r>
    </w:p>
    <w:p w:rsidRDefault="00661916" w:rsidP="00661916" w:rsidR="00661916" w:rsidRPr="000551DE">
      <w:pPr>
        <w:jc w:val="both"/>
        <w:rPr>
          <w:rFonts w:hAnsi="Times New Roman" w:ascii="Times New Roman"/>
          <w:szCs w:val="24"/>
        </w:rPr>
      </w:pPr>
    </w:p>
    <w:p w:rsidRDefault="00047F3F" w:rsidP="00BA3756" w:rsidR="00503034" w:rsidRPr="000551DE">
      <w:pPr>
        <w:jc w:val="both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ab/>
        <w:t>Nekretnina</w:t>
      </w:r>
      <w:r w:rsidR="00661916" w:rsidRPr="000551DE">
        <w:rPr>
          <w:rFonts w:hAnsi="Times New Roman" w:ascii="Times New Roman"/>
          <w:szCs w:val="24"/>
        </w:rPr>
        <w:t xml:space="preserve"> iz točke</w:t>
      </w:r>
      <w:r w:rsidRPr="000551DE">
        <w:rPr>
          <w:rFonts w:hAnsi="Times New Roman" w:ascii="Times New Roman"/>
          <w:szCs w:val="24"/>
        </w:rPr>
        <w:t xml:space="preserve"> I. izreke ovog Rješenja prodana</w:t>
      </w:r>
      <w:r w:rsidR="00661916" w:rsidRPr="000551DE">
        <w:rPr>
          <w:rFonts w:hAnsi="Times New Roman" w:ascii="Times New Roman"/>
          <w:szCs w:val="24"/>
        </w:rPr>
        <w:t xml:space="preserve"> </w:t>
      </w:r>
      <w:r w:rsidRPr="000551DE">
        <w:rPr>
          <w:rFonts w:hAnsi="Times New Roman" w:ascii="Times New Roman"/>
          <w:szCs w:val="24"/>
        </w:rPr>
        <w:t>je</w:t>
      </w:r>
      <w:r w:rsidR="00503034" w:rsidRPr="000551DE">
        <w:rPr>
          <w:rFonts w:hAnsi="Times New Roman" w:ascii="Times New Roman"/>
          <w:szCs w:val="24"/>
        </w:rPr>
        <w:t xml:space="preserve"> na </w:t>
      </w:r>
      <w:r w:rsidR="000551DE">
        <w:rPr>
          <w:rFonts w:hAnsi="Times New Roman" w:ascii="Times New Roman"/>
          <w:szCs w:val="24"/>
        </w:rPr>
        <w:t>petom</w:t>
      </w:r>
      <w:r w:rsidRPr="000551DE">
        <w:rPr>
          <w:rFonts w:hAnsi="Times New Roman" w:ascii="Times New Roman"/>
          <w:szCs w:val="24"/>
        </w:rPr>
        <w:t xml:space="preserve"> ročištu za javnu dražbu održanom dana </w:t>
      </w:r>
      <w:r w:rsidR="000551DE">
        <w:rPr>
          <w:rFonts w:hAnsi="Times New Roman" w:ascii="Times New Roman"/>
          <w:szCs w:val="24"/>
        </w:rPr>
        <w:t>29. prosinca</w:t>
      </w:r>
      <w:r w:rsidRPr="000551DE">
        <w:rPr>
          <w:rFonts w:hAnsi="Times New Roman" w:ascii="Times New Roman"/>
          <w:szCs w:val="24"/>
        </w:rPr>
        <w:t xml:space="preserve"> 2015., </w:t>
      </w:r>
      <w:r w:rsidR="00503034" w:rsidRPr="000551DE">
        <w:rPr>
          <w:rFonts w:hAnsi="Times New Roman" w:ascii="Times New Roman"/>
          <w:szCs w:val="24"/>
        </w:rPr>
        <w:t>za kupovn</w:t>
      </w:r>
      <w:r w:rsidR="00AA6146" w:rsidRPr="000551DE">
        <w:rPr>
          <w:rFonts w:hAnsi="Times New Roman" w:ascii="Times New Roman"/>
          <w:szCs w:val="24"/>
        </w:rPr>
        <w:t>inu</w:t>
      </w:r>
      <w:r w:rsidR="00503034" w:rsidRPr="000551DE">
        <w:rPr>
          <w:rFonts w:hAnsi="Times New Roman" w:ascii="Times New Roman"/>
          <w:szCs w:val="24"/>
        </w:rPr>
        <w:t xml:space="preserve"> u iznosu od </w:t>
      </w:r>
      <w:r w:rsidR="000551DE">
        <w:rPr>
          <w:rFonts w:hAnsi="Times New Roman" w:ascii="Times New Roman"/>
          <w:szCs w:val="24"/>
        </w:rPr>
        <w:t>533.000,00</w:t>
      </w:r>
      <w:r w:rsidR="00503034" w:rsidRPr="000551DE">
        <w:rPr>
          <w:rFonts w:hAnsi="Times New Roman" w:ascii="Times New Roman"/>
          <w:szCs w:val="24"/>
        </w:rPr>
        <w:t xml:space="preserve"> kn</w:t>
      </w:r>
      <w:r w:rsidR="00157B9F" w:rsidRPr="000551DE">
        <w:rPr>
          <w:rFonts w:hAnsi="Times New Roman" w:ascii="Times New Roman"/>
          <w:szCs w:val="24"/>
        </w:rPr>
        <w:t>.</w:t>
      </w:r>
    </w:p>
    <w:p w:rsidRDefault="003153E2" w:rsidP="00BA3756" w:rsidR="003153E2" w:rsidRPr="000551DE">
      <w:pPr>
        <w:jc w:val="both"/>
        <w:rPr>
          <w:rFonts w:hAnsi="Times New Roman" w:ascii="Times New Roman"/>
          <w:szCs w:val="24"/>
        </w:rPr>
      </w:pPr>
    </w:p>
    <w:p w:rsidRDefault="00AA6146" w:rsidP="00BA3756" w:rsidR="00AA6146" w:rsidRPr="000551DE">
      <w:pPr>
        <w:jc w:val="both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lastRenderedPageBreak/>
        <w:tab/>
      </w:r>
      <w:r w:rsidR="00157B9F" w:rsidRPr="000551DE">
        <w:rPr>
          <w:rFonts w:hAnsi="Times New Roman" w:ascii="Times New Roman"/>
          <w:szCs w:val="24"/>
        </w:rPr>
        <w:t>Kupac je u cijelosti uplatio kupovninu</w:t>
      </w:r>
      <w:r w:rsidRPr="000551DE">
        <w:rPr>
          <w:rFonts w:hAnsi="Times New Roman" w:ascii="Times New Roman"/>
          <w:szCs w:val="24"/>
        </w:rPr>
        <w:t>, te su</w:t>
      </w:r>
      <w:r w:rsidR="00157B9F" w:rsidRPr="000551DE">
        <w:rPr>
          <w:rFonts w:hAnsi="Times New Roman" w:ascii="Times New Roman"/>
          <w:szCs w:val="24"/>
        </w:rPr>
        <w:t xml:space="preserve"> se</w:t>
      </w:r>
      <w:r w:rsidRPr="000551DE">
        <w:rPr>
          <w:rFonts w:hAnsi="Times New Roman" w:ascii="Times New Roman"/>
          <w:szCs w:val="24"/>
        </w:rPr>
        <w:t xml:space="preserve"> time ostvarili uvjeti</w:t>
      </w:r>
      <w:r w:rsidR="00157B9F" w:rsidRPr="000551DE">
        <w:rPr>
          <w:rFonts w:hAnsi="Times New Roman" w:ascii="Times New Roman"/>
          <w:szCs w:val="24"/>
        </w:rPr>
        <w:t>,</w:t>
      </w:r>
      <w:r w:rsidRPr="000551DE">
        <w:rPr>
          <w:rFonts w:hAnsi="Times New Roman" w:ascii="Times New Roman"/>
          <w:szCs w:val="24"/>
        </w:rPr>
        <w:t xml:space="preserve"> da se odredi i održi ročište za diobu predmetne kupovnine.</w:t>
      </w:r>
    </w:p>
    <w:p w:rsidRDefault="003153E2" w:rsidP="00BA3756" w:rsidR="003153E2" w:rsidRPr="000551DE">
      <w:pPr>
        <w:jc w:val="both"/>
        <w:rPr>
          <w:rFonts w:hAnsi="Times New Roman" w:ascii="Times New Roman"/>
          <w:szCs w:val="24"/>
        </w:rPr>
      </w:pPr>
    </w:p>
    <w:p w:rsidRDefault="00661916" w:rsidP="00445AF2" w:rsidR="00AA6146" w:rsidRPr="000551DE">
      <w:pPr>
        <w:ind w:firstLine="720"/>
        <w:jc w:val="both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>Na održanom ročištu za diobu kupov</w:t>
      </w:r>
      <w:r w:rsidR="00AA6146" w:rsidRPr="000551DE">
        <w:rPr>
          <w:rFonts w:hAnsi="Times New Roman" w:ascii="Times New Roman"/>
          <w:szCs w:val="24"/>
        </w:rPr>
        <w:t>n</w:t>
      </w:r>
      <w:r w:rsidR="00157B9F" w:rsidRPr="000551DE">
        <w:rPr>
          <w:rFonts w:hAnsi="Times New Roman" w:ascii="Times New Roman"/>
          <w:szCs w:val="24"/>
        </w:rPr>
        <w:t>ine polučene prodajom predmetne</w:t>
      </w:r>
      <w:r w:rsidRPr="000551DE">
        <w:rPr>
          <w:rFonts w:hAnsi="Times New Roman" w:ascii="Times New Roman"/>
          <w:szCs w:val="24"/>
        </w:rPr>
        <w:t xml:space="preserve"> nekretnin</w:t>
      </w:r>
      <w:r w:rsidR="00157B9F" w:rsidRPr="000551DE">
        <w:rPr>
          <w:rFonts w:hAnsi="Times New Roman" w:ascii="Times New Roman"/>
          <w:szCs w:val="24"/>
        </w:rPr>
        <w:t>e</w:t>
      </w:r>
      <w:r w:rsidRPr="000551DE">
        <w:rPr>
          <w:rFonts w:hAnsi="Times New Roman" w:ascii="Times New Roman"/>
          <w:szCs w:val="24"/>
        </w:rPr>
        <w:t xml:space="preserve">, </w:t>
      </w:r>
      <w:r w:rsidR="00445AF2" w:rsidRPr="000551DE">
        <w:rPr>
          <w:rFonts w:hAnsi="Times New Roman" w:ascii="Times New Roman"/>
          <w:szCs w:val="24"/>
        </w:rPr>
        <w:t xml:space="preserve">stečajni upravitelj u svom usmenom izlaganju ostao je kao u pisanom prijedlogu, a koji je osobno dostavio </w:t>
      </w:r>
      <w:r w:rsidR="00157B9F" w:rsidRPr="000551DE">
        <w:rPr>
          <w:rFonts w:hAnsi="Times New Roman" w:ascii="Times New Roman"/>
          <w:szCs w:val="24"/>
        </w:rPr>
        <w:t>razlučnom vjerovniku putem punomoćnice</w:t>
      </w:r>
      <w:r w:rsidR="00445AF2" w:rsidRPr="000551DE">
        <w:rPr>
          <w:rFonts w:hAnsi="Times New Roman" w:ascii="Times New Roman"/>
          <w:szCs w:val="24"/>
        </w:rPr>
        <w:t>.</w:t>
      </w:r>
    </w:p>
    <w:p w:rsidRDefault="00445AF2" w:rsidP="00445AF2" w:rsidR="00445AF2" w:rsidRPr="000551DE">
      <w:pPr>
        <w:ind w:firstLine="720"/>
        <w:jc w:val="both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>Na izneseni</w:t>
      </w:r>
      <w:r w:rsidR="002B7F76">
        <w:rPr>
          <w:rFonts w:hAnsi="Times New Roman" w:ascii="Times New Roman"/>
          <w:szCs w:val="24"/>
        </w:rPr>
        <w:t xml:space="preserve"> </w:t>
      </w:r>
      <w:r w:rsidRPr="000551DE">
        <w:rPr>
          <w:rFonts w:hAnsi="Times New Roman" w:ascii="Times New Roman"/>
          <w:szCs w:val="24"/>
        </w:rPr>
        <w:t xml:space="preserve">prijedlog </w:t>
      </w:r>
      <w:r w:rsidR="002B7F76">
        <w:rPr>
          <w:rFonts w:hAnsi="Times New Roman" w:ascii="Times New Roman"/>
          <w:szCs w:val="24"/>
        </w:rPr>
        <w:t xml:space="preserve">stečajnog upravitelja </w:t>
      </w:r>
      <w:r w:rsidRPr="000551DE">
        <w:rPr>
          <w:rFonts w:hAnsi="Times New Roman" w:ascii="Times New Roman"/>
          <w:szCs w:val="24"/>
        </w:rPr>
        <w:t>za diobu predmetne kupovnine,</w:t>
      </w:r>
      <w:r w:rsidR="00EF6341" w:rsidRPr="000551DE">
        <w:rPr>
          <w:rFonts w:hAnsi="Times New Roman" w:ascii="Times New Roman"/>
          <w:szCs w:val="24"/>
        </w:rPr>
        <w:t xml:space="preserve"> </w:t>
      </w:r>
      <w:r w:rsidR="002B7F76">
        <w:rPr>
          <w:rFonts w:hAnsi="Times New Roman" w:ascii="Times New Roman"/>
          <w:szCs w:val="24"/>
        </w:rPr>
        <w:t xml:space="preserve">nazočni </w:t>
      </w:r>
      <w:r w:rsidR="00EF6341" w:rsidRPr="000551DE">
        <w:rPr>
          <w:rFonts w:hAnsi="Times New Roman" w:ascii="Times New Roman"/>
          <w:szCs w:val="24"/>
        </w:rPr>
        <w:t>punomoćni</w:t>
      </w:r>
      <w:r w:rsidR="002B7F76">
        <w:rPr>
          <w:rFonts w:hAnsi="Times New Roman" w:ascii="Times New Roman"/>
          <w:szCs w:val="24"/>
        </w:rPr>
        <w:t>k</w:t>
      </w:r>
      <w:r w:rsidR="00EF6341" w:rsidRPr="000551DE">
        <w:rPr>
          <w:rFonts w:hAnsi="Times New Roman" w:ascii="Times New Roman"/>
          <w:szCs w:val="24"/>
        </w:rPr>
        <w:t xml:space="preserve"> razlučnog vjerovnika</w:t>
      </w:r>
      <w:r w:rsidR="002B7F76">
        <w:rPr>
          <w:rFonts w:hAnsi="Times New Roman" w:ascii="Times New Roman"/>
          <w:szCs w:val="24"/>
        </w:rPr>
        <w:t xml:space="preserve"> </w:t>
      </w:r>
      <w:r w:rsidR="002B7F76" w:rsidRPr="000551DE">
        <w:rPr>
          <w:rFonts w:hAnsi="Times New Roman" w:ascii="Times New Roman"/>
          <w:bCs/>
          <w:szCs w:val="24"/>
        </w:rPr>
        <w:t>Societe General</w:t>
      </w:r>
      <w:r w:rsidR="002B7F76">
        <w:rPr>
          <w:rFonts w:hAnsi="Times New Roman" w:ascii="Times New Roman"/>
          <w:bCs/>
          <w:szCs w:val="24"/>
        </w:rPr>
        <w:t>e</w:t>
      </w:r>
      <w:r w:rsidR="002B7F76" w:rsidRPr="000551DE">
        <w:rPr>
          <w:rFonts w:hAnsi="Times New Roman" w:ascii="Times New Roman"/>
          <w:bCs/>
          <w:szCs w:val="24"/>
        </w:rPr>
        <w:t xml:space="preserve"> – Splitska banka d.d. Split, R. Boškovića 16, OIB:69326397242</w:t>
      </w:r>
      <w:r w:rsidR="00EF6341" w:rsidRPr="000551DE">
        <w:rPr>
          <w:rFonts w:hAnsi="Times New Roman" w:ascii="Times New Roman"/>
          <w:szCs w:val="24"/>
        </w:rPr>
        <w:t xml:space="preserve"> nije ima</w:t>
      </w:r>
      <w:r w:rsidR="002B7F76">
        <w:rPr>
          <w:rFonts w:hAnsi="Times New Roman" w:ascii="Times New Roman"/>
          <w:szCs w:val="24"/>
        </w:rPr>
        <w:t>o</w:t>
      </w:r>
      <w:r w:rsidR="00EF6341" w:rsidRPr="000551DE">
        <w:rPr>
          <w:rFonts w:hAnsi="Times New Roman" w:ascii="Times New Roman"/>
          <w:szCs w:val="24"/>
        </w:rPr>
        <w:t xml:space="preserve"> p</w:t>
      </w:r>
      <w:r w:rsidR="002B7F76">
        <w:rPr>
          <w:rFonts w:hAnsi="Times New Roman" w:ascii="Times New Roman"/>
          <w:szCs w:val="24"/>
        </w:rPr>
        <w:t>rimjedbi, odnosno s istim je bio</w:t>
      </w:r>
      <w:r w:rsidR="00EF6341" w:rsidRPr="000551DE">
        <w:rPr>
          <w:rFonts w:hAnsi="Times New Roman" w:ascii="Times New Roman"/>
          <w:szCs w:val="24"/>
        </w:rPr>
        <w:t xml:space="preserve"> suglas</w:t>
      </w:r>
      <w:r w:rsidR="002B7F76">
        <w:rPr>
          <w:rFonts w:hAnsi="Times New Roman" w:ascii="Times New Roman"/>
          <w:szCs w:val="24"/>
        </w:rPr>
        <w:t>an</w:t>
      </w:r>
      <w:r w:rsidR="00EF6341" w:rsidRPr="000551DE">
        <w:rPr>
          <w:rFonts w:hAnsi="Times New Roman" w:ascii="Times New Roman"/>
          <w:szCs w:val="24"/>
        </w:rPr>
        <w:t xml:space="preserve">. </w:t>
      </w:r>
      <w:r w:rsidRPr="000551DE">
        <w:rPr>
          <w:rFonts w:hAnsi="Times New Roman" w:ascii="Times New Roman"/>
          <w:szCs w:val="24"/>
        </w:rPr>
        <w:t xml:space="preserve"> </w:t>
      </w:r>
    </w:p>
    <w:p w:rsidRDefault="00157B9F" w:rsidP="00F64C76" w:rsidR="00157B9F" w:rsidRPr="000551DE">
      <w:pPr>
        <w:ind w:firstLine="720"/>
        <w:jc w:val="both"/>
        <w:rPr>
          <w:rFonts w:hAnsi="Times New Roman" w:ascii="Times New Roman"/>
          <w:szCs w:val="24"/>
        </w:rPr>
      </w:pPr>
    </w:p>
    <w:p w:rsidRDefault="00157B9F" w:rsidP="00157B9F" w:rsidR="00157B9F" w:rsidRPr="000551DE">
      <w:pPr>
        <w:ind w:firstLine="720"/>
        <w:jc w:val="both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 xml:space="preserve">Iz ukupno ostvarene kupovnine u iznosu od </w:t>
      </w:r>
      <w:r w:rsidR="002B7F76">
        <w:rPr>
          <w:rFonts w:hAnsi="Times New Roman" w:ascii="Times New Roman"/>
          <w:szCs w:val="24"/>
        </w:rPr>
        <w:t>533.000,00</w:t>
      </w:r>
      <w:r w:rsidRPr="000551DE">
        <w:rPr>
          <w:rFonts w:hAnsi="Times New Roman" w:ascii="Times New Roman"/>
          <w:szCs w:val="24"/>
        </w:rPr>
        <w:t xml:space="preserve"> kn namiruju se troškovi stečajnog postupka u iznosu od </w:t>
      </w:r>
      <w:r w:rsidR="002B7F76" w:rsidRPr="002B7F76">
        <w:rPr>
          <w:rFonts w:hAnsi="Times New Roman" w:ascii="Times New Roman"/>
          <w:szCs w:val="24"/>
        </w:rPr>
        <w:t xml:space="preserve">222.930,50 </w:t>
      </w:r>
      <w:r w:rsidRPr="000551DE">
        <w:rPr>
          <w:rFonts w:hAnsi="Times New Roman" w:ascii="Times New Roman"/>
          <w:szCs w:val="24"/>
        </w:rPr>
        <w:t xml:space="preserve">kn, a koji se temelje na odredbi čl.170. st. 1. i 2. Stečajnog zakona (Narodne novine broj: 44/96, 161/98, 29/99, 129/00, 123/03, 197/03, 187/04, 82/06, 116/10, 125/12, 133/12). Iznos od </w:t>
      </w:r>
      <w:r w:rsidR="002B7F76" w:rsidRPr="002B7F76">
        <w:rPr>
          <w:rFonts w:hAnsi="Times New Roman" w:ascii="Times New Roman"/>
          <w:szCs w:val="24"/>
        </w:rPr>
        <w:t xml:space="preserve">26.650,00 </w:t>
      </w:r>
      <w:r w:rsidRPr="000551DE">
        <w:rPr>
          <w:rFonts w:hAnsi="Times New Roman" w:ascii="Times New Roman"/>
          <w:szCs w:val="24"/>
        </w:rPr>
        <w:t>kn predstavlja paušalni iznos od 5% od utrška u odnosu na postignutu kupovninu, temeljem čl. 170. st.1. SZ-a, te zatim, stvarni troškovi stečajnog postupka sukladno čl. 170. st. 2. Stečajnog zakona</w:t>
      </w:r>
      <w:r w:rsidR="002B7F76">
        <w:rPr>
          <w:rFonts w:hAnsi="Times New Roman" w:ascii="Times New Roman"/>
          <w:szCs w:val="24"/>
        </w:rPr>
        <w:t xml:space="preserve"> iznose </w:t>
      </w:r>
      <w:r w:rsidR="002B7F76" w:rsidRPr="002B7F76">
        <w:rPr>
          <w:rFonts w:hAnsi="Times New Roman" w:ascii="Times New Roman"/>
          <w:szCs w:val="24"/>
        </w:rPr>
        <w:t>196.430,50</w:t>
      </w:r>
      <w:r w:rsidRPr="000551DE">
        <w:rPr>
          <w:rFonts w:hAnsi="Times New Roman" w:ascii="Times New Roman"/>
          <w:szCs w:val="24"/>
        </w:rPr>
        <w:t xml:space="preserve">. Navedeni trošak se odnosi na </w:t>
      </w:r>
      <w:r w:rsidR="00D25570">
        <w:rPr>
          <w:rFonts w:hAnsi="Times New Roman" w:ascii="Times New Roman"/>
          <w:szCs w:val="24"/>
        </w:rPr>
        <w:t xml:space="preserve">trošak PDV-a u iznosu od 106.600,00 kn, trošak </w:t>
      </w:r>
      <w:r w:rsidRPr="000551DE">
        <w:rPr>
          <w:rFonts w:hAnsi="Times New Roman" w:ascii="Times New Roman"/>
          <w:szCs w:val="24"/>
        </w:rPr>
        <w:t>bruto nagrad</w:t>
      </w:r>
      <w:r w:rsidR="00D25570">
        <w:rPr>
          <w:rFonts w:hAnsi="Times New Roman" w:ascii="Times New Roman"/>
          <w:szCs w:val="24"/>
        </w:rPr>
        <w:t>e</w:t>
      </w:r>
      <w:r w:rsidRPr="000551DE">
        <w:rPr>
          <w:rFonts w:hAnsi="Times New Roman" w:ascii="Times New Roman"/>
          <w:szCs w:val="24"/>
        </w:rPr>
        <w:t xml:space="preserve"> stečajnom upravitelju (obračun na temelju Uredbe Vlade RH – N/N 105/15), uvećan za obvezni doprinos za zdravstveno osiguranje, te s navedene osnove trošak iznosi </w:t>
      </w:r>
      <w:r w:rsidR="002B7F76" w:rsidRPr="002B7F76">
        <w:rPr>
          <w:rFonts w:hAnsi="Times New Roman" w:ascii="Times New Roman"/>
          <w:szCs w:val="24"/>
        </w:rPr>
        <w:t xml:space="preserve">72.036,00 </w:t>
      </w:r>
      <w:r w:rsidRPr="000551DE">
        <w:rPr>
          <w:rFonts w:hAnsi="Times New Roman" w:ascii="Times New Roman"/>
          <w:szCs w:val="24"/>
        </w:rPr>
        <w:t xml:space="preserve">kn, zatim troškovi knjigovodstva </w:t>
      </w:r>
      <w:r w:rsidR="00D25570" w:rsidRPr="002B7F76">
        <w:rPr>
          <w:rFonts w:hAnsi="Times New Roman" w:ascii="Times New Roman"/>
          <w:szCs w:val="24"/>
        </w:rPr>
        <w:t xml:space="preserve">5.966,00 </w:t>
      </w:r>
      <w:r w:rsidRPr="000551DE">
        <w:rPr>
          <w:rFonts w:hAnsi="Times New Roman" w:ascii="Times New Roman"/>
          <w:szCs w:val="24"/>
        </w:rPr>
        <w:t xml:space="preserve">kn, troškovi procjene nekretnine po sudskom vještaku </w:t>
      </w:r>
      <w:r w:rsidR="00D25570" w:rsidRPr="002B7F76">
        <w:rPr>
          <w:rFonts w:hAnsi="Times New Roman" w:ascii="Times New Roman"/>
          <w:szCs w:val="24"/>
        </w:rPr>
        <w:t xml:space="preserve">6.250,00 </w:t>
      </w:r>
      <w:r w:rsidRPr="000551DE">
        <w:rPr>
          <w:rFonts w:hAnsi="Times New Roman" w:ascii="Times New Roman"/>
          <w:szCs w:val="24"/>
        </w:rPr>
        <w:t xml:space="preserve">kn, troškovi vode i struje </w:t>
      </w:r>
      <w:r w:rsidR="00D25570" w:rsidRPr="002B7F76">
        <w:rPr>
          <w:rFonts w:hAnsi="Times New Roman" w:ascii="Times New Roman"/>
          <w:szCs w:val="24"/>
        </w:rPr>
        <w:t xml:space="preserve">5.178,50 </w:t>
      </w:r>
      <w:r w:rsidRPr="000551DE">
        <w:rPr>
          <w:rFonts w:hAnsi="Times New Roman" w:ascii="Times New Roman"/>
          <w:szCs w:val="24"/>
        </w:rPr>
        <w:t xml:space="preserve">kn, </w:t>
      </w:r>
      <w:r w:rsidR="00D25570">
        <w:rPr>
          <w:rFonts w:hAnsi="Times New Roman" w:ascii="Times New Roman"/>
          <w:szCs w:val="24"/>
        </w:rPr>
        <w:t xml:space="preserve">te </w:t>
      </w:r>
      <w:r w:rsidRPr="000551DE">
        <w:rPr>
          <w:rFonts w:hAnsi="Times New Roman" w:ascii="Times New Roman"/>
          <w:szCs w:val="24"/>
        </w:rPr>
        <w:t xml:space="preserve">troškovi izlaska na teren, obilazak nekretnine, predaje nekretnine 400,00 kn, </w:t>
      </w:r>
      <w:r w:rsidR="00D25570">
        <w:rPr>
          <w:rFonts w:hAnsi="Times New Roman" w:ascii="Times New Roman"/>
          <w:szCs w:val="24"/>
        </w:rPr>
        <w:t xml:space="preserve"> pa je riješeno kao </w:t>
      </w:r>
      <w:r w:rsidR="00445AF2" w:rsidRPr="000551DE">
        <w:rPr>
          <w:rFonts w:hAnsi="Times New Roman" w:ascii="Times New Roman"/>
          <w:szCs w:val="24"/>
        </w:rPr>
        <w:t>u točki I.1. izreke ovog rješenja.</w:t>
      </w:r>
    </w:p>
    <w:p w:rsidRDefault="001D62FA" w:rsidP="001D62FA" w:rsidR="001D62FA" w:rsidRPr="000551DE">
      <w:pPr>
        <w:jc w:val="right"/>
        <w:rPr>
          <w:rFonts w:hAnsi="Times New Roman" w:ascii="Times New Roman"/>
          <w:szCs w:val="24"/>
        </w:rPr>
      </w:pPr>
    </w:p>
    <w:p w:rsidRDefault="00445AF2" w:rsidP="00445AF2" w:rsidR="00445AF2" w:rsidRPr="000551DE">
      <w:pPr>
        <w:ind w:firstLine="720"/>
        <w:jc w:val="both"/>
        <w:rPr>
          <w:rFonts w:hAnsi="Times New Roman" w:ascii="Times New Roman"/>
          <w:bCs/>
          <w:szCs w:val="24"/>
        </w:rPr>
      </w:pPr>
      <w:r w:rsidRPr="000551DE">
        <w:rPr>
          <w:rFonts w:hAnsi="Times New Roman" w:ascii="Times New Roman"/>
          <w:szCs w:val="24"/>
        </w:rPr>
        <w:t xml:space="preserve">Zatim, iz preostalog dijela kupovnine u iznosu od </w:t>
      </w:r>
      <w:r w:rsidR="00D25570">
        <w:rPr>
          <w:rFonts w:hAnsi="Times New Roman" w:ascii="Times New Roman"/>
          <w:szCs w:val="24"/>
        </w:rPr>
        <w:t>310.069,50</w:t>
      </w:r>
      <w:r w:rsidRPr="000551DE">
        <w:rPr>
          <w:rFonts w:hAnsi="Times New Roman" w:ascii="Times New Roman"/>
          <w:szCs w:val="24"/>
        </w:rPr>
        <w:t xml:space="preserve"> kn namiruje se razlučni vjerovnik </w:t>
      </w:r>
      <w:r w:rsidRPr="000551DE">
        <w:rPr>
          <w:rFonts w:hAnsi="Times New Roman" w:ascii="Times New Roman"/>
          <w:bCs/>
          <w:szCs w:val="24"/>
        </w:rPr>
        <w:t>Societe General</w:t>
      </w:r>
      <w:r w:rsidR="00D25570">
        <w:rPr>
          <w:rFonts w:hAnsi="Times New Roman" w:ascii="Times New Roman"/>
          <w:bCs/>
          <w:szCs w:val="24"/>
        </w:rPr>
        <w:t>e</w:t>
      </w:r>
      <w:r w:rsidRPr="000551DE">
        <w:rPr>
          <w:rFonts w:hAnsi="Times New Roman" w:ascii="Times New Roman"/>
          <w:bCs/>
          <w:szCs w:val="24"/>
        </w:rPr>
        <w:t xml:space="preserve"> – Splitska banka d.d. Split, R. Boškovića 16, OIB:69326397242</w:t>
      </w:r>
      <w:r w:rsidRPr="000551DE">
        <w:rPr>
          <w:rFonts w:hAnsi="Times New Roman" w:ascii="Times New Roman"/>
          <w:szCs w:val="24"/>
        </w:rPr>
        <w:t xml:space="preserve"> djelomično, a u odnosu na svoju ukupno osiguranu tražbinu, pa je sud donio rješenje u točki II. izreke, na temelju članka 164.a stavak 3. točka 2. SZ-a.</w:t>
      </w:r>
    </w:p>
    <w:p w:rsidRDefault="00445AF2" w:rsidP="001D62FA" w:rsidR="00445AF2">
      <w:pPr>
        <w:jc w:val="right"/>
        <w:rPr>
          <w:rFonts w:hAnsi="Times New Roman" w:ascii="Times New Roman"/>
          <w:szCs w:val="24"/>
        </w:rPr>
      </w:pPr>
    </w:p>
    <w:p w:rsidRDefault="0049144E" w:rsidP="0049144E" w:rsidR="0049144E" w:rsidRPr="000551D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16. ožujka 2016.</w:t>
      </w:r>
    </w:p>
    <w:p w:rsidRDefault="001D62FA" w:rsidP="001D62FA" w:rsidR="001D62FA" w:rsidRPr="000551DE">
      <w:pPr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  <w:t xml:space="preserve">     </w:t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  <w:t xml:space="preserve">       </w:t>
      </w:r>
      <w:r w:rsidR="001F157C" w:rsidRPr="000551DE">
        <w:rPr>
          <w:rFonts w:hAnsi="Times New Roman" w:ascii="Times New Roman"/>
          <w:szCs w:val="24"/>
        </w:rPr>
        <w:t xml:space="preserve">    </w:t>
      </w:r>
      <w:r w:rsidRPr="000551DE">
        <w:rPr>
          <w:rFonts w:hAnsi="Times New Roman" w:ascii="Times New Roman"/>
          <w:szCs w:val="24"/>
        </w:rPr>
        <w:tab/>
      </w:r>
      <w:r w:rsidR="001F157C" w:rsidRPr="000551DE">
        <w:rPr>
          <w:rFonts w:hAnsi="Times New Roman" w:ascii="Times New Roman"/>
          <w:szCs w:val="24"/>
        </w:rPr>
        <w:t xml:space="preserve">   </w:t>
      </w:r>
      <w:r w:rsidRPr="000551DE">
        <w:rPr>
          <w:rFonts w:hAnsi="Times New Roman" w:ascii="Times New Roman"/>
          <w:szCs w:val="24"/>
        </w:rPr>
        <w:t xml:space="preserve"> </w:t>
      </w:r>
      <w:r w:rsidR="001F157C" w:rsidRPr="000551DE">
        <w:rPr>
          <w:rFonts w:hAnsi="Times New Roman" w:ascii="Times New Roman"/>
          <w:szCs w:val="24"/>
        </w:rPr>
        <w:t xml:space="preserve">  </w:t>
      </w:r>
      <w:r w:rsidRPr="000551DE">
        <w:rPr>
          <w:rFonts w:hAnsi="Times New Roman" w:ascii="Times New Roman"/>
          <w:szCs w:val="24"/>
        </w:rPr>
        <w:t xml:space="preserve">  S U D A C:</w:t>
      </w:r>
    </w:p>
    <w:p w:rsidRDefault="001D62FA" w:rsidP="001D62FA" w:rsidR="001D62FA" w:rsidRPr="000551DE">
      <w:pPr>
        <w:ind w:firstLine="720" w:left="720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  <w:t xml:space="preserve">                   </w:t>
      </w:r>
    </w:p>
    <w:p w:rsidRDefault="001D62FA" w:rsidP="001F157C" w:rsidR="001D62FA">
      <w:pPr>
        <w:ind w:firstLine="720" w:left="2160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 xml:space="preserve">                         </w:t>
      </w:r>
      <w:r w:rsidR="001F157C" w:rsidRPr="000551DE">
        <w:rPr>
          <w:rFonts w:hAnsi="Times New Roman" w:ascii="Times New Roman"/>
          <w:szCs w:val="24"/>
        </w:rPr>
        <w:t xml:space="preserve">              LUCIJA BUTIGAN</w:t>
      </w:r>
    </w:p>
    <w:p w:rsidRDefault="00D25570" w:rsidP="001F157C" w:rsidR="00D25570" w:rsidRPr="000551DE">
      <w:pPr>
        <w:ind w:firstLine="720" w:left="2160"/>
        <w:rPr>
          <w:rFonts w:hAnsi="Times New Roman" w:ascii="Times New Roman"/>
          <w:szCs w:val="24"/>
          <w:u w:val="single"/>
        </w:rPr>
      </w:pPr>
    </w:p>
    <w:p w:rsidRDefault="001D62FA" w:rsidP="001D62FA" w:rsidR="001D62FA" w:rsidRPr="000551DE">
      <w:pPr>
        <w:pStyle w:val="Tijeloteksta"/>
        <w:rPr>
          <w:szCs w:val="24"/>
          <w:u w:val="single"/>
        </w:rPr>
      </w:pPr>
      <w:r w:rsidRPr="000551DE">
        <w:rPr>
          <w:szCs w:val="24"/>
          <w:u w:val="single"/>
        </w:rPr>
        <w:t>UPUTA O PRAVNOM LIJEKU:</w:t>
      </w:r>
    </w:p>
    <w:p w:rsidRDefault="001D62FA" w:rsidP="001D62FA" w:rsidR="001D62FA" w:rsidRPr="000551DE">
      <w:pPr>
        <w:jc w:val="both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>Protiv ovog rješenja dopuštena je žalba Visokom trgovačkom sudu RH. Žalba se podnosi putem ovog suda u 2 primjerak u roku 8 dana i to računajući o dana dostave pisanog otpravka rješenja.</w:t>
      </w:r>
    </w:p>
    <w:p w:rsidRDefault="003153E2" w:rsidP="001D62FA" w:rsidR="003153E2" w:rsidRPr="000551DE">
      <w:pPr>
        <w:jc w:val="both"/>
        <w:rPr>
          <w:rFonts w:hAnsi="Times New Roman" w:ascii="Times New Roman"/>
          <w:szCs w:val="24"/>
        </w:rPr>
      </w:pPr>
    </w:p>
    <w:p w:rsidRDefault="001D62FA" w:rsidP="001D62FA" w:rsidR="001D62FA" w:rsidRPr="000551DE">
      <w:pPr>
        <w:jc w:val="both"/>
        <w:rPr>
          <w:rFonts w:hAnsi="Times New Roman" w:ascii="Times New Roman"/>
          <w:szCs w:val="24"/>
        </w:rPr>
      </w:pPr>
    </w:p>
    <w:p w:rsidRDefault="001D62FA" w:rsidP="001D62FA" w:rsidR="001D62FA" w:rsidRPr="000551DE">
      <w:pPr>
        <w:jc w:val="both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>DNA:</w:t>
      </w:r>
    </w:p>
    <w:p w:rsidRDefault="001D62FA" w:rsidP="001D62FA" w:rsidR="001D62FA" w:rsidRPr="000551DE">
      <w:pPr>
        <w:numPr>
          <w:ilvl w:val="0"/>
          <w:numId w:val="18"/>
        </w:numPr>
        <w:jc w:val="both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>stečajni upravitelj</w:t>
      </w:r>
    </w:p>
    <w:p w:rsidRDefault="00445AF2" w:rsidP="001D62FA" w:rsidR="001D62FA">
      <w:pPr>
        <w:numPr>
          <w:ilvl w:val="0"/>
          <w:numId w:val="18"/>
        </w:numPr>
        <w:jc w:val="both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 xml:space="preserve">razlučni vjerovniku </w:t>
      </w:r>
      <w:r w:rsidR="00D25570">
        <w:rPr>
          <w:rFonts w:hAnsi="Times New Roman" w:ascii="Times New Roman"/>
          <w:szCs w:val="24"/>
        </w:rPr>
        <w:t xml:space="preserve">Societe Generale – Splitska banka d.d. </w:t>
      </w:r>
      <w:r w:rsidRPr="000551DE">
        <w:rPr>
          <w:rFonts w:hAnsi="Times New Roman" w:ascii="Times New Roman"/>
          <w:szCs w:val="24"/>
        </w:rPr>
        <w:t>po punomoćnici</w:t>
      </w:r>
      <w:r w:rsidR="00D25570">
        <w:rPr>
          <w:rFonts w:hAnsi="Times New Roman" w:ascii="Times New Roman"/>
          <w:szCs w:val="24"/>
        </w:rPr>
        <w:t xml:space="preserve"> Ema Kalogjera Juranić, Zagreb, Trg bana Josipa Jelačića 3</w:t>
      </w:r>
    </w:p>
    <w:p w:rsidRDefault="00D25570" w:rsidP="001D62FA" w:rsidR="00D25570" w:rsidRPr="000551DE">
      <w:pPr>
        <w:numPr>
          <w:ilvl w:val="0"/>
          <w:numId w:val="18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ŽDO Zagreb</w:t>
      </w:r>
    </w:p>
    <w:p w:rsidRDefault="00445AF2" w:rsidP="001D62FA" w:rsidR="001D62FA" w:rsidRPr="000551DE">
      <w:pPr>
        <w:numPr>
          <w:ilvl w:val="0"/>
          <w:numId w:val="18"/>
        </w:numPr>
        <w:jc w:val="both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>e-oglasna ploča suda – 8</w:t>
      </w:r>
      <w:r w:rsidR="001D62FA" w:rsidRPr="000551DE">
        <w:rPr>
          <w:rFonts w:hAnsi="Times New Roman" w:ascii="Times New Roman"/>
          <w:szCs w:val="24"/>
        </w:rPr>
        <w:t xml:space="preserve"> dana</w:t>
      </w:r>
    </w:p>
    <w:p w:rsidRDefault="001D62FA" w:rsidP="001D62FA" w:rsidR="001D62FA" w:rsidRPr="000551DE">
      <w:pPr>
        <w:jc w:val="both"/>
        <w:rPr>
          <w:rFonts w:hAnsi="Times New Roman" w:ascii="Times New Roman"/>
          <w:szCs w:val="24"/>
        </w:rPr>
      </w:pPr>
    </w:p>
    <w:p w:rsidRDefault="00D25570" w:rsidP="001F157C" w:rsidR="005D47EF" w:rsidRPr="000551D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16.3</w:t>
      </w:r>
      <w:r w:rsidR="00445AF2" w:rsidRPr="000551DE">
        <w:rPr>
          <w:rFonts w:hAnsi="Times New Roman" w:ascii="Times New Roman"/>
          <w:szCs w:val="24"/>
        </w:rPr>
        <w:t>.16.</w:t>
      </w:r>
    </w:p>
    <w:p w:rsidRDefault="000551DE" w:rsidR="000551DE" w:rsidRPr="000551DE">
      <w:pPr>
        <w:jc w:val="both"/>
        <w:rPr>
          <w:rFonts w:hAnsi="Times New Roman" w:ascii="Times New Roman"/>
          <w:szCs w:val="24"/>
        </w:rPr>
      </w:pPr>
    </w:p>
    <w:sectPr w:rsidSect="00D25570" w:rsidR="000551DE" w:rsidRPr="000551DE">
      <w:headerReference w:type="even" r:id="rId10"/>
      <w:headerReference w:type="default" r:id="rId11"/>
      <w:footerReference w:type="even" r:id="rId12"/>
      <w:footerReference w:type="default" r:id="rId13"/>
      <w:pgSz w:code="9" w:h="16840" w:w="11907"/>
      <w:pgMar w:gutter="0" w:footer="720" w:header="720" w:left="1701" w:bottom="1135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1AF1" w:rsidR="004B1AF1">
      <w:r>
        <w:separator/>
      </w:r>
    </w:p>
  </w:endnote>
  <w:endnote w:id="0" w:type="continuationSeparator">
    <w:p w:rsidRDefault="004B1AF1" w:rsidR="004B1A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32B" w:rsidP="001D62FA" w:rsidR="009E032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032B" w:rsidP="001D62FA" w:rsidR="009E032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32B" w:rsidP="001D62FA" w:rsidR="009E032B">
    <w:pPr>
      <w:pStyle w:val="Podnoje"/>
      <w:framePr w:y="1" w:xAlign="right" w:vAnchor="text" w:hAnchor="margin" w:wrap="around"/>
      <w:rPr>
        <w:rStyle w:val="Brojstranice"/>
      </w:rPr>
    </w:pPr>
  </w:p>
  <w:p w:rsidRDefault="009E032B" w:rsidP="001D62FA" w:rsidR="009E032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1AF1" w:rsidR="004B1AF1">
      <w:r>
        <w:separator/>
      </w:r>
    </w:p>
  </w:footnote>
  <w:footnote w:id="0" w:type="continuationSeparator">
    <w:p w:rsidRDefault="004B1AF1" w:rsidR="004B1A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32B" w:rsidP="001D62FA" w:rsidR="009E03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E032B" w:rsidR="009E03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32B" w:rsidP="001D62FA" w:rsidR="009E03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144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E032B" w:rsidP="001D62FA" w:rsidR="009E032B" w:rsidRPr="00661916">
    <w:pPr>
      <w:pStyle w:val="Zaglavlje"/>
      <w:jc w:val="right"/>
      <w:rPr>
        <w:rFonts w:hAnsi="Times New Roman" w:ascii="Times New Roman"/>
        <w:szCs w:val="24"/>
      </w:rPr>
    </w:pPr>
    <w:r w:rsidRPr="00661916">
      <w:rPr>
        <w:rFonts w:hAnsi="Times New Roman" w:ascii="Times New Roman"/>
        <w:szCs w:val="24"/>
      </w:rPr>
      <w:t>20 St-</w:t>
    </w:r>
    <w:r w:rsidR="00157B9F">
      <w:rPr>
        <w:rFonts w:hAnsi="Times New Roman" w:ascii="Times New Roman"/>
        <w:szCs w:val="24"/>
      </w:rPr>
      <w:t>1104</w:t>
    </w:r>
    <w:r w:rsidR="005C5057">
      <w:rPr>
        <w:rFonts w:hAnsi="Times New Roman" w:ascii="Times New Roman"/>
        <w:szCs w:val="24"/>
      </w:rPr>
      <w:t>/13</w:t>
    </w:r>
    <w:r>
      <w:rPr>
        <w:rFonts w:hAnsi="Times New Roman" w:ascii="Times New Roman"/>
        <w:szCs w:val="24"/>
      </w:rPr>
      <w:t>-</w:t>
    </w:r>
    <w:r w:rsidR="004541BA">
      <w:rPr>
        <w:rFonts w:hAnsi="Times New Roman" w:ascii="Times New Roman"/>
        <w:szCs w:val="24"/>
      </w:rPr>
      <w:t>141</w:t>
    </w:r>
  </w:p>
  <w:p w:rsidRDefault="009E032B" w:rsidP="001D62FA" w:rsidR="009E032B">
    <w:pPr>
      <w:pStyle w:val="Zaglavlje"/>
      <w:jc w:val="right"/>
      <w:rPr>
        <w:sz w:val="22"/>
        <w:szCs w:val="22"/>
      </w:rPr>
    </w:pPr>
  </w:p>
  <w:p w:rsidRDefault="009E032B" w:rsidP="001D62FA" w:rsidR="009E032B">
    <w:pPr>
      <w:pStyle w:val="Zaglavlje"/>
      <w:jc w:val="right"/>
      <w:rPr>
        <w:sz w:val="22"/>
        <w:szCs w:val="22"/>
      </w:rPr>
    </w:pPr>
  </w:p>
  <w:p w:rsidRDefault="009E032B" w:rsidP="001D62FA" w:rsidR="009E032B" w:rsidRPr="00F0075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0E091C53"/>
    <w:multiLevelType w:val="hybridMultilevel"/>
    <w:tmpl w:val="7E6440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6C3B55"/>
    <w:multiLevelType w:val="hybridMultilevel"/>
    <w:tmpl w:val="222C40A4"/>
    <w:lvl w:tplc="D06429D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159364A5"/>
    <w:multiLevelType w:val="hybridMultilevel"/>
    <w:tmpl w:val="1D3E3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8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11D2095"/>
    <w:multiLevelType w:val="hybridMultilevel"/>
    <w:tmpl w:val="F1FE3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2F07FB7"/>
    <w:multiLevelType w:val="hybridMultilevel"/>
    <w:tmpl w:val="2402B88A"/>
    <w:lvl w:tplc="A0B00A9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1">
    <w:nsid w:val="23553EB7"/>
    <w:multiLevelType w:val="hybridMultilevel"/>
    <w:tmpl w:val="06EA8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2C52A2FE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3D7C01E3"/>
    <w:multiLevelType w:val="hybridMultilevel"/>
    <w:tmpl w:val="EC66CD20"/>
    <w:lvl w:tplc="5352E87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5">
    <w:nsid w:val="5B3C6068"/>
    <w:multiLevelType w:val="hybridMultilevel"/>
    <w:tmpl w:val="A972EF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2"/>
  </w:num>
  <w:num w:numId="8">
    <w:abstractNumId w:val="14"/>
  </w:num>
  <w:num w:numId="9">
    <w:abstractNumId w:val="6"/>
  </w:num>
  <w:num w:numId="10">
    <w:abstractNumId w:val="8"/>
  </w:num>
  <w:num w:numId="11">
    <w:abstractNumId w:val="5"/>
  </w:num>
  <w:num w:numId="12">
    <w:abstractNumId w:val="10"/>
  </w:num>
  <w:num w:numId="13">
    <w:abstractNumId w:val="7"/>
  </w:num>
  <w:num w:numId="14">
    <w:abstractNumId w:val="9"/>
  </w:num>
  <w:num w:numId="15">
    <w:abstractNumId w:val="11"/>
  </w:num>
  <w:num w:numId="16">
    <w:abstractNumId w:val="19"/>
  </w:num>
  <w:num w:numId="17">
    <w:abstractNumId w:val="3"/>
  </w:num>
  <w:num w:numId="18">
    <w:abstractNumId w:val="15"/>
  </w:num>
  <w:num w:numId="19">
    <w:abstractNumId w:val="4"/>
  </w:num>
  <w:num w:numId="20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851"/>
    <w:rsid w:val="00011ABD"/>
    <w:rsid w:val="00047F3F"/>
    <w:rsid w:val="000551DE"/>
    <w:rsid w:val="00055ADA"/>
    <w:rsid w:val="00075465"/>
    <w:rsid w:val="00090D1A"/>
    <w:rsid w:val="000C7C27"/>
    <w:rsid w:val="00124F1E"/>
    <w:rsid w:val="00127213"/>
    <w:rsid w:val="001455C5"/>
    <w:rsid w:val="001504A0"/>
    <w:rsid w:val="00152DE3"/>
    <w:rsid w:val="00157B9F"/>
    <w:rsid w:val="00162DA3"/>
    <w:rsid w:val="00166D03"/>
    <w:rsid w:val="001D4A3C"/>
    <w:rsid w:val="001D62FA"/>
    <w:rsid w:val="001E7045"/>
    <w:rsid w:val="001F157C"/>
    <w:rsid w:val="00253DBC"/>
    <w:rsid w:val="002723DA"/>
    <w:rsid w:val="002826E4"/>
    <w:rsid w:val="002B7F76"/>
    <w:rsid w:val="002C4862"/>
    <w:rsid w:val="00305FC3"/>
    <w:rsid w:val="003153E2"/>
    <w:rsid w:val="00333828"/>
    <w:rsid w:val="00393AE5"/>
    <w:rsid w:val="003C7146"/>
    <w:rsid w:val="0041163F"/>
    <w:rsid w:val="00412005"/>
    <w:rsid w:val="00432B49"/>
    <w:rsid w:val="00445AF2"/>
    <w:rsid w:val="004541BA"/>
    <w:rsid w:val="00454923"/>
    <w:rsid w:val="00456AA5"/>
    <w:rsid w:val="00465672"/>
    <w:rsid w:val="0049144E"/>
    <w:rsid w:val="004B1AF1"/>
    <w:rsid w:val="004C20FB"/>
    <w:rsid w:val="004C2576"/>
    <w:rsid w:val="004C4430"/>
    <w:rsid w:val="004D0C8A"/>
    <w:rsid w:val="004E7D80"/>
    <w:rsid w:val="00503034"/>
    <w:rsid w:val="00514819"/>
    <w:rsid w:val="00527E30"/>
    <w:rsid w:val="005365F1"/>
    <w:rsid w:val="00551FA6"/>
    <w:rsid w:val="005C5057"/>
    <w:rsid w:val="005D47EF"/>
    <w:rsid w:val="005F2F36"/>
    <w:rsid w:val="005F7B6E"/>
    <w:rsid w:val="00612D2B"/>
    <w:rsid w:val="00635B8C"/>
    <w:rsid w:val="0064341B"/>
    <w:rsid w:val="00645CAB"/>
    <w:rsid w:val="0064607B"/>
    <w:rsid w:val="006544CC"/>
    <w:rsid w:val="00661916"/>
    <w:rsid w:val="006925D5"/>
    <w:rsid w:val="006D71AB"/>
    <w:rsid w:val="00707F4B"/>
    <w:rsid w:val="007C77D9"/>
    <w:rsid w:val="007E2720"/>
    <w:rsid w:val="0080720F"/>
    <w:rsid w:val="00810D75"/>
    <w:rsid w:val="008125CA"/>
    <w:rsid w:val="0085176D"/>
    <w:rsid w:val="00874217"/>
    <w:rsid w:val="00891BE7"/>
    <w:rsid w:val="008D2887"/>
    <w:rsid w:val="008D55E9"/>
    <w:rsid w:val="00917CD3"/>
    <w:rsid w:val="009263FF"/>
    <w:rsid w:val="00934AA8"/>
    <w:rsid w:val="00940B4E"/>
    <w:rsid w:val="009673AD"/>
    <w:rsid w:val="00987BE3"/>
    <w:rsid w:val="009B0B8B"/>
    <w:rsid w:val="009E032B"/>
    <w:rsid w:val="00A1268B"/>
    <w:rsid w:val="00A2640F"/>
    <w:rsid w:val="00A427AF"/>
    <w:rsid w:val="00A777D8"/>
    <w:rsid w:val="00A8619E"/>
    <w:rsid w:val="00AA6146"/>
    <w:rsid w:val="00AE6F76"/>
    <w:rsid w:val="00AF5F4B"/>
    <w:rsid w:val="00B077D6"/>
    <w:rsid w:val="00B16DB1"/>
    <w:rsid w:val="00B37301"/>
    <w:rsid w:val="00B64B4F"/>
    <w:rsid w:val="00B70425"/>
    <w:rsid w:val="00B7520F"/>
    <w:rsid w:val="00BA3756"/>
    <w:rsid w:val="00BE09BD"/>
    <w:rsid w:val="00BF35E0"/>
    <w:rsid w:val="00C31E51"/>
    <w:rsid w:val="00C36CBD"/>
    <w:rsid w:val="00C74C85"/>
    <w:rsid w:val="00CA019D"/>
    <w:rsid w:val="00CC1263"/>
    <w:rsid w:val="00CD714B"/>
    <w:rsid w:val="00D05306"/>
    <w:rsid w:val="00D10B10"/>
    <w:rsid w:val="00D23FE1"/>
    <w:rsid w:val="00D25570"/>
    <w:rsid w:val="00D319DF"/>
    <w:rsid w:val="00D47CBE"/>
    <w:rsid w:val="00D53E3B"/>
    <w:rsid w:val="00D544D5"/>
    <w:rsid w:val="00D73851"/>
    <w:rsid w:val="00D819ED"/>
    <w:rsid w:val="00DC45E9"/>
    <w:rsid w:val="00E407A6"/>
    <w:rsid w:val="00E7389B"/>
    <w:rsid w:val="00E93926"/>
    <w:rsid w:val="00EF6341"/>
    <w:rsid w:val="00F64C76"/>
    <w:rsid w:val="00F70D4B"/>
    <w:rsid w:val="00F84227"/>
    <w:rsid w:val="00FB205A"/>
    <w:rsid w:val="00FB6455"/>
    <w:rsid w:val="00FF2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87421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62F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D62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62FA"/>
  </w:style>
  <w:style w:styleId="Tekstrezerviranogmjesta" w:type="character">
    <w:name w:val="Placeholder Text"/>
    <w:basedOn w:val="Zadanifontodlomka"/>
    <w:uiPriority w:val="99"/>
    <w:semiHidden/>
    <w:rsid w:val="000C7C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C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C2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C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C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87421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62F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D62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62FA"/>
  </w:style>
  <w:style w:styleId="Tekstrezerviranogmjesta" w:type="character">
    <w:name w:val="Placeholder Text"/>
    <w:basedOn w:val="Zadanifontodlomka"/>
    <w:uiPriority w:val="99"/>
    <w:semiHidden/>
    <w:rsid w:val="000C7C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C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C2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C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C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St-1104/2013-141</izvorni_sadrzaj>
    <derivirana_varijabla naziv="DomainObject.Oznaka_1">St-1104/2013-141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St-1104/2013</izvorni_sadrzaj>
    <derivirana_varijabla naziv="DomainObject.Predmet.OznakaBroj_1">St-1104/2013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SWIFT unutarnja i vanjska trgovina, d.o.o. zastupanog po punomoćniku ROBERT KOLAREC; STJEPAN RADIĆ</izvorni_sadrzaj>
    <derivirana_varijabla naziv="DomainObject.Predmet.ProtustrankaFormated_1">  SWIFT unutarnja i vanjska trgovina, d.o.o. zastupanog po punomoćniku ROBERT KOLAREC; STJEPAN RADIĆ</derivirana_varijabla>
  </DomainObject.Predmet.ProtustrankaFormated>
  <DomainObject.Predmet.ProtustrankaFormatedOIB>
    <izvorni_sadrzaj>  SWIFT unutarnja i vanjska trgovina, d.o.o., OIB 24178420688 zastupanog po punomoćniku ROBERT KOLAREC; STJEPAN RADIĆ</izvorni_sadrzaj>
    <derivirana_varijabla naziv="DomainObject.Predmet.ProtustrankaFormatedOIB_1">  SWIFT unutarnja i vanjska trgovina, d.o.o., OIB 24178420688 zastupanog po punomoćniku ROBERT KOLAREC; STJEPAN RADIĆ</derivirana_varijabla>
  </DomainObject.Predmet.ProtustrankaFormatedOIB>
  <DomainObject.Predmet.ProtustrankaFormatedWithAdress>
    <izvorni_sadrzaj> SWIFT unutarnja i vanjska trgovina, d.o.o., Ulica grada Vukovara 21, 10000 Zagreb zastupanog po punomoćniku ROBERT KOLAREC; STJEPAN RADIĆ</izvorni_sadrzaj>
    <derivirana_varijabla naziv="DomainObject.Predmet.ProtustrankaFormatedWithAdress_1"> SWIFT unutarnja i vanjska trgovina, d.o.o., Ulica grada Vukovara 21, 10000 Zagreb zastupanog po punomoćniku ROBERT KOLAREC; STJEPAN RADIĆ</derivirana_varijabla>
  </DomainObject.Predmet.ProtustrankaFormatedWithAdress>
  <DomainObject.Predmet.ProtustrankaFormatedWithAdressOIB>
    <izvorni_sadrzaj> SWIFT unutarnja i vanjska trgovina, d.o.o., OIB 24178420688, Ulica grada Vukovara 21, 10000 Zagreb zastupanog po punomoćniku ROBERT KOLAREC; STJEPAN RADIĆ</izvorni_sadrzaj>
    <derivirana_varijabla naziv="DomainObject.Predmet.ProtustrankaFormatedWithAdressOIB_1"> SWIFT unutarnja i vanjska trgovina, d.o.o., OIB 24178420688, Ulica grada Vukovara 21, 10000 Zagreb zastupanog po punomoćniku ROBERT KOLAREC; STJEPAN RADIĆ</derivirana_varijabla>
  </DomainObject.Predmet.ProtustrankaFormatedWithAdressOIB>
  <DomainObject.Predmet.ProtustrankaWithAdress>
    <izvorni_sadrzaj>SWIFT unutarnja i vanjska trgovina, d.o.o. Ulica grada Vukovara 21, 10000 Zagreb</izvorni_sadrzaj>
    <derivirana_varijabla naziv="DomainObject.Predmet.ProtustrankaWithAdress_1">SWIFT unutarnja i vanjska trgovina, d.o.o. Ulica grada Vukovara 21, 10000 Zagreb</derivirana_varijabla>
  </DomainObject.Predmet.ProtustrankaWithAdress>
  <DomainObject.Predmet.ProtustrankaWithAdressOIB>
    <izvorni_sadrzaj>SWIFT unutarnja i vanjska trgovina, d.o.o., OIB 24178420688, Ulica grada Vukovara 21, 10000 Zagreb</izvorni_sadrzaj>
    <derivirana_varijabla naziv="DomainObject.Predmet.ProtustrankaWithAdressOIB_1">SWIFT unutarnja i vanjska trgovina, d.o.o., OIB 24178420688, Ulica grada Vukovara 21, 10000 Zagreb</derivirana_varijabla>
  </DomainObject.Predmet.ProtustrankaWithAdressOIB>
  <DomainObject.Predmet.ProtustrankaNazivFormated>
    <izvorni_sadrzaj>SWIFT unutarnja i vanjska trgovina, d.o.o.</izvorni_sadrzaj>
    <derivirana_varijabla naziv="DomainObject.Predmet.ProtustrankaNazivFormated_1">SWIFT unutarnja i vanjska trgovina, d.o.o.</derivirana_varijabla>
  </DomainObject.Predmet.ProtustrankaNazivFormated>
  <DomainObject.Predmet.ProtustrankaNazivFormatedOIB>
    <izvorni_sadrzaj>SWIFT unutarnja i vanjska trgovina, d.o.o., OIB 24178420688</izvorni_sadrzaj>
    <derivirana_varijabla naziv="DomainObject.Predmet.ProtustrankaNazivFormatedOIB_1">SWIFT unutarnja i vanjska trgovina, d.o.o., OIB 24178420688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VODOGRAD I.G d.o.o.; OPĆINSKI SUD U SAMOBORU; MITAS MOBILIS d.o.o. za trgovinu i usluge; Edin Cerić; Radojka Čilaš</izvorni_sadrzaj>
    <derivirana_varijabla naziv="DomainObject.Predmet.StrankaFormated_1">  FINA; VODOGRAD I.G d.o.o.; OPĆINSKI SUD U SAMOBORU; MITAS MOBILIS d.o.o. za trgovinu i usluge; Edin Cerić; Radojka Čilaš</derivirana_varijabla>
  </DomainObject.Predmet.StrankaFormated>
  <DomainObject.Predmet.StrankaFormatedOIB>
    <izvorni_sadrzaj>  FINA, OIB 85821130368; VODOGRAD I.G d.o.o.; OPĆINSKI SUD U SAMOBORU; MITAS MOBILIS d.o.o. za trgovinu i usluge, OIB 50700413671; Edin Cerić, OIB 86067181131; Radojka Čilaš</izvorni_sadrzaj>
    <derivirana_varijabla naziv="DomainObject.Predmet.StrankaFormatedOIB_1">  FINA, OIB 85821130368; VODOGRAD I.G d.o.o.; OPĆINSKI SUD U SAMOBORU; MITAS MOBILIS d.o.o. za trgovinu i usluge, OIB 50700413671; Edin Cerić, OIB 86067181131; Radojka Čilaš</derivirana_varijabla>
  </DomainObject.Predmet.StrankaFormatedOIB>
  <DomainObject.Predmet.StrankaFormatedWithAdress>
    <izvorni_sadrzaj> FINA, Ul. grada Vukovara 70, 10000 Zagreb; VODOGRAD I.G d.o.o.; OPĆINSKI SUD U SAMOBORU; MITAS MOBILIS d.o.o. za trgovinu i usluge, Kreše Golika 5B, Zagreb; Edin Cerić, Bukovačka Cesta 37, 10000 Zagreb; Radojka Čilaš</izvorni_sadrzaj>
    <derivirana_varijabla naziv="DomainObject.Predmet.StrankaFormatedWithAdress_1"> FINA, Ul. grada Vukovara 70, 10000 Zagreb; VODOGRAD I.G d.o.o.; OPĆINSKI SUD U SAMOBORU; MITAS MOBILIS d.o.o. za trgovinu i usluge, Kreše Golika 5B, Zagreb; Edin Cerić, Bukovačka Cesta 37, 10000 Zagreb; Radojka Čilaš</derivirana_varijabla>
  </DomainObject.Predmet.StrankaFormatedWithAdress>
  <DomainObject.Predmet.StrankaFormatedWithAdressOIB>
    <izvorni_sadrzaj> FINA, OIB 85821130368, Ul. grada Vukovara 70, 10000 Zagreb; VODOGRAD I.G d.o.o.; OPĆINSKI SUD U SAMOBORU; MITAS MOBILIS d.o.o. za trgovinu i usluge, OIB 50700413671, Kreše Golika 5B, Zagreb; Edin Cerić, OIB 86067181131, Bukovačka Cesta 37, 10000 Zagreb; Radojka Čilaš</izvorni_sadrzaj>
    <derivirana_varijabla naziv="DomainObject.Predmet.StrankaFormatedWithAdressOIB_1"> FINA, OIB 85821130368, Ul. grada Vukovara 70, 10000 Zagreb; VODOGRAD I.G d.o.o.; OPĆINSKI SUD U SAMOBORU; MITAS MOBILIS d.o.o. za trgovinu i usluge, OIB 50700413671, Kreše Golika 5B, Zagreb; Edin Cerić, OIB 86067181131, Bukovačka Cesta 37, 10000 Zagreb; Radojka Čilaš</derivirana_varijabla>
  </DomainObject.Predmet.StrankaFormatedWithAdressOIB>
  <DomainObject.Predmet.StrankaWithAdress>
    <izvorni_sadrzaj>FINA Ul. grada Vukovara 70,10000 Zagreb,VODOGRAD I.G d.o.o. ,OPĆINSKI SUD U SAMOBORU ,MITAS MOBILIS d.o.o. za trgovinu i usluge Kreše Golika 5B,Zagreb,Edin Cerić Bukovačka Cesta 37,10000 Zagreb,Radojka Čilaš </izvorni_sadrzaj>
    <derivirana_varijabla naziv="DomainObject.Predmet.StrankaWithAdress_1">FINA Ul. grada Vukovara 70,10000 Zagreb,VODOGRAD I.G d.o.o. ,OPĆINSKI SUD U SAMOBORU ,MITAS MOBILIS d.o.o. za trgovinu i usluge Kreše Golika 5B,Zagreb,Edin Cerić Bukovačka Cesta 37,10000 Zagreb,Radojka Čilaš </derivirana_varijabla>
  </DomainObject.Predmet.StrankaWithAdress>
  <DomainObject.Predmet.StrankaWithAdressOIB>
    <izvorni_sadrzaj>FINA, OIB 85821130368, Ul. grada Vukovara 70,10000 Zagreb,VODOGRAD I.G d.o.o.,OPĆINSKI SUD U SAMOBORU,MITAS MOBILIS d.o.o. za trgovinu i usluge, OIB 50700413671, Kreše Golika 5B,Zagreb,Edin Cerić, OIB 86067181131, Bukovačka Cesta 37,10000 Zagreb,Radojka Čilaš</izvorni_sadrzaj>
    <derivirana_varijabla naziv="DomainObject.Predmet.StrankaWithAdressOIB_1">FINA, OIB 85821130368, Ul. grada Vukovara 70,10000 Zagreb,VODOGRAD I.G d.o.o.,OPĆINSKI SUD U SAMOBORU,MITAS MOBILIS d.o.o. za trgovinu i usluge, OIB 50700413671, Kreše Golika 5B,Zagreb,Edin Cerić, OIB 86067181131, Bukovačka Cesta 37,10000 Zagreb,Radojka Čilaš</derivirana_varijabla>
  </DomainObject.Predmet.StrankaWithAdressOIB>
  <DomainObject.Predmet.StrankaNazivFormated>
    <izvorni_sadrzaj>FINA,VODOGRAD I.G d.o.o.,OPĆINSKI SUD U SAMOBORU,MITAS MOBILIS d.o.o. za trgovinu i usluge,Edin Cerić,Radojka Čilaš</izvorni_sadrzaj>
    <derivirana_varijabla naziv="DomainObject.Predmet.StrankaNazivFormated_1">FINA,VODOGRAD I.G d.o.o.,OPĆINSKI SUD U SAMOBORU,MITAS MOBILIS d.o.o. za trgovinu i usluge,Edin Cerić,Radojka Čilaš</derivirana_varijabla>
  </DomainObject.Predmet.StrankaNazivFormated>
  <DomainObject.Predmet.StrankaNazivFormatedOIB>
    <izvorni_sadrzaj>FINA, OIB 85821130368,VODOGRAD I.G d.o.o.,OPĆINSKI SUD U SAMOBORU,MITAS MOBILIS d.o.o. za trgovinu i usluge, OIB 50700413671,Edin Cerić, OIB 86067181131,Radojka Čilaš</izvorni_sadrzaj>
    <derivirana_varijabla naziv="DomainObject.Predmet.StrankaNazivFormatedOIB_1">FINA, OIB 85821130368,VODOGRAD I.G d.o.o.,OPĆINSKI SUD U SAMOBORU,MITAS MOBILIS d.o.o. za trgovinu i usluge, OIB 50700413671,Edin Cerić, OIB 86067181131,Radojka Čilaš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</item>
      <item>VODOGRAD I.G d.o.o.</item>
      <item>OPĆINSKI SUD U SAMOBORU</item>
      <item>MITAS MOBILIS d.o.o. za trgovinu i usluge</item>
      <item>Edin Cerić</item>
      <item>Radojka Čilaš</item>
    </izvorni_sadrzaj>
    <derivirana_varijabla naziv="DomainObject.Predmet.StrankaListFormated_1">
      <item>FINA</item>
      <item>VODOGRAD I.G d.o.o.</item>
      <item>OPĆINSKI SUD U SAMOBORU</item>
      <item>MITAS MOBILIS d.o.o. za trgovinu i usluge</item>
      <item>Edin Cerić</item>
      <item>Radojka Čilaš</item>
    </derivirana_varijabla>
  </DomainObject.Predmet.StrankaListFormated>
  <DomainObject.Predmet.StrankaListFormatedOIB>
    <izvorni_sadrzaj>
      <item>FINA, OIB 85821130368</item>
      <item>VODOGRAD I.G d.o.o.</item>
      <item>OPĆINSKI SUD U SAMOBORU</item>
      <item>MITAS MOBILIS d.o.o. za trgovinu i usluge, OIB 50700413671</item>
      <item>Edin Cerić, OIB 86067181131</item>
      <item>Radojka Čilaš</item>
    </izvorni_sadrzaj>
    <derivirana_varijabla naziv="DomainObject.Predmet.StrankaListFormatedOIB_1">
      <item>FINA, OIB 85821130368</item>
      <item>VODOGRAD I.G d.o.o.</item>
      <item>OPĆINSKI SUD U SAMOBORU</item>
      <item>MITAS MOBILIS d.o.o. za trgovinu i usluge, OIB 50700413671</item>
      <item>Edin Cerić, OIB 86067181131</item>
      <item>Radojka Čilaš</item>
    </derivirana_varijabla>
  </DomainObject.Predmet.StrankaListFormatedOIB>
  <DomainObject.Predmet.StrankaListFormatedWithAdress>
    <izvorni_sadrzaj>
      <item>FINA, Ul. grada Vukovara 70, 10000 Zagreb</item>
      <item>VODOGRAD I.G d.o.o.</item>
      <item>OPĆINSKI SUD U SAMOBORU</item>
      <item>MITAS MOBILIS d.o.o. za trgovinu i usluge, Kreše Golika 5B, Zagreb</item>
      <item>Edin Cerić, Bukovačka Cesta 37, 10000 Zagreb</item>
      <item>Radojka Čilaš</item>
    </izvorni_sadrzaj>
    <derivirana_varijabla naziv="DomainObject.Predmet.StrankaListFormatedWithAdress_1">
      <item>FINA, Ul. grada Vukovara 70, 10000 Zagreb</item>
      <item>VODOGRAD I.G d.o.o.</item>
      <item>OPĆINSKI SUD U SAMOBORU</item>
      <item>MITAS MOBILIS d.o.o. za trgovinu i usluge, Kreše Golika 5B, Zagreb</item>
      <item>Edin Cerić, Bukovačka Cesta 37, 10000 Zagreb</item>
      <item>Radojka Čilaš</item>
    </derivirana_varijabla>
  </DomainObject.Predmet.StrankaListFormatedWithAdress>
  <DomainObject.Predmet.StrankaListFormatedWithAdressOIB>
    <izvorni_sadrzaj>
      <item>FINA, OIB 85821130368, Ul. grada Vukovara 70, 10000 Zagreb</item>
      <item>VODOGRAD I.G d.o.o.</item>
      <item>OPĆINSKI SUD U SAMOBORU</item>
      <item>MITAS MOBILIS d.o.o. za trgovinu i usluge, OIB 50700413671, Kreše Golika 5B, Zagreb</item>
      <item>Edin Cerić, OIB 86067181131, Bukovačka Cesta 37, 10000 Zagreb</item>
      <item>Radojka Čilaš</item>
    </izvorni_sadrzaj>
    <derivirana_varijabla naziv="DomainObject.Predmet.StrankaListFormatedWithAdressOIB_1">
      <item>FINA, OIB 85821130368, Ul. grada Vukovara 70, 10000 Zagreb</item>
      <item>VODOGRAD I.G d.o.o.</item>
      <item>OPĆINSKI SUD U SAMOBORU</item>
      <item>MITAS MOBILIS d.o.o. za trgovinu i usluge, OIB 50700413671, Kreše Golika 5B, Zagreb</item>
      <item>Edin Cerić, OIB 86067181131, Bukovačka Cesta 37, 10000 Zagreb</item>
      <item>Radojka Čilaš</item>
    </derivirana_varijabla>
  </DomainObject.Predmet.StrankaListFormatedWithAdressOIB>
  <DomainObject.Predmet.StrankaListNazivFormated>
    <izvorni_sadrzaj>
      <item>FINA</item>
      <item>VODOGRAD I.G d.o.o.</item>
      <item>OPĆINSKI SUD U SAMOBORU</item>
      <item>MITAS MOBILIS d.o.o. za trgovinu i usluge</item>
      <item>Edin Cerić</item>
      <item>Radojka Čilaš</item>
    </izvorni_sadrzaj>
    <derivirana_varijabla naziv="DomainObject.Predmet.StrankaListNazivFormated_1">
      <item>FINA</item>
      <item>VODOGRAD I.G d.o.o.</item>
      <item>OPĆINSKI SUD U SAMOBORU</item>
      <item>MITAS MOBILIS d.o.o. za trgovinu i usluge</item>
      <item>Edin Cerić</item>
      <item>Radojka Čilaš</item>
    </derivirana_varijabla>
  </DomainObject.Predmet.StrankaListNazivFormated>
  <DomainObject.Predmet.StrankaListNazivFormatedOIB>
    <izvorni_sadrzaj>
      <item>FINA, OIB 85821130368</item>
      <item>VODOGRAD I.G d.o.o.</item>
      <item>OPĆINSKI SUD U SAMOBORU</item>
      <item>MITAS MOBILIS d.o.o. za trgovinu i usluge, OIB 50700413671</item>
      <item>Edin Cerić, OIB 86067181131</item>
      <item>Radojka Čilaš</item>
    </izvorni_sadrzaj>
    <derivirana_varijabla naziv="DomainObject.Predmet.StrankaListNazivFormatedOIB_1">
      <item>FINA, OIB 85821130368</item>
      <item>VODOGRAD I.G d.o.o.</item>
      <item>OPĆINSKI SUD U SAMOBORU</item>
      <item>MITAS MOBILIS d.o.o. za trgovinu i usluge, OIB 50700413671</item>
      <item>Edin Cerić, OIB 86067181131</item>
      <item>Radojka Čilaš</item>
    </derivirana_varijabla>
  </DomainObject.Predmet.StrankaListNazivFormatedOIB>
  <DomainObject.Predmet.ProtuStrankaListFormated>
    <izvorni_sadrzaj>
      <item>SWIFT unutarnja i vanjska trgovina, d.o.o. zastupanog po punomoćniku ROBERT KOLAREC; STJEPAN RADIĆ</item>
    </izvorni_sadrzaj>
    <derivirana_varijabla naziv="DomainObject.Predmet.ProtuStrankaListFormated_1">
      <item>SWIFT unutarnja i vanjska trgovina, d.o.o. zastupanog po punomoćniku ROBERT KOLAREC; STJEPAN RADIĆ</item>
    </derivirana_varijabla>
  </DomainObject.Predmet.ProtuStrankaListFormated>
  <DomainObject.Predmet.ProtuStrankaListFormatedOIB>
    <izvorni_sadrzaj>
      <item>SWIFT unutarnja i vanjska trgovina, d.o.o., OIB 24178420688 zastupanog po punomoćniku ROBERT KOLAREC; STJEPAN RADIĆ</item>
    </izvorni_sadrzaj>
    <derivirana_varijabla naziv="DomainObject.Predmet.ProtuStrankaListFormatedOIB_1">
      <item>SWIFT unutarnja i vanjska trgovina, d.o.o., OIB 24178420688 zastupanog po punomoćniku ROBERT KOLAREC; STJEPAN RADIĆ</item>
    </derivirana_varijabla>
  </DomainObject.Predmet.ProtuStrankaListFormatedOIB>
  <DomainObject.Predmet.ProtuStrankaListFormatedWithAdress>
    <izvorni_sadrzaj>
      <item>SWIFT unutarnja i vanjska trgovina, d.o.o., Ulica grada Vukovara 21, 10000 Zagreb zastupanog po punomoćniku ROBERT KOLAREC; STJEPAN RADIĆ</item>
    </izvorni_sadrzaj>
    <derivirana_varijabla naziv="DomainObject.Predmet.ProtuStrankaListFormatedWithAdress_1">
      <item>SWIFT unutarnja i vanjska trgovina, d.o.o., Ulica grada Vukovara 21, 10000 Zagreb zastupanog po punomoćniku ROBERT KOLAREC; STJEPAN RADIĆ</item>
    </derivirana_varijabla>
  </DomainObject.Predmet.ProtuStrankaListFormatedWithAdress>
  <DomainObject.Predmet.ProtuStrankaListFormatedWithAdressOIB>
    <izvorni_sadrzaj>
      <item>SWIFT unutarnja i vanjska trgovina, d.o.o., OIB 24178420688, Ulica grada Vukovara 21, 10000 Zagreb zastupanog po punomoćniku ROBERT KOLAREC; STJEPAN RADIĆ</item>
    </izvorni_sadrzaj>
    <derivirana_varijabla naziv="DomainObject.Predmet.ProtuStrankaListFormatedWithAdressOIB_1">
      <item>SWIFT unutarnja i vanjska trgovina, d.o.o., OIB 24178420688, Ulica grada Vukovara 21, 10000 Zagreb zastupanog po punomoćniku ROBERT KOLAREC; STJEPAN RADIĆ</item>
    </derivirana_varijabla>
  </DomainObject.Predmet.ProtuStrankaListFormatedWithAdressOIB>
  <DomainObject.Predmet.ProtuStrankaListNazivFormated>
    <izvorni_sadrzaj>
      <item>SWIFT unutarnja i vanjska trgovina, d.o.o.</item>
    </izvorni_sadrzaj>
    <derivirana_varijabla naziv="DomainObject.Predmet.ProtuStrankaListNazivFormated_1">
      <item>SWIFT unutarnja i vanjska trgovina, d.o.o.</item>
    </derivirana_varijabla>
  </DomainObject.Predmet.ProtuStrankaListNazivFormated>
  <DomainObject.Predmet.ProtuStrankaListNazivFormatedOIB>
    <izvorni_sadrzaj>
      <item>SWIFT unutarnja i vanjska trgovina, d.o.o., OIB 24178420688</item>
    </izvorni_sadrzaj>
    <derivirana_varijabla naziv="DomainObject.Predmet.ProtuStrankaListNazivFormatedOIB_1">
      <item>SWIFT unutarnja i vanjska trgovina, d.o.o., OIB 24178420688</item>
    </derivirana_varijabla>
  </DomainObject.Predmet.ProtuStrankaListNazivFormatedOIB>
  <DomainObject.Predmet.OstaliListFormated>
    <izvorni_sadrzaj>
      <item>ROBERT KOLAREC punomoćnik sudionika u postupku SWIFT unutarnja i vanjska trgovina, d.o.o.</item>
      <item>STJEPAN RADIĆ punomoćnik sudionika u postupku SWIFT unutarnja i vanjska trgovina, d.o.o.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izvorni_sadrzaj>
    <derivirana_varijabla naziv="DomainObject.Predmet.OstaliListFormated_1">
      <item>ROBERT KOLAREC punomoćnik sudionika u postupku SWIFT unutarnja i vanjska trgovina, d.o.o.</item>
      <item>STJEPAN RADIĆ punomoćnik sudionika u postupku SWIFT unutarnja i vanjska trgovina, d.o.o.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derivirana_varijabla>
  </DomainObject.Predmet.OstaliListFormated>
  <DomainObject.Predmet.OstaliListFormatedOIB>
    <izvorni_sadrzaj>
      <item>ROBERT KOLAREC, OIB 23563819387 punomoćnik sudionika u postupku SWIFT unutarnja i vanjska trgovina, d.o.o.</item>
      <item>STJEPAN RADIĆ, OIB 67015778423 punomoćnik sudionika u postupku SWIFT unutarnja i vanjska trgovina, d.o.o.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izvorni_sadrzaj>
    <derivirana_varijabla naziv="DomainObject.Predmet.OstaliListFormatedOIB_1">
      <item>ROBERT KOLAREC, OIB 23563819387 punomoćnik sudionika u postupku SWIFT unutarnja i vanjska trgovina, d.o.o.</item>
      <item>STJEPAN RADIĆ, OIB 67015778423 punomoćnik sudionika u postupku SWIFT unutarnja i vanjska trgovina, d.o.o.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derivirana_varijabla>
  </DomainObject.Predmet.OstaliListFormatedOIB>
  <DomainObject.Predmet.OstaliListFormatedWithAdress>
    <izvorni_sadrzaj>
      <item>ROBERT KOLAREC, Ul. grada Vukovara 240, 10000 Zagreb punomoćnik sudionika u postupku SWIFT unutarnja i vanjska trgovina, d.o.o.</item>
      <item>STJEPAN RADIĆ, Kranjčevićeva 5, 10000 Zagreb punomoćnik sudionika u postupku SWIFT unutarnja i vanjska trgovina, d.o.o.</item>
      <item>Ministarstvo financija RH, Porezna uprava, Av. Dubrovnik 32, 10000 Zagreb</item>
      <item>Zdravko Mitak, Zelenjak 53, 10000 Zagreb</item>
      <item>ERSTE FACTORING društvo s ograničenom odgovornošću za factoring, Ivana Lučića 2, Zagreb</item>
      <item>Ema Kalogjera Juranić, Trg bana Josipa Jelačića 3, 10000 Zagreb</item>
      <item>SOCIETE GENERALE-SPLITSKA BANKA dioničko društvo, Ruđera Boškovića 16, 21000 Split</item>
      <item>Radojka Čilaš, Barbatska 18, 10000 Zagreb</item>
      <item>B2  KAPITAL d.o.o. za poslovne usluge, Radnička cesta 41, 10000 Zagreb</item>
    </izvorni_sadrzaj>
    <derivirana_varijabla naziv="DomainObject.Predmet.OstaliListFormatedWithAdress_1">
      <item>ROBERT KOLAREC, Ul. grada Vukovara 240, 10000 Zagreb punomoćnik sudionika u postupku SWIFT unutarnja i vanjska trgovina, d.o.o.</item>
      <item>STJEPAN RADIĆ, Kranjčevićeva 5, 10000 Zagreb punomoćnik sudionika u postupku SWIFT unutarnja i vanjska trgovina, d.o.o.</item>
      <item>Ministarstvo financija RH, Porezna uprava, Av. Dubrovnik 32, 10000 Zagreb</item>
      <item>Zdravko Mitak, Zelenjak 53, 10000 Zagreb</item>
      <item>ERSTE FACTORING društvo s ograničenom odgovornošću za factoring, Ivana Lučića 2, Zagreb</item>
      <item>Ema Kalogjera Juranić, Trg bana Josipa Jelačića 3, 10000 Zagreb</item>
      <item>SOCIETE GENERALE-SPLITSKA BANKA dioničko društvo, Ruđera Boškovića 16, 21000 Split</item>
      <item>Radojka Čilaš, Barbatska 18,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ROBERT KOLAREC, OIB 23563819387, Ul. grada Vukovara 240, 10000 Zagreb punomoćnik sudionika u postupku SWIFT unutarnja i vanjska trgovina, d.o.o.</item>
      <item>STJEPAN RADIĆ, OIB 67015778423, Kranjčevićeva 5, 10000 Zagreb punomoćnik sudionika u postupku SWIFT unutarnja i vanjska trgovina, d.o.o.</item>
      <item>Ministarstvo financija RH, Porezna uprava, OIB 18683136487, Av. Dubrovnik 32, 10000 Zagreb</item>
      <item>Zdravko Mitak, OIB 25916717450, Zelenjak 53, 10000 Zagreb</item>
      <item>ERSTE FACTORING društvo s ograničenom odgovornošću za factoring, OIB 10194059689, Ivana Lučića 2, Zagreb</item>
      <item>Ema Kalogjera Juranić, Trg bana Josipa Jelačića 3, 10000 Zagreb</item>
      <item>SOCIETE GENERALE-SPLITSKA BANKA dioničko društvo, OIB 69326397242, Ruđera Boškovića 16, 21000 Split</item>
      <item>Radojka Čilaš, OIB 08735828508, Barbatska 18, 10000 Zagreb</item>
      <item>B2  KAPITAL d.o.o. za poslovne usluge, OIB 57509775367, Radnička cesta 41, 10000 Zagreb</item>
    </izvorni_sadrzaj>
    <derivirana_varijabla naziv="DomainObject.Predmet.OstaliListFormatedWithAdressOIB_1">
      <item>ROBERT KOLAREC, OIB 23563819387, Ul. grada Vukovara 240, 10000 Zagreb punomoćnik sudionika u postupku SWIFT unutarnja i vanjska trgovina, d.o.o.</item>
      <item>STJEPAN RADIĆ, OIB 67015778423, Kranjčevićeva 5, 10000 Zagreb punomoćnik sudionika u postupku SWIFT unutarnja i vanjska trgovina, d.o.o.</item>
      <item>Ministarstvo financija RH, Porezna uprava, OIB 18683136487, Av. Dubrovnik 32, 10000 Zagreb</item>
      <item>Zdravko Mitak, OIB 25916717450, Zelenjak 53, 10000 Zagreb</item>
      <item>ERSTE FACTORING društvo s ograničenom odgovornošću za factoring, OIB 10194059689, Ivana Lučića 2, Zagreb</item>
      <item>Ema Kalogjera Juranić, Trg bana Josipa Jelačića 3, 10000 Zagreb</item>
      <item>SOCIETE GENERALE-SPLITSKA BANKA dioničko društvo, OIB 69326397242, Ruđera Boškovića 16, 21000 Split</item>
      <item>Radojka Čilaš, OIB 08735828508, Barbatska 18,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ROBERT KOLAREC</item>
      <item>STJEPAN RADIĆ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izvorni_sadrzaj>
    <derivirana_varijabla naziv="DomainObject.Predmet.OstaliListNazivFormated_1">
      <item>ROBERT KOLAREC</item>
      <item>STJEPAN RADIĆ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derivirana_varijabla>
  </DomainObject.Predmet.OstaliListNazivFormated>
  <DomainObject.Predmet.OstaliListNazivFormatedOIB>
    <izvorni_sadrzaj>
      <item>ROBERT KOLAREC, OIB 23563819387</item>
      <item>STJEPAN RADIĆ, OIB 67015778423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izvorni_sadrzaj>
    <derivirana_varijabla naziv="DomainObject.Predmet.OstaliListNazivFormatedOIB_1">
      <item>ROBERT KOLAREC, OIB 23563819387</item>
      <item>STJEPAN RADIĆ, OIB 67015778423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>St-1104/2013-141</izvorni_sadrzaj>
    <derivirana_varijabla naziv="DomainObject.PoslovniBrojDokumenta_1">St-1104/2013-141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SWIFT unutarnja i vanjska trgovina, d.o.o.</izvorni_sadrzaj>
    <derivirana_varijabla naziv="DomainObject.Predmet.ProtustrankaIDrugi_1">SWIFT unutarnja i vanjska trgovina, d.o.o.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SWIFT unutarnja i vanjska trgovina, d.o.o., OIB 24178420688, Ulica grada Vukovara 21, 10000 Zagreb</izvorni_sadrzaj>
    <derivirana_varijabla naziv="DomainObject.Predmet.ProtustrankaIDrugiAdressOIB_1">SWIFT unutarnja i vanjska trgovina, d.o.o., OIB 24178420688, Ulica grada Vukovara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SWIFT unutarnja i vanjska trgovina, d.o.o.</item>
      <item>ROBERT KOLAREC</item>
      <item>STJEPAN RADIĆ</item>
      <item>Ministarstvo financija RH, Porezna uprava</item>
      <item>FINA</item>
      <item>Zdravko Mitak</item>
      <item>VODOGRAD I.G d.o.o.</item>
      <item>OPĆINSKI SUD U SAMOBORU</item>
      <item>ERSTE FACTORING društvo s ograničenom odgovornošću za factoring</item>
      <item>Ema Kalogjera Juranić</item>
      <item>MITAS MOBILIS d.o.o. za trgovinu i usluge</item>
      <item>SOCIETE GENERALE-SPLITSKA BANKA dioničko društvo</item>
      <item>Radojka Čilaš</item>
      <item>Edin Cerić</item>
      <item>Radojka Čilaš</item>
      <item>B2  KAPITAL d.o.o. za poslovne usluge</item>
    </izvorni_sadrzaj>
    <derivirana_varijabla naziv="DomainObject.Predmet.SudioniciListNaziv_1">
      <item>SWIFT unutarnja i vanjska trgovina, d.o.o.</item>
      <item>ROBERT KOLAREC</item>
      <item>STJEPAN RADIĆ</item>
      <item>Ministarstvo financija RH, Porezna uprava</item>
      <item>FINA</item>
      <item>Zdravko Mitak</item>
      <item>VODOGRAD I.G d.o.o.</item>
      <item>OPĆINSKI SUD U SAMOBORU</item>
      <item>ERSTE FACTORING društvo s ograničenom odgovornošću za factoring</item>
      <item>Ema Kalogjera Juranić</item>
      <item>MITAS MOBILIS d.o.o. za trgovinu i usluge</item>
      <item>SOCIETE GENERALE-SPLITSKA BANKA dioničko društvo</item>
      <item>Radojka Čilaš</item>
      <item>Edin Cerić</item>
      <item>Radojka Čilaš</item>
      <item>B2  KAPITAL d.o.o. za poslovne usluge</item>
    </derivirana_varijabla>
  </DomainObject.Predmet.SudioniciListNaziv>
  <DomainObject.Predmet.SudioniciListAdressOIB>
    <izvorni_sadrzaj>
      <item>SWIFT unutarnja i vanjska trgovina, d.o.o., OIB 24178420688, Ulica grada Vukovara 21,10000 Zagreb</item>
      <item>ROBERT KOLAREC, OIB 23563819387, Ul. grada Vukovara 240,10000 Zagreb</item>
      <item>STJEPAN RADIĆ, OIB 67015778423, Kranjčevićeva 5,10000 Zagreb</item>
      <item>Ministarstvo financija RH, Porezna uprava, OIB 18683136487, Av. Dubrovnik 32,10000 Zagreb</item>
      <item>FINA, OIB 85821130368, Ul. grada Vukovara 70,10000 Zagreb</item>
      <item>Zdravko Mitak, OIB 25916717450, Zelenjak 53,10000 Zagreb</item>
      <item>VODOGRAD I.G d.o.o.</item>
      <item>OPĆINSKI SUD U SAMOBORU</item>
      <item>ERSTE FACTORING društvo s ograničenom odgovornošću za factoring, OIB 10194059689, Ivana Lučića 2,Zagreb</item>
      <item>Ema Kalogjera Juranić, Trg bana Josipa Jelačića 3,10000 Zagreb</item>
      <item>MITAS MOBILIS d.o.o. za trgovinu i usluge, OIB 50700413671, Kreše Golika 5B,Zagreb</item>
      <item>SOCIETE GENERALE-SPLITSKA BANKA dioničko društvo, OIB 69326397242, Ruđera Boškovića 16,21000 Split</item>
      <item>Radojka Čilaš, OIB 08735828508, Barbatska 18,10000 Zagreb</item>
      <item>Edin Cerić, OIB 86067181131, Bukovačka Cesta 37,10000 Zagreb</item>
      <item>Radojka Čilaš</item>
      <item>B2  KAPITAL d.o.o. za poslovne usluge, OIB 57509775367, Radnička cesta 41,10000 Zagreb</item>
    </izvorni_sadrzaj>
    <derivirana_varijabla naziv="DomainObject.Predmet.SudioniciListAdressOIB_1">
      <item>SWIFT unutarnja i vanjska trgovina, d.o.o., OIB 24178420688, Ulica grada Vukovara 21,10000 Zagreb</item>
      <item>ROBERT KOLAREC, OIB 23563819387, Ul. grada Vukovara 240,10000 Zagreb</item>
      <item>STJEPAN RADIĆ, OIB 67015778423, Kranjčevićeva 5,10000 Zagreb</item>
      <item>Ministarstvo financija RH, Porezna uprava, OIB 18683136487, Av. Dubrovnik 32,10000 Zagreb</item>
      <item>FINA, OIB 85821130368, Ul. grada Vukovara 70,10000 Zagreb</item>
      <item>Zdravko Mitak, OIB 25916717450, Zelenjak 53,10000 Zagreb</item>
      <item>VODOGRAD I.G d.o.o.</item>
      <item>OPĆINSKI SUD U SAMOBORU</item>
      <item>ERSTE FACTORING društvo s ograničenom odgovornošću za factoring, OIB 10194059689, Ivana Lučića 2,Zagreb</item>
      <item>Ema Kalogjera Juranić, Trg bana Josipa Jelačića 3,10000 Zagreb</item>
      <item>MITAS MOBILIS d.o.o. za trgovinu i usluge, OIB 50700413671, Kreše Golika 5B,Zagreb</item>
      <item>SOCIETE GENERALE-SPLITSKA BANKA dioničko društvo, OIB 69326397242, Ruđera Boškovića 16,21000 Split</item>
      <item>Radojka Čilaš, OIB 08735828508, Barbatska 18,10000 Zagreb</item>
      <item>Edin Cerić, OIB 86067181131, Bukovačka Cesta 37,10000 Zagreb</item>
      <item>Radojka Čilaš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24178420688</item>
      <item>, OIB 23563819387</item>
      <item>, OIB 67015778423</item>
      <item>, OIB 18683136487</item>
      <item>, OIB 85821130368</item>
      <item>, OIB 25916717450</item>
      <item>, OIB null</item>
      <item>, OIB null</item>
      <item>, OIB 10194059689</item>
      <item>, OIB null</item>
      <item>, OIB 50700413671</item>
      <item>, OIB 69326397242</item>
      <item>, OIB 08735828508</item>
      <item>, OIB 86067181131</item>
      <item>, OIB null</item>
      <item>, OIB 57509775367</item>
    </izvorni_sadrzaj>
    <derivirana_varijabla naziv="DomainObject.Predmet.SudioniciListNazivOIB_1">
      <item>, OIB 24178420688</item>
      <item>, OIB 23563819387</item>
      <item>, OIB 67015778423</item>
      <item>, OIB 18683136487</item>
      <item>, OIB 85821130368</item>
      <item>, OIB 25916717450</item>
      <item>, OIB null</item>
      <item>, OIB null</item>
      <item>, OIB 10194059689</item>
      <item>, OIB null</item>
      <item>, OIB 50700413671</item>
      <item>, OIB 69326397242</item>
      <item>, OIB 08735828508</item>
      <item>, OIB 86067181131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683</properties:Words>
  <properties:Characters>3671</properties:Characters>
  <properties:Lines>96</properties:Lines>
  <properties:Paragraphs>32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2016-03-16T12:58:00Z</dcterms:created>
  <dc:creator>Sudsko vijeće</dc:creator>
  <cp:lastModifiedBy>Karmela Dolenc</cp:lastModifiedBy>
  <cp:lastPrinted>2016-03-17T08:04:00Z</cp:lastPrinted>
  <dcterms:modified xmlns:xsi="http://www.w3.org/2001/XMLSchema-instance" xsi:type="dcterms:W3CDTF">2016-03-17T08:04:00Z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St-1104/2013-141 / Odluka - Rješenje - o namirenju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