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b22e" w14:paraId="23ab22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8D29DA">
        <w:t>u Josipu Bilić</w:t>
      </w:r>
      <w:r w:rsidR="005632E0">
        <w:t xml:space="preserve">, </w:t>
      </w:r>
      <w:r w:rsidR="008D29DA">
        <w:t xml:space="preserve">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307FD">
        <w:t>2417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D29DA">
        <w:t>04</w:t>
      </w:r>
      <w:r w:rsidR="00AC4528" w:rsidRPr="00B64234">
        <w:t>.</w:t>
      </w:r>
      <w:r w:rsidR="00BE567D" w:rsidRPr="00B64234">
        <w:t xml:space="preserve"> </w:t>
      </w:r>
      <w:r w:rsidR="008D29DA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307FD">
        <w:t>PAMISUS j.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7307FD">
        <w:t>Novaki</w:t>
      </w:r>
      <w:proofErr w:type="spellEnd"/>
      <w:r w:rsidR="007307FD">
        <w:t xml:space="preserve"> </w:t>
      </w:r>
      <w:proofErr w:type="spellStart"/>
      <w:r w:rsidR="007307FD">
        <w:t>Bistranski</w:t>
      </w:r>
      <w:proofErr w:type="spellEnd"/>
      <w:r w:rsidR="00313A40">
        <w:t xml:space="preserve">, </w:t>
      </w:r>
      <w:r w:rsidR="007307FD">
        <w:t>Bana Josipa Jelačića 28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7307FD">
        <w:t>97040734393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307FD">
        <w:t xml:space="preserve">22.859,59 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D29DA">
        <w:t>04</w:t>
      </w:r>
      <w:r w:rsidR="00BE567D" w:rsidRPr="00B64234">
        <w:t xml:space="preserve">. </w:t>
      </w:r>
      <w:r w:rsidR="008D29DA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8D29DA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307FD">
      <w:rPr>
        <w:b/>
      </w:rPr>
      <w:t>2417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04388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307FD"/>
    <w:rsid w:val="007B5AFD"/>
    <w:rsid w:val="007D5A5D"/>
    <w:rsid w:val="008155EE"/>
    <w:rsid w:val="008613BD"/>
    <w:rsid w:val="00863025"/>
    <w:rsid w:val="00871F01"/>
    <w:rsid w:val="008A2814"/>
    <w:rsid w:val="008D29DA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33D1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D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D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D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D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D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D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D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D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2417</izvorni_sadrzaj>
    <derivirana_varijabla naziv="DomainObject.Predmet.Broj_1">2417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St-2417/2015</izvorni_sadrzaj>
    <derivirana_varijabla naziv="DomainObject.Predmet.OznakaBroj_1">St-2417/2015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PAMISUS j.d.o.o.</izvorni_sadrzaj>
    <derivirana_varijabla naziv="DomainObject.Predmet.ProtustrankaFormated_1">  PAMISUS j.d.o.o.</derivirana_varijabla>
  </DomainObject.Predmet.ProtustrankaFormated>
  <DomainObject.Predmet.ProtustrankaFormatedOIB>
    <izvorni_sadrzaj>  PAMISUS j.d.o.o., OIB 97040734393</izvorni_sadrzaj>
    <derivirana_varijabla naziv="DomainObject.Predmet.ProtustrankaFormatedOIB_1">  PAMISUS j.d.o.o., OIB 97040734393</derivirana_varijabla>
  </DomainObject.Predmet.ProtustrankaFormatedOIB>
  <DomainObject.Predmet.ProtustrankaFormatedWithAdress>
    <izvorni_sadrzaj> PAMISUS j.d.o.o., Bana Josipa Jelačića 28, 10298 Novaki Bistranski</izvorni_sadrzaj>
    <derivirana_varijabla naziv="DomainObject.Predmet.ProtustrankaFormatedWithAdress_1"> PAMISUS j.d.o.o., Bana Josipa Jelačića 28, 10298 Novaki Bistranski</derivirana_varijabla>
  </DomainObject.Predmet.ProtustrankaFormatedWithAdress>
  <DomainObject.Predmet.ProtustrankaFormatedWithAdressOIB>
    <izvorni_sadrzaj> PAMISUS j.d.o.o., OIB 97040734393, Bana Josipa Jelačića 28, 10298 Novaki Bistranski</izvorni_sadrzaj>
    <derivirana_varijabla naziv="DomainObject.Predmet.ProtustrankaFormatedWithAdressOIB_1"> PAMISUS j.d.o.o., OIB 97040734393, Bana Josipa Jelačića 28, 10298 Novaki Bistranski</derivirana_varijabla>
  </DomainObject.Predmet.ProtustrankaFormatedWithAdressOIB>
  <DomainObject.Predmet.ProtustrankaWithAdress>
    <izvorni_sadrzaj>PAMISUS j.d.o.o. Bana Josipa Jelačića 28, 10298 Novaki Bistranski</izvorni_sadrzaj>
    <derivirana_varijabla naziv="DomainObject.Predmet.ProtustrankaWithAdress_1">PAMISUS j.d.o.o. Bana Josipa Jelačića 28, 10298 Novaki Bistranski</derivirana_varijabla>
  </DomainObject.Predmet.ProtustrankaWithAdress>
  <DomainObject.Predmet.ProtustrankaWithAdressOIB>
    <izvorni_sadrzaj>PAMISUS j.d.o.o., OIB 97040734393, Bana Josipa Jelačića 28, 10298 Novaki Bistranski</izvorni_sadrzaj>
    <derivirana_varijabla naziv="DomainObject.Predmet.ProtustrankaWithAdressOIB_1">PAMISUS j.d.o.o., OIB 97040734393, Bana Josipa Jelačića 28, 10298 Novaki Bistranski</derivirana_varijabla>
  </DomainObject.Predmet.ProtustrankaWithAdressOIB>
  <DomainObject.Predmet.ProtustrankaNazivFormated>
    <izvorni_sadrzaj>PAMISUS j.d.o.o.</izvorni_sadrzaj>
    <derivirana_varijabla naziv="DomainObject.Predmet.ProtustrankaNazivFormated_1">PAMISUS j.d.o.o.</derivirana_varijabla>
  </DomainObject.Predmet.ProtustrankaNazivFormated>
  <DomainObject.Predmet.ProtustrankaNazivFormatedOIB>
    <izvorni_sadrzaj>PAMISUS j.d.o.o., OIB 97040734393</izvorni_sadrzaj>
    <derivirana_varijabla naziv="DomainObject.Predmet.ProtustrankaNazivFormatedOIB_1">PAMISUS j.d.o.o., OIB 97040734393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PAMISUS j.d.o.o.</item>
    </izvorni_sadrzaj>
    <derivirana_varijabla naziv="DomainObject.Predmet.ProtuStrankaListFormated_1">
      <item>PAMISUS j.d.o.o.</item>
    </derivirana_varijabla>
  </DomainObject.Predmet.ProtuStrankaListFormated>
  <DomainObject.Predmet.ProtuStrankaListFormatedOIB>
    <izvorni_sadrzaj>
      <item>PAMISUS j.d.o.o., OIB 97040734393</item>
    </izvorni_sadrzaj>
    <derivirana_varijabla naziv="DomainObject.Predmet.ProtuStrankaListFormatedOIB_1">
      <item>PAMISUS j.d.o.o., OIB 97040734393</item>
    </derivirana_varijabla>
  </DomainObject.Predmet.ProtuStrankaListFormatedOIB>
  <DomainObject.Predmet.ProtuStrankaListFormatedWithAdress>
    <izvorni_sadrzaj>
      <item>PAMISUS j.d.o.o., Bana Josipa Jelačića 28, 10298 Novaki Bistranski</item>
    </izvorni_sadrzaj>
    <derivirana_varijabla naziv="DomainObject.Predmet.ProtuStrankaListFormatedWithAdress_1">
      <item>PAMISUS j.d.o.o., Bana Josipa Jelačića 28, 10298 Novaki Bistranski</item>
    </derivirana_varijabla>
  </DomainObject.Predmet.ProtuStrankaListFormatedWithAdress>
  <DomainObject.Predmet.ProtuStrankaListFormatedWithAdressOIB>
    <izvorni_sadrzaj>
      <item>PAMISUS j.d.o.o., OIB 97040734393, Bana Josipa Jelačića 28, 10298 Novaki Bistranski</item>
    </izvorni_sadrzaj>
    <derivirana_varijabla naziv="DomainObject.Predmet.ProtuStrankaListFormatedWithAdressOIB_1">
      <item>PAMISUS j.d.o.o., OIB 97040734393, Bana Josipa Jelačića 28, 10298 Novaki Bistranski</item>
    </derivirana_varijabla>
  </DomainObject.Predmet.ProtuStrankaListFormatedWithAdressOIB>
  <DomainObject.Predmet.ProtuStrankaListNazivFormated>
    <izvorni_sadrzaj>
      <item>PAMISUS j.d.o.o.</item>
    </izvorni_sadrzaj>
    <derivirana_varijabla naziv="DomainObject.Predmet.ProtuStrankaListNazivFormated_1">
      <item>PAMISUS j.d.o.o.</item>
    </derivirana_varijabla>
  </DomainObject.Predmet.ProtuStrankaListNazivFormated>
  <DomainObject.Predmet.ProtuStrankaListNazivFormatedOIB>
    <izvorni_sadrzaj>
      <item>PAMISUS j.d.o.o., OIB 97040734393</item>
    </izvorni_sadrzaj>
    <derivirana_varijabla naziv="DomainObject.Predmet.ProtuStrankaListNazivFormatedOIB_1">
      <item>PAMISUS j.d.o.o., OIB 97040734393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PAMISUS j.d.o.o.</izvorni_sadrzaj>
    <derivirana_varijabla naziv="DomainObject.Predmet.ProtustrankaIDrugi_1">PAMISUS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PAMISUS j.d.o.o., OIB 97040734393, Bana Josipa Jelačića 28, 10298 Novaki Bistranski</izvorni_sadrzaj>
    <derivirana_varijabla naziv="DomainObject.Predmet.ProtustrankaIDrugiAdressOIB_1">PAMISUS j.d.o.o., OIB 97040734393, Bana Josipa Jelačića 28,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PAMISUS j.d.o.o.</item>
      <item>FINA Regionalni centar Zagreb</item>
    </izvorni_sadrzaj>
    <derivirana_varijabla naziv="DomainObject.Predmet.SudioniciListNaziv_1">
      <item>PAMISUS j.d.o.o.</item>
      <item>FINA Regionalni centar Zagreb</item>
    </derivirana_varijabla>
  </DomainObject.Predmet.SudioniciListNaziv>
  <DomainObject.Predmet.SudioniciListAdressOIB>
    <izvorni_sadrzaj>
      <item>PAMISUS j.d.o.o., OIB 97040734393, Bana Josipa Jelačića 28,10298 Novaki Bistranski</item>
      <item>FINA Regionalni centar Zagreb, OIB 85821130368, Trg svibanjskih žrtava 1995. 1,10000 Zagreb</item>
    </izvorni_sadrzaj>
    <derivirana_varijabla naziv="DomainObject.Predmet.SudioniciListAdressOIB_1">
      <item>PAMISUS j.d.o.o., OIB 97040734393, Bana Josipa Jelačića 28,10298 Novaki Bistranski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97040734393</item>
      <item>, OIB 85821130368</item>
    </izvorni_sadrzaj>
    <derivirana_varijabla naziv="DomainObject.Predmet.SudioniciListNazivOIB_1">
      <item>, OIB 97040734393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2016-01-07T08:59:00Z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