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bb97" w14:paraId="3e7bb97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866E32">
        <w:rPr>
          <w:b/>
        </w:rPr>
        <w:t>4</w:t>
      </w:r>
      <w:r w:rsidR="008B7FB5">
        <w:rPr>
          <w:b/>
        </w:rPr>
        <w:t>2</w:t>
      </w:r>
      <w:r w:rsidR="009A3F36">
        <w:rPr>
          <w:b/>
        </w:rPr>
        <w:t>7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9A3F36">
        <w:rPr>
          <w:lang w:val="hr-HR"/>
        </w:rPr>
        <w:t xml:space="preserve"> </w:t>
      </w:r>
      <w:r w:rsidR="009A3F36" w:rsidRPr="009A3F36">
        <w:rPr>
          <w:lang w:val="hr-HR"/>
        </w:rPr>
        <w:t>GI &amp; MI, društvo s ograničenom odgovornošću za trgovinu, turizam i export-import</w:t>
      </w:r>
      <w:r w:rsidR="008B7FB5">
        <w:rPr>
          <w:lang w:val="hr-HR"/>
        </w:rPr>
        <w:t xml:space="preserve">, </w:t>
      </w:r>
      <w:r w:rsidR="009A3F36">
        <w:rPr>
          <w:lang w:val="hr-HR"/>
        </w:rPr>
        <w:t>OIB:</w:t>
      </w:r>
      <w:r w:rsidR="009A3F36" w:rsidRPr="009A3F36">
        <w:t xml:space="preserve"> </w:t>
      </w:r>
      <w:r w:rsidR="009A3F36" w:rsidRPr="009A3F36">
        <w:rPr>
          <w:lang w:val="hr-HR"/>
        </w:rPr>
        <w:t>10605241601</w:t>
      </w:r>
      <w:r w:rsidR="009A3F36">
        <w:rPr>
          <w:lang w:val="hr-HR"/>
        </w:rPr>
        <w:t xml:space="preserve">, Kralja Zvonimira 91., Split,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9A3F36">
        <w:rPr>
          <w:lang w:val="hr-HR"/>
        </w:rPr>
        <w:t xml:space="preserve"> </w:t>
      </w:r>
      <w:r w:rsidR="009A3F36" w:rsidRPr="009A3F36">
        <w:rPr>
          <w:lang w:val="hr-HR"/>
        </w:rPr>
        <w:t>GI &amp; MI, društvo s ograničenom odgovornošću za trgovinu, turizam i export-import</w:t>
      </w:r>
      <w:r w:rsidR="009A3F36">
        <w:rPr>
          <w:lang w:val="hr-HR"/>
        </w:rPr>
        <w:t>, OIB:</w:t>
      </w:r>
      <w:r w:rsidR="009A3F36" w:rsidRPr="009A3F36">
        <w:t xml:space="preserve"> </w:t>
      </w:r>
      <w:r w:rsidR="009A3F36" w:rsidRPr="009A3F36">
        <w:rPr>
          <w:lang w:val="hr-HR"/>
        </w:rPr>
        <w:t>10605241601</w:t>
      </w:r>
      <w:r w:rsidR="009A3F36">
        <w:rPr>
          <w:lang w:val="hr-HR"/>
        </w:rPr>
        <w:t>, Kralja Zvonimira 91.,Split</w:t>
      </w:r>
      <w:r w:rsidR="003C76D8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0167BD">
        <w:rPr>
          <w:lang w:val="hr-HR"/>
        </w:rPr>
        <w:t>20</w:t>
      </w:r>
      <w:r w:rsidR="00E10A93">
        <w:rPr>
          <w:lang w:val="hr-HR"/>
        </w:rPr>
        <w:t>.0</w:t>
      </w:r>
      <w:r w:rsidR="00B0544F">
        <w:rPr>
          <w:lang w:val="hr-HR"/>
        </w:rPr>
        <w:t>3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8B7FB5">
        <w:rPr>
          <w:rFonts w:eastAsia="Calibri"/>
        </w:rPr>
        <w:t>6.</w:t>
      </w:r>
      <w:r w:rsidR="009A3F36">
        <w:rPr>
          <w:rFonts w:eastAsia="Calibri"/>
        </w:rPr>
        <w:t>822,64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2303"/>
    <w:rsid w:val="00873849"/>
    <w:rsid w:val="00882E61"/>
    <w:rsid w:val="008A6587"/>
    <w:rsid w:val="008B0B5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3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2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3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GI &amp; MI, društvo s ograničenom odgovornošću za trgovinu, turizam i export-import</izvorni_sadrzaj>
    <derivirana_varijabla naziv="DomainObject.Predmet.ProtustrankaFormated_1">  GI &amp; MI, društvo s ograničenom odgovornošću za trgovinu, turizam i export-import</derivirana_varijabla>
  </DomainObject.Predmet.ProtustrankaFormated>
  <DomainObject.Predmet.ProtustrankaFormatedOIB>
    <izvorni_sadrzaj>  GI &amp; MI, društvo s ograničenom odgovornošću za trgovinu, turizam i export-import, OIB 10605241601</izvorni_sadrzaj>
    <derivirana_varijabla naziv="DomainObject.Predmet.ProtustrankaFormatedOIB_1">  GI &amp; MI, društvo s ograničenom odgovornošću za trgovinu, turizam i export-import, OIB 10605241601</derivirana_varijabla>
  </DomainObject.Predmet.ProtustrankaFormatedOIB>
  <DomainObject.Predmet.ProtustrankaFormatedWithAdress>
    <izvorni_sadrzaj> GI &amp; MI, društvo s ograničenom odgovornošću za trgovinu, turizam i export-import, Kralja Zvonimira 91, 21000 Split</izvorni_sadrzaj>
    <derivirana_varijabla naziv="DomainObject.Predmet.ProtustrankaFormatedWithAdress_1"> GI &amp; MI, društvo s ograničenom odgovornošću za trgovinu, turizam i export-import, Kralja Zvonimira 91, 21000 Split</derivirana_varijabla>
  </DomainObject.Predmet.ProtustrankaFormatedWithAdress>
  <DomainObject.Predmet.ProtustrankaFormatedWithAdressOIB>
    <izvorni_sadrzaj> GI &amp; MI, društvo s ograničenom odgovornošću za trgovinu, turizam i export-import, OIB 10605241601, Kralja Zvonimira 91, 21000 Split</izvorni_sadrzaj>
    <derivirana_varijabla naziv="DomainObject.Predmet.ProtustrankaFormatedWithAdressOIB_1"> GI &amp; MI, društvo s ograničenom odgovornošću za trgovinu, turizam i export-import, OIB 10605241601, Kralja Zvonimira 91, 21000 Split</derivirana_varijabla>
  </DomainObject.Predmet.ProtustrankaFormatedWithAdressOIB>
  <DomainObject.Predmet.ProtustrankaWithAdress>
    <izvorni_sadrzaj>GI &amp; MI, društvo s ograničenom odgovornošću za trgovinu, turizam i export-import Kralja Zvonimira 91, 21000 Split</izvorni_sadrzaj>
    <derivirana_varijabla naziv="DomainObject.Predmet.ProtustrankaWithAdress_1">GI &amp; MI, društvo s ograničenom odgovornošću za trgovinu, turizam i export-import Kralja Zvonimira 91, 21000 Split</derivirana_varijabla>
  </DomainObject.Predmet.ProtustrankaWithAdress>
  <DomainObject.Predmet.ProtustrankaWithAdressOIB>
    <izvorni_sadrzaj>GI &amp; MI, društvo s ograničenom odgovornošću za trgovinu, turizam i export-import, OIB 10605241601, Kralja Zvonimira 91, 21000 Split</izvorni_sadrzaj>
    <derivirana_varijabla naziv="DomainObject.Predmet.ProtustrankaWithAdressOIB_1">GI &amp; MI, društvo s ograničenom odgovornošću za trgovinu, turizam i export-import, OIB 10605241601, Kralja Zvonimira 91, 21000 Split</derivirana_varijabla>
  </DomainObject.Predmet.ProtustrankaWithAdressOIB>
  <DomainObject.Predmet.ProtustrankaNazivFormated>
    <izvorni_sadrzaj>GI &amp; MI, društvo s ograničenom odgovornošću za trgovinu, turizam i export-import</izvorni_sadrzaj>
    <derivirana_varijabla naziv="DomainObject.Predmet.ProtustrankaNazivFormated_1">GI &amp; MI, društvo s ograničenom odgovornošću za trgovinu, turizam i export-import</derivirana_varijabla>
  </DomainObject.Predmet.ProtustrankaNazivFormated>
  <DomainObject.Predmet.ProtustrankaNazivFormatedOIB>
    <izvorni_sadrzaj>GI &amp; MI, društvo s ograničenom odgovornošću za trgovinu, turizam i export-import, OIB 10605241601</izvorni_sadrzaj>
    <derivirana_varijabla naziv="DomainObject.Predmet.ProtustrankaNazivFormatedOIB_1">GI &amp; MI, društvo s ograničenom odgovornošću za trgovinu, turizam i export-import, OIB 10605241601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6822.64</izvorni_sadrzaj>
    <derivirana_varijabla naziv="DomainObject.Predmet.TrenutnaVrijednost_1">6822.64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 &amp; MI, društvo s ograničenom odgovornošću za trgovinu, turizam i export-import</item>
    </izvorni_sadrzaj>
    <derivirana_varijabla naziv="DomainObject.Predmet.ProtuStrankaListFormated_1">
      <item>GI &amp; MI, društvo s ograničenom odgovornošću za trgovinu, turizam i export-import</item>
    </derivirana_varijabla>
  </DomainObject.Predmet.ProtuStrankaListFormated>
  <DomainObject.Predmet.ProtuStrankaListFormatedOIB>
    <izvorni_sadrzaj>
      <item>GI &amp; MI, društvo s ograničenom odgovornošću za trgovinu, turizam i export-import, OIB 10605241601</item>
    </izvorni_sadrzaj>
    <derivirana_varijabla naziv="DomainObject.Predmet.ProtuStrankaListFormatedOIB_1">
      <item>GI &amp; MI, društvo s ograničenom odgovornošću za trgovinu, turizam i export-import, OIB 10605241601</item>
    </derivirana_varijabla>
  </DomainObject.Predmet.ProtuStrankaListFormatedOIB>
  <DomainObject.Predmet.ProtuStrankaListFormatedWithAdress>
    <izvorni_sadrzaj>
      <item>GI &amp; MI, društvo s ograničenom odgovornošću za trgovinu, turizam i export-import, Kralja Zvonimira 91, 21000 Split</item>
    </izvorni_sadrzaj>
    <derivirana_varijabla naziv="DomainObject.Predmet.ProtuStrankaListFormatedWithAdress_1">
      <item>GI &amp; MI, društvo s ograničenom odgovornošću za trgovinu, turizam i export-import, Kralja Zvonimira 91, 21000 Split</item>
    </derivirana_varijabla>
  </DomainObject.Predmet.ProtuStrankaListFormatedWithAdress>
  <DomainObject.Predmet.ProtuStrankaListFormatedWithAdressOIB>
    <izvorni_sadrzaj>
      <item>GI &amp; MI, društvo s ograničenom odgovornošću za trgovinu, turizam i export-import, OIB 10605241601, Kralja Zvonimira 91, 21000 Split</item>
    </izvorni_sadrzaj>
    <derivirana_varijabla naziv="DomainObject.Predmet.ProtuStrankaListFormatedWithAdressOIB_1">
      <item>GI &amp; MI, društvo s ograničenom odgovornošću za trgovinu, turizam i export-import, OIB 10605241601, Kralja Zvonimira 91, 21000 Split</item>
    </derivirana_varijabla>
  </DomainObject.Predmet.ProtuStrankaListFormatedWithAdressOIB>
  <DomainObject.Predmet.ProtuStrankaListNazivFormated>
    <izvorni_sadrzaj>
      <item>GI &amp; MI, društvo s ograničenom odgovornošću za trgovinu, turizam i export-import</item>
    </izvorni_sadrzaj>
    <derivirana_varijabla naziv="DomainObject.Predmet.ProtuStrankaListNazivFormated_1">
      <item>GI &amp; MI, društvo s ograničenom odgovornošću za trgovinu, turizam i export-import</item>
    </derivirana_varijabla>
  </DomainObject.Predmet.ProtuStrankaListNazivFormated>
  <DomainObject.Predmet.ProtuStrankaListNazivFormatedOIB>
    <izvorni_sadrzaj>
      <item>GI &amp; MI, društvo s ograničenom odgovornošću za trgovinu, turizam i export-import, OIB 10605241601</item>
    </izvorni_sadrzaj>
    <derivirana_varijabla naziv="DomainObject.Predmet.ProtuStrankaListNazivFormatedOIB_1">
      <item>GI &amp; MI, društvo s ograničenom odgovornošću za trgovinu, turizam i export-import, OIB 10605241601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 &amp; MI, društvo s ograničenom odgovornošću za trgovinu, turizam i export-import</izvorni_sadrzaj>
    <derivirana_varijabla naziv="DomainObject.Predmet.ProtustrankaIDrugi_1">GI &amp; MI, društvo s ograničenom odgovornošću za trgovinu, turizam i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 &amp; MI, društvo s ograničenom odgovornošću za trgovinu, turizam i export-import, OIB 10605241601, Kralja Zvonimira 91, 21000 Split</izvorni_sadrzaj>
    <derivirana_varijabla naziv="DomainObject.Predmet.ProtustrankaIDrugiAdressOIB_1">GI &amp; MI, društvo s ograničenom odgovornošću za trgovinu, turizam i export-import, OIB 10605241601, Kralja Zvonimira 91,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 &amp; MI, društvo s ograničenom odgovornošću za trgovinu, turizam i export-import</item>
      <item>FINANCIJSKA AGENCIJA, RC SPLIT</item>
    </izvorni_sadrzaj>
    <derivirana_varijabla naziv="DomainObject.Predmet.SudioniciListNaziv_1">
      <item>GI &amp; MI, društvo s ograničenom odgovornošću za trgovinu, turizam i export-import</item>
      <item>FINANCIJSKA AGENCIJA, RC SPLIT</item>
    </derivirana_varijabla>
  </DomainObject.Predmet.SudioniciListNaziv>
  <DomainObject.Predmet.SudioniciListAdressOIB>
    <izvorni_sadrzaj>
      <item>GI &amp; MI, društvo s ograničenom odgovornošću za trgovinu, turizam i export-import, OIB 10605241601, Kralja Zvonimira 91,21000 Split</item>
      <item>FINANCIJSKA AGENCIJA, RC SPLIT, OIB 85821130368, Mažuranićevo šetalište 24 b,21000 Split</item>
    </izvorni_sadrzaj>
    <derivirana_varijabla naziv="DomainObject.Predmet.SudioniciListAdressOIB_1">
      <item>GI &amp; MI, društvo s ograničenom odgovornošću za trgovinu, turizam i export-import, OIB 10605241601, Kralja Zvonimira 91,21000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10605241601</item>
      <item>, OIB 85821130368</item>
    </izvorni_sadrzaj>
    <derivirana_varijabla naziv="DomainObject.Predmet.SudioniciListNazivOIB_1">
      <item>, OIB 10605241601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7295B-96A9-4B7C-A9AD-1D5B2BBDF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1958</properties:Characters>
  <properties:Lines>49</properties:Lines>
  <properties:Paragraphs>16</properties:Paragraphs>
  <properties:TotalTime>659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2017-04-13T08:18:00Z</cp:lastPrinted>
  <dcterms:modified xmlns:xsi="http://www.w3.org/2001/XMLSchema-instance" xsi:type="dcterms:W3CDTF">2017-04-13T08:18:00Z</dcterms:modified>
  <cp:revision>234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