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7e073" w14:paraId="4b7e07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A20A87">
        <w:t>3323</w:t>
      </w:r>
      <w:r w:rsidR="00BA1C62">
        <w:t>/</w:t>
      </w:r>
      <w:r w:rsidR="00913005">
        <w:t>20</w:t>
      </w:r>
      <w:r w:rsidR="00BA1C62">
        <w:t>1</w:t>
      </w:r>
      <w:r w:rsidR="00467F03">
        <w:t>7</w:t>
      </w:r>
      <w:r w:rsidR="0056476C">
        <w:t>-</w:t>
      </w:r>
      <w:r w:rsidR="00A03E63">
        <w:t>4</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D577E2">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49122F" w:rsidRPr="0049122F">
        <w:t>MTM-KAPUCINSKA j.d.o.o.</w:t>
      </w:r>
      <w:r w:rsidR="004F6916" w:rsidRPr="0049122F">
        <w:t>,</w:t>
      </w:r>
      <w:r w:rsidR="00D9267E" w:rsidRPr="0049122F">
        <w:t xml:space="preserve"> </w:t>
      </w:r>
      <w:r w:rsidR="000E2903" w:rsidRPr="0049122F">
        <w:t xml:space="preserve">Zagreb, </w:t>
      </w:r>
      <w:r w:rsidR="0049122F" w:rsidRPr="0049122F">
        <w:t>Kapucinska ulica 19</w:t>
      </w:r>
      <w:r w:rsidR="00D9267E" w:rsidRPr="0049122F">
        <w:t xml:space="preserve">, OIB </w:t>
      </w:r>
      <w:r w:rsidR="0049122F" w:rsidRPr="0049122F">
        <w:t>99836673720</w:t>
      </w:r>
      <w:r w:rsidR="00D9267E" w:rsidRPr="00D06675">
        <w:t>,</w:t>
      </w:r>
      <w:r w:rsidR="00F65036" w:rsidRPr="00D577E2">
        <w:t xml:space="preserve"> </w:t>
      </w:r>
      <w:r w:rsidR="000A2CA0" w:rsidRPr="00D577E2">
        <w:t xml:space="preserve">dana </w:t>
      </w:r>
      <w:r w:rsidR="0049122F">
        <w:t>12</w:t>
      </w:r>
      <w:r w:rsidR="0021641A" w:rsidRPr="00D577E2">
        <w:t>. ožujka</w:t>
      </w:r>
      <w:r w:rsidR="00E3656E" w:rsidRPr="00D577E2">
        <w:t xml:space="preserve"> 2018</w:t>
      </w:r>
      <w:r w:rsidR="000A2CA0" w:rsidRPr="00D577E2">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49122F" w:rsidRPr="0049122F">
        <w:t>MTM-KAPUCINSKA j.d.o.o., Zagreb, Kapucinska ulica 19, OIB 99836673720</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49122F" w:rsidRPr="0049122F">
        <w:t>MTM-KAPUCINSKA j.d.o.o., Zagreb, Kapucinska ulica 19, OIB 99836673720</w:t>
      </w:r>
      <w:r w:rsidR="00D17E2A" w:rsidRPr="00D17E2A">
        <w:t>,</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49122F" w:rsidP="000A2CA0" w:rsidR="000A2CA0" w:rsidRPr="00C254D4">
      <w:pPr>
        <w:jc w:val="both"/>
        <w:rPr>
          <w:b/>
        </w:rPr>
      </w:pPr>
      <w:r>
        <w:rPr>
          <w:b/>
        </w:rPr>
        <w:t>24. travanj</w:t>
      </w:r>
      <w:r w:rsidR="00B602B5">
        <w:rPr>
          <w:b/>
        </w:rPr>
        <w:t xml:space="preserve"> 2018</w:t>
      </w:r>
      <w:r w:rsidR="000A2CA0" w:rsidRPr="00C254D4">
        <w:rPr>
          <w:b/>
        </w:rPr>
        <w:t xml:space="preserve">. godine u </w:t>
      </w:r>
      <w:r w:rsidR="00F6593E">
        <w:rPr>
          <w:b/>
        </w:rPr>
        <w:t>10</w:t>
      </w:r>
      <w:r w:rsidR="00EA6B80">
        <w:rPr>
          <w:b/>
        </w:rPr>
        <w:t>,</w:t>
      </w:r>
      <w:r>
        <w:rPr>
          <w:b/>
        </w:rPr>
        <w:t>3</w:t>
      </w:r>
      <w:r w:rsidR="005205B7">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0E2903">
      <w:r w:rsidRPr="00C254D4">
        <w:t>- dužnik</w:t>
      </w:r>
      <w:r w:rsidR="00BC4823" w:rsidRPr="00BC4823">
        <w:t xml:space="preserve"> </w:t>
      </w:r>
      <w:r w:rsidR="0049122F" w:rsidRPr="0049122F">
        <w:t>MTM-KAPUCINSKA j.d.o.o., Zagreb</w:t>
      </w:r>
    </w:p>
    <w:p w:rsidRDefault="000A2CA0" w:rsidP="00F8531A" w:rsidR="00F8531A" w:rsidRPr="005205B7">
      <w:r w:rsidRPr="00C254D4">
        <w:t>-</w:t>
      </w:r>
      <w:r w:rsidR="005C6BCD" w:rsidRPr="00C254D4">
        <w:t xml:space="preserve"> zakonski zastupnik </w:t>
      </w:r>
      <w:r w:rsidR="005C6BCD" w:rsidRPr="005205B7">
        <w:t>dužnika</w:t>
      </w:r>
      <w:r w:rsidR="00293FDF" w:rsidRPr="005205B7">
        <w:t xml:space="preserve"> </w:t>
      </w:r>
      <w:r w:rsidR="0049122F" w:rsidRPr="0049122F">
        <w:t>Tomislav Marković</w:t>
      </w:r>
    </w:p>
    <w:p w:rsidRDefault="000A2CA0" w:rsidP="000A2CA0" w:rsidR="000A2CA0" w:rsidRPr="004E2A47">
      <w:r w:rsidRPr="004E2A47">
        <w:t>- FINA</w:t>
      </w:r>
    </w:p>
    <w:p w:rsidRDefault="00F65036" w:rsidP="0095225A" w:rsidR="000E2903">
      <w:r w:rsidRPr="009A0725">
        <w:t xml:space="preserve">- </w:t>
      </w:r>
      <w:r w:rsidR="0049122F">
        <w:t>Erste &amp; Steiermarkische bank</w:t>
      </w:r>
      <w:r w:rsidR="000E2903">
        <w:t xml:space="preserve"> d.d.</w:t>
      </w:r>
    </w:p>
    <w:p w:rsidRDefault="0049122F" w:rsidP="0095225A" w:rsidR="0049122F">
      <w:r>
        <w:t>- Sberbank d.d.</w:t>
      </w:r>
    </w:p>
    <w:p w:rsidRDefault="000E2903" w:rsidP="0095225A" w:rsidR="000E2903" w:rsidRPr="00EA5450"/>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9122F">
        <w:t>21. prosinca</w:t>
      </w:r>
      <w:r w:rsidR="000F5B06">
        <w:t xml:space="preserve"> 201</w:t>
      </w:r>
      <w:r w:rsidR="00551212">
        <w:t>7</w:t>
      </w:r>
      <w:r w:rsidRPr="00C254D4">
        <w:t>. prijedlog za otvaranje stečajnog postupka nad dužnikom</w:t>
      </w:r>
      <w:r w:rsidR="000E2903">
        <w:t xml:space="preserve"> </w:t>
      </w:r>
      <w:r w:rsidR="0049122F" w:rsidRPr="0049122F">
        <w:t>MTM-KAPUCINSKA j.d.o.o., Zagreb, Kapucinska ulica 19, OIB 99836673720</w:t>
      </w:r>
      <w:r w:rsidRPr="00C254D4">
        <w:t>.</w:t>
      </w:r>
      <w:r w:rsidR="000518E3">
        <w:t xml:space="preserve"> </w:t>
      </w:r>
    </w:p>
    <w:p w:rsidRDefault="00D04603" w:rsidP="000A2CA0" w:rsidR="000A2CA0" w:rsidRPr="00C254D4">
      <w:pPr>
        <w:ind w:firstLine="708"/>
        <w:jc w:val="both"/>
      </w:pPr>
      <w:r>
        <w:t xml:space="preserve"> </w:t>
      </w:r>
    </w:p>
    <w:p w:rsidRDefault="000A2CA0" w:rsidP="0049122F"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49122F">
        <w:t>15. prosinca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49122F">
        <w:t>45.245,21</w:t>
      </w:r>
      <w:r w:rsidR="000518E3">
        <w:t xml:space="preserve"> kn, te da dužnik ima </w:t>
      </w:r>
      <w:r w:rsidR="00064035">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49122F">
        <w:t>Erste &amp; Steiermarkische bank d.d. i Sberbank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49122F">
        <w:t>15. prosinca</w:t>
      </w:r>
      <w:r w:rsidR="00564EA1">
        <w:t xml:space="preserve"> </w:t>
      </w:r>
      <w:r w:rsidR="005058C0">
        <w:t>201</w:t>
      </w:r>
      <w:r w:rsidR="004E33BC">
        <w:t>7</w:t>
      </w:r>
      <w:r>
        <w:t>. godine ima zaplijenjena novčana sredstva u iznosu od</w:t>
      </w:r>
      <w:r w:rsidR="003A03C9">
        <w:t xml:space="preserve"> </w:t>
      </w:r>
      <w:r w:rsidR="0049122F">
        <w:t xml:space="preserve">825,00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49122F">
        <w:t>12</w:t>
      </w:r>
      <w:r w:rsidR="0021641A">
        <w:t>.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7F24" w:rsidR="00217F24">
      <w:r>
        <w:separator/>
      </w:r>
    </w:p>
  </w:endnote>
  <w:endnote w:id="0" w:type="continuationSeparator">
    <w:p w:rsidRDefault="00217F24" w:rsidR="00217F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7F24" w:rsidR="00217F24">
      <w:r>
        <w:separator/>
      </w:r>
    </w:p>
  </w:footnote>
  <w:footnote w:id="0" w:type="continuationSeparator">
    <w:p w:rsidRDefault="00217F24" w:rsidR="00217F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3E63">
      <w:rPr>
        <w:rStyle w:val="Brojstranice"/>
        <w:noProof/>
      </w:rPr>
      <w:t>3</w:t>
    </w:r>
    <w:r>
      <w:rPr>
        <w:rStyle w:val="Brojstranice"/>
      </w:rPr>
      <w:fldChar w:fldCharType="end"/>
    </w:r>
  </w:p>
  <w:p w:rsidRDefault="0062255B" w:rsidP="004D27C4" w:rsidR="00874E6C">
    <w:pPr>
      <w:pStyle w:val="Zaglavlje"/>
      <w:jc w:val="right"/>
    </w:pPr>
    <w:r>
      <w:t>4 St-</w:t>
    </w:r>
    <w:r w:rsidR="0049122F">
      <w:t>3323</w:t>
    </w:r>
    <w:r w:rsidR="00700A85">
      <w:t>/</w:t>
    </w:r>
    <w:r w:rsidR="00913005">
      <w:t>20</w:t>
    </w:r>
    <w:r w:rsidR="00700A85">
      <w:t>1</w:t>
    </w:r>
    <w:r w:rsidR="00A743A9">
      <w:t>7</w:t>
    </w:r>
    <w:r w:rsidR="00913005">
      <w:t>-</w:t>
    </w:r>
    <w:r w:rsidR="00A03E63">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64035"/>
    <w:rsid w:val="00071D97"/>
    <w:rsid w:val="0007244C"/>
    <w:rsid w:val="00092467"/>
    <w:rsid w:val="000A2CA0"/>
    <w:rsid w:val="000B4426"/>
    <w:rsid w:val="000C6A41"/>
    <w:rsid w:val="000E25F5"/>
    <w:rsid w:val="000E2903"/>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82E14"/>
    <w:rsid w:val="001B4237"/>
    <w:rsid w:val="001C4DEC"/>
    <w:rsid w:val="001D204D"/>
    <w:rsid w:val="001E2CB6"/>
    <w:rsid w:val="001F78FA"/>
    <w:rsid w:val="00215B52"/>
    <w:rsid w:val="0021641A"/>
    <w:rsid w:val="00217606"/>
    <w:rsid w:val="00217CDB"/>
    <w:rsid w:val="00217F24"/>
    <w:rsid w:val="00226D5F"/>
    <w:rsid w:val="00242B96"/>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C2805"/>
    <w:rsid w:val="002D16B2"/>
    <w:rsid w:val="002D49A0"/>
    <w:rsid w:val="002E18C6"/>
    <w:rsid w:val="002F2744"/>
    <w:rsid w:val="00304872"/>
    <w:rsid w:val="00306256"/>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9122F"/>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205B7"/>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526D8"/>
    <w:rsid w:val="00654B0B"/>
    <w:rsid w:val="006762F5"/>
    <w:rsid w:val="00683588"/>
    <w:rsid w:val="00692A6B"/>
    <w:rsid w:val="006C52AF"/>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C05B2"/>
    <w:rsid w:val="007C7125"/>
    <w:rsid w:val="00801A6D"/>
    <w:rsid w:val="00803C0F"/>
    <w:rsid w:val="008046BD"/>
    <w:rsid w:val="0082388B"/>
    <w:rsid w:val="0085539A"/>
    <w:rsid w:val="0086086F"/>
    <w:rsid w:val="00874E6C"/>
    <w:rsid w:val="00875593"/>
    <w:rsid w:val="0089639F"/>
    <w:rsid w:val="008A001F"/>
    <w:rsid w:val="008B0C22"/>
    <w:rsid w:val="008B295A"/>
    <w:rsid w:val="008C64D3"/>
    <w:rsid w:val="008E12A2"/>
    <w:rsid w:val="008F36C0"/>
    <w:rsid w:val="00906436"/>
    <w:rsid w:val="0090707B"/>
    <w:rsid w:val="00913005"/>
    <w:rsid w:val="00937A73"/>
    <w:rsid w:val="00945F2A"/>
    <w:rsid w:val="00950276"/>
    <w:rsid w:val="0095225A"/>
    <w:rsid w:val="00960393"/>
    <w:rsid w:val="00973B0C"/>
    <w:rsid w:val="00973C18"/>
    <w:rsid w:val="0099250A"/>
    <w:rsid w:val="009A0725"/>
    <w:rsid w:val="009A0E71"/>
    <w:rsid w:val="009B029E"/>
    <w:rsid w:val="009B6896"/>
    <w:rsid w:val="009D782C"/>
    <w:rsid w:val="009F2598"/>
    <w:rsid w:val="00A031C0"/>
    <w:rsid w:val="00A03E63"/>
    <w:rsid w:val="00A0497F"/>
    <w:rsid w:val="00A20A87"/>
    <w:rsid w:val="00A33A8F"/>
    <w:rsid w:val="00A44C14"/>
    <w:rsid w:val="00A72D4E"/>
    <w:rsid w:val="00A743A9"/>
    <w:rsid w:val="00A77042"/>
    <w:rsid w:val="00A77C50"/>
    <w:rsid w:val="00A834A5"/>
    <w:rsid w:val="00A8529D"/>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5747D"/>
    <w:rsid w:val="00B602B5"/>
    <w:rsid w:val="00B65105"/>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750A6"/>
    <w:rsid w:val="00C9513C"/>
    <w:rsid w:val="00CA642D"/>
    <w:rsid w:val="00CB7A86"/>
    <w:rsid w:val="00CE0909"/>
    <w:rsid w:val="00CE3CCE"/>
    <w:rsid w:val="00CF5328"/>
    <w:rsid w:val="00D04603"/>
    <w:rsid w:val="00D06675"/>
    <w:rsid w:val="00D17E2A"/>
    <w:rsid w:val="00D25BC5"/>
    <w:rsid w:val="00D44C9B"/>
    <w:rsid w:val="00D46A3C"/>
    <w:rsid w:val="00D541C7"/>
    <w:rsid w:val="00D55BDE"/>
    <w:rsid w:val="00D577E2"/>
    <w:rsid w:val="00D74680"/>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B304E"/>
    <w:rsid w:val="00EC7F36"/>
    <w:rsid w:val="00ED3AFB"/>
    <w:rsid w:val="00ED4145"/>
    <w:rsid w:val="00EE19F5"/>
    <w:rsid w:val="00EE3C30"/>
    <w:rsid w:val="00EE542F"/>
    <w:rsid w:val="00F004DD"/>
    <w:rsid w:val="00F117F6"/>
    <w:rsid w:val="00F11929"/>
    <w:rsid w:val="00F270A6"/>
    <w:rsid w:val="00F35B44"/>
    <w:rsid w:val="00F35E84"/>
    <w:rsid w:val="00F35EBF"/>
    <w:rsid w:val="00F45C94"/>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F2744"/>
    <w:rPr>
      <w:color w:val="808080"/>
      <w:bdr w:space="0" w:sz="0" w:color="auto" w:val="none"/>
      <w:shd w:fill="auto" w:color="auto" w:val="clear"/>
    </w:rPr>
  </w:style>
  <w:style w:customStyle="true" w:styleId="eSPISCCParagraphDefaultFont" w:type="character">
    <w:name w:val="eSPIS_CC_Paragraph Default Font"/>
    <w:basedOn w:val="Zadanifontodlomka"/>
    <w:rsid w:val="002F27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2744"/>
    <w:rPr>
      <w:bdr w:space="0" w:sz="0" w:color="auto" w:val="none"/>
      <w:shd w:fill="FFFFCC" w:color="auto" w:val="clear"/>
      <w:lang w:val="hr-HR"/>
    </w:rPr>
  </w:style>
  <w:style w:customStyle="true" w:styleId="PozadinaSvijetloCrvena" w:type="character">
    <w:name w:val="Pozadina_SvijetloCrvena"/>
    <w:basedOn w:val="eSPISCCParagraphDefaultFont"/>
    <w:rsid w:val="002F27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27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F2744"/>
    <w:rPr>
      <w:color w:val="808080"/>
      <w:bdr w:color="auto" w:space="0" w:sz="0" w:val="none"/>
      <w:shd w:color="auto" w:fill="auto" w:val="clear"/>
    </w:rPr>
  </w:style>
  <w:style w:customStyle="1" w:styleId="eSPISCCParagraphDefaultFont" w:type="character">
    <w:name w:val="eSPIS_CC_Paragraph Default Font"/>
    <w:basedOn w:val="Zadanifontodlomka"/>
    <w:rsid w:val="002F27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2744"/>
    <w:rPr>
      <w:bdr w:color="auto" w:space="0" w:sz="0" w:val="none"/>
      <w:shd w:color="auto" w:fill="FFFFCC" w:val="clear"/>
      <w:lang w:val="hr-HR"/>
    </w:rPr>
  </w:style>
  <w:style w:customStyle="1" w:styleId="PozadinaSvijetloCrvena" w:type="character">
    <w:name w:val="Pozadina_SvijetloCrvena"/>
    <w:basedOn w:val="eSPISCCParagraphDefaultFont"/>
    <w:rsid w:val="002F27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27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St-3323/2017-4</izvorni_sadrzaj>
    <derivirana_varijabla naziv="DomainObject.Oznaka_1">St-3323/2017-4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3323</izvorni_sadrzaj>
    <derivirana_varijabla naziv="DomainObject.Predmet.Broj_1">3323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St-3323/2017</izvorni_sadrzaj>
    <derivirana_varijabla naziv="DomainObject.Predmet.OznakaBroj_1">St-3323/2017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MTM-KAPUCINSKA j.d.o.o. zastupanog po punomoćniku Tomislav Marković</izvorni_sadrzaj>
    <derivirana_varijabla naziv="DomainObject.Predmet.ProtustrankaFormated_1">  MTM-KAPUCINSKA j.d.o.o. zastupanog po punomoćniku Tomislav Marković</derivirana_varijabla>
  </DomainObject.Predmet.ProtustrankaFormated>
  <DomainObject.Predmet.ProtustrankaFormatedOIB>
    <izvorni_sadrzaj>  MTM-KAPUCINSKA j.d.o.o., OIB 99836673720 zastupanog po punomoćniku Tomislav Marković</izvorni_sadrzaj>
    <derivirana_varijabla naziv="DomainObject.Predmet.ProtustrankaFormatedOIB_1">  MTM-KAPUCINSKA j.d.o.o., OIB 99836673720 zastupanog po punomoćniku Tomislav Marković</derivirana_varijabla>
  </DomainObject.Predmet.ProtustrankaFormatedOIB>
  <DomainObject.Predmet.ProtustrankaFormatedWithAdress>
    <izvorni_sadrzaj> MTM-KAPUCINSKA j.d.o.o., Kapucinska ulica 19, 10000 Zagreb zastupanog po punomoćniku Tomislav Marković</izvorni_sadrzaj>
    <derivirana_varijabla naziv="DomainObject.Predmet.ProtustrankaFormatedWithAdress_1"> MTM-KAPUCINSKA j.d.o.o., Kapucinska ulica 19, 10000 Zagreb zastupanog po punomoćniku Tomislav Marković</derivirana_varijabla>
  </DomainObject.Predmet.ProtustrankaFormatedWithAdress>
  <DomainObject.Predmet.ProtustrankaFormatedWithAdressOIB>
    <izvorni_sadrzaj> MTM-KAPUCINSKA j.d.o.o., OIB 99836673720, Kapucinska ulica 19, 10000 Zagreb zastupanog po punomoćniku Tomislav Marković</izvorni_sadrzaj>
    <derivirana_varijabla naziv="DomainObject.Predmet.ProtustrankaFormatedWithAdressOIB_1"> MTM-KAPUCINSKA j.d.o.o., OIB 99836673720, Kapucinska ulica 19, 10000 Zagreb zastupanog po punomoćniku Tomislav Marković</derivirana_varijabla>
  </DomainObject.Predmet.ProtustrankaFormatedWithAdressOIB>
  <DomainObject.Predmet.ProtustrankaWithAdress>
    <izvorni_sadrzaj>MTM-KAPUCINSKA j.d.o.o. Kapucinska ulica 19, 10000 Zagreb</izvorni_sadrzaj>
    <derivirana_varijabla naziv="DomainObject.Predmet.ProtustrankaWithAdress_1">MTM-KAPUCINSKA j.d.o.o. Kapucinska ulica 19, 10000 Zagreb</derivirana_varijabla>
  </DomainObject.Predmet.ProtustrankaWithAdress>
  <DomainObject.Predmet.ProtustrankaWithAdressOIB>
    <izvorni_sadrzaj>MTM-KAPUCINSKA j.d.o.o., OIB 99836673720, Kapucinska ulica 19, 10000 Zagreb</izvorni_sadrzaj>
    <derivirana_varijabla naziv="DomainObject.Predmet.ProtustrankaWithAdressOIB_1">MTM-KAPUCINSKA j.d.o.o., OIB 99836673720, Kapucinska ulica 19, 10000 Zagreb</derivirana_varijabla>
  </DomainObject.Predmet.ProtustrankaWithAdressOIB>
  <DomainObject.Predmet.ProtustrankaNazivFormated>
    <izvorni_sadrzaj>MTM-KAPUCINSKA j.d.o.o.</izvorni_sadrzaj>
    <derivirana_varijabla naziv="DomainObject.Predmet.ProtustrankaNazivFormated_1">MTM-KAPUCINSKA j.d.o.o.</derivirana_varijabla>
  </DomainObject.Predmet.ProtustrankaNazivFormated>
  <DomainObject.Predmet.ProtustrankaNazivFormatedOIB>
    <izvorni_sadrzaj>MTM-KAPUCINSKA j.d.o.o., OIB 99836673720</izvorni_sadrzaj>
    <derivirana_varijabla naziv="DomainObject.Predmet.ProtustrankaNazivFormatedOIB_1">MTM-KAPUCINSKA j.d.o.o., OIB 99836673720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MTM-KAPUCINSKA j.d.o.o. zastupanog po punomoćniku Tomislav Marković</item>
    </izvorni_sadrzaj>
    <derivirana_varijabla naziv="DomainObject.Predmet.ProtuStrankaListFormated_1">
      <item>MTM-KAPUCINSKA j.d.o.o. zastupanog po punomoćniku Tomislav Marković</item>
    </derivirana_varijabla>
  </DomainObject.Predmet.ProtuStrankaListFormated>
  <DomainObject.Predmet.ProtuStrankaListFormatedOIB>
    <izvorni_sadrzaj>
      <item>MTM-KAPUCINSKA j.d.o.o., OIB 99836673720 zastupanog po punomoćniku Tomislav Marković</item>
    </izvorni_sadrzaj>
    <derivirana_varijabla naziv="DomainObject.Predmet.ProtuStrankaListFormatedOIB_1">
      <item>MTM-KAPUCINSKA j.d.o.o., OIB 99836673720 zastupanog po punomoćniku Tomislav Marković</item>
    </derivirana_varijabla>
  </DomainObject.Predmet.ProtuStrankaListFormatedOIB>
  <DomainObject.Predmet.ProtuStrankaListFormatedWithAdress>
    <izvorni_sadrzaj>
      <item>MTM-KAPUCINSKA j.d.o.o., Kapucinska ulica 19, 10000 Zagreb zastupanog po punomoćniku Tomislav Marković</item>
    </izvorni_sadrzaj>
    <derivirana_varijabla naziv="DomainObject.Predmet.ProtuStrankaListFormatedWithAdress_1">
      <item>MTM-KAPUCINSKA j.d.o.o., Kapucinska ulica 19, 10000 Zagreb zastupanog po punomoćniku Tomislav Marković</item>
    </derivirana_varijabla>
  </DomainObject.Predmet.ProtuStrankaListFormatedWithAdress>
  <DomainObject.Predmet.ProtuStrankaListFormatedWithAdressOIB>
    <izvorni_sadrzaj>
      <item>MTM-KAPUCINSKA j.d.o.o., OIB 99836673720, Kapucinska ulica 19, 10000 Zagreb zastupanog po punomoćniku Tomislav Marković</item>
    </izvorni_sadrzaj>
    <derivirana_varijabla naziv="DomainObject.Predmet.ProtuStrankaListFormatedWithAdressOIB_1">
      <item>MTM-KAPUCINSKA j.d.o.o., OIB 99836673720, Kapucinska ulica 19, 10000 Zagreb zastupanog po punomoćniku Tomislav Marković</item>
    </derivirana_varijabla>
  </DomainObject.Predmet.ProtuStrankaListFormatedWithAdressOIB>
  <DomainObject.Predmet.ProtuStrankaListNazivFormated>
    <izvorni_sadrzaj>
      <item>MTM-KAPUCINSKA j.d.o.o.</item>
    </izvorni_sadrzaj>
    <derivirana_varijabla naziv="DomainObject.Predmet.ProtuStrankaListNazivFormated_1">
      <item>MTM-KAPUCINSKA j.d.o.o.</item>
    </derivirana_varijabla>
  </DomainObject.Predmet.ProtuStrankaListNazivFormated>
  <DomainObject.Predmet.ProtuStrankaListNazivFormatedOIB>
    <izvorni_sadrzaj>
      <item>MTM-KAPUCINSKA j.d.o.o., OIB 99836673720</item>
    </izvorni_sadrzaj>
    <derivirana_varijabla naziv="DomainObject.Predmet.ProtuStrankaListNazivFormatedOIB_1">
      <item>MTM-KAPUCINSKA j.d.o.o., OIB 99836673720</item>
    </derivirana_varijabla>
  </DomainObject.Predmet.ProtuStrankaListNazivFormatedOIB>
  <DomainObject.Predmet.OstaliListFormated>
    <izvorni_sadrzaj>
      <item>Tomislav Marković punomoćnik sudionika u postupku MTM-KAPUCINSKA j.d.o.o.</item>
    </izvorni_sadrzaj>
    <derivirana_varijabla naziv="DomainObject.Predmet.OstaliListFormated_1">
      <item>Tomislav Marković punomoćnik sudionika u postupku MTM-KAPUCINSKA j.d.o.o.</item>
    </derivirana_varijabla>
  </DomainObject.Predmet.OstaliListFormated>
  <DomainObject.Predmet.OstaliListFormatedOIB>
    <izvorni_sadrzaj>
      <item>Tomislav Marković, OIB 61769746622 punomoćnik sudionika u postupku MTM-KAPUCINSKA j.d.o.o.</item>
    </izvorni_sadrzaj>
    <derivirana_varijabla naziv="DomainObject.Predmet.OstaliListFormatedOIB_1">
      <item>Tomislav Marković, OIB 61769746622 punomoćnik sudionika u postupku MTM-KAPUCINSKA j.d.o.o.</item>
    </derivirana_varijabla>
  </DomainObject.Predmet.OstaliListFormatedOIB>
  <DomainObject.Predmet.OstaliListFormatedWithAdress>
    <izvorni_sadrzaj>
      <item>Tomislav Marković, Kapucinska 19, 10000 Zagreb punomoćnik sudionika u postupku MTM-KAPUCINSKA j.d.o.o.</item>
    </izvorni_sadrzaj>
    <derivirana_varijabla naziv="DomainObject.Predmet.OstaliListFormatedWithAdress_1">
      <item>Tomislav Marković, Kapucinska 19, 10000 Zagreb punomoćnik sudionika u postupku MTM-KAPUCINSKA j.d.o.o.</item>
    </derivirana_varijabla>
  </DomainObject.Predmet.OstaliListFormatedWithAdress>
  <DomainObject.Predmet.OstaliListFormatedWithAdressOIB>
    <izvorni_sadrzaj>
      <item>Tomislav Marković, OIB 61769746622, Kapucinska 19, 10000 Zagreb punomoćnik sudionika u postupku MTM-KAPUCINSKA j.d.o.o.</item>
    </izvorni_sadrzaj>
    <derivirana_varijabla naziv="DomainObject.Predmet.OstaliListFormatedWithAdressOIB_1">
      <item>Tomislav Marković, OIB 61769746622, Kapucinska 19, 10000 Zagreb punomoćnik sudionika u postupku MTM-KAPUCINSKA j.d.o.o.</item>
    </derivirana_varijabla>
  </DomainObject.Predmet.OstaliListFormatedWithAdressOIB>
  <DomainObject.Predmet.OstaliListNazivFormated>
    <izvorni_sadrzaj>
      <item>Tomislav Marković</item>
    </izvorni_sadrzaj>
    <derivirana_varijabla naziv="DomainObject.Predmet.OstaliListNazivFormated_1">
      <item>Tomislav Marković</item>
    </derivirana_varijabla>
  </DomainObject.Predmet.OstaliListNazivFormated>
  <DomainObject.Predmet.OstaliListNazivFormatedOIB>
    <izvorni_sadrzaj>
      <item>Tomislav Marković, OIB 61769746622</item>
    </izvorni_sadrzaj>
    <derivirana_varijabla naziv="DomainObject.Predmet.OstaliListNazivFormatedOIB_1">
      <item>Tomislav Marković, OIB 61769746622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St-3323/2017-4</izvorni_sadrzaj>
    <derivirana_varijabla naziv="DomainObject.PoslovniBrojDokumenta_1">St-3323/2017-4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MTM-KAPUCINSKA j.d.o.o.</izvorni_sadrzaj>
    <derivirana_varijabla naziv="DomainObject.Predmet.ProtustrankaIDrugi_1">MTM-KAPUCINSKA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MTM-KAPUCINSKA j.d.o.o., OIB 99836673720, Kapucinska ulica 19, 10000 Zagreb</izvorni_sadrzaj>
    <derivirana_varijabla naziv="DomainObject.Predmet.ProtustrankaIDrugiAdressOIB_1">MTM-KAPUCINSKA j.d.o.o., OIB 99836673720, Kapucinska ulica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MTM-KAPUCINSKA j.d.o.o.</item>
      <item>Tomislav Marković</item>
    </izvorni_sadrzaj>
    <derivirana_varijabla naziv="DomainObject.Predmet.SudioniciListNaziv_1">
      <item>FINA Regionalni centar Zagreb</item>
      <item>MTM-KAPUCINSKA j.d.o.o.</item>
      <item>Tomislav Marković</item>
    </derivirana_varijabla>
  </DomainObject.Predmet.SudioniciListNaziv>
  <DomainObject.Predmet.SudioniciListAdressOIB>
    <izvorni_sadrzaj>
      <item>FINA Regionalni centar Zagreb, OIB 85821130368, Trg svibanjskih žrtava  1995. 1,10000 Zagreb</item>
      <item>MTM-KAPUCINSKA j.d.o.o., OIB 99836673720, Kapucinska ulica 19,10000 Zagreb</item>
      <item>Tomislav Marković, OIB 61769746622, Kapucinska 19,10000 Zagreb</item>
    </izvorni_sadrzaj>
    <derivirana_varijabla naziv="DomainObject.Predmet.SudioniciListAdressOIB_1">
      <item>FINA Regionalni centar Zagreb, OIB 85821130368, Trg svibanjskih žrtava  1995. 1,10000 Zagreb</item>
      <item>MTM-KAPUCINSKA j.d.o.o., OIB 99836673720, Kapucinska ulica 19,10000 Zagreb</item>
      <item>Tomislav Marković, OIB 61769746622, Kapucinska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99836673720</item>
      <item>, OIB 61769746622</item>
    </izvorni_sadrzaj>
    <derivirana_varijabla naziv="DomainObject.Predmet.SudioniciListNazivOIB_1">
      <item>, OIB 85821130368</item>
      <item>, OIB 99836673720</item>
      <item>, OIB 61769746622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6C4519-9913-4164-8E73-312983BC56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5071</properties:Characters>
  <properties:Lines>132</properties:Lines>
  <properties:Paragraphs>57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2018-03-12T06:56:00Z</dcterms:created>
  <dc:creator>gboljkovac</dc:creator>
  <cp:lastModifiedBy>Marina Markić</cp:lastModifiedBy>
  <cp:lastPrinted>2018-03-12T07:09:00Z</cp:lastPrinted>
  <dcterms:modified xmlns:xsi="http://www.w3.org/2001/XMLSchema-instance" xsi:type="dcterms:W3CDTF">2018-03-12T07:09:00Z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St-3323/2017-4 / Odluka - Rješenje - pokretanje prethodnog postupka radi utvrđivanja uvjeta za otvaranje stečajnog postupka (St-3323-17)</vt:lpwstr>
  </prop:property>
  <prop:property name="CC_coloring" pid="4" fmtid="{D5CDD505-2E9C-101B-9397-08002B2CF9AE}">
    <vt:bool>false</vt:bool>
  </prop:property>
  <prop:property name="BrojStranica" pid="5" fmtid="{D5CDD505-2E9C-101B-9397-08002B2CF9AE}">
    <vt:i4>3</vt:i4>
  </prop:property>
</prop:Properties>
</file>