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eebe" w14:paraId="243eebe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Ulica grada Vukovara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r w:rsidR="00C12CD9">
        <w:rPr>
          <w:b w:val="false"/>
          <w:i w:val="false"/>
        </w:rPr>
        <w:t>Sp</w:t>
      </w:r>
      <w:r w:rsidR="00B9345F" w:rsidRPr="009B1113">
        <w:rPr>
          <w:b w:val="false"/>
          <w:i w:val="false"/>
        </w:rPr>
        <w:t>-</w:t>
      </w:r>
      <w:r w:rsidR="00EC460D">
        <w:rPr>
          <w:b w:val="false"/>
          <w:i w:val="false"/>
        </w:rPr>
        <w:t>10/18-10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EC460D" w:rsidR="00EC460D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r w:rsidR="00EC460D">
        <w:rPr>
          <w:lang w:val="hr-HR"/>
        </w:rPr>
        <w:t>potrošača Admire Škec, iz Sesveta, Jelkovec, Ulica Borisa Papndopula 3, OIB: 38527614662.</w:t>
      </w:r>
    </w:p>
    <w:p w:rsidRDefault="009B1113" w:rsidP="00EC460D" w:rsidR="009B1113">
      <w:pPr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EA5959">
        <w:rPr>
          <w:lang w:val="hr-HR"/>
        </w:rPr>
        <w:t>16. ožujka</w:t>
      </w:r>
      <w:r w:rsidR="00F46907">
        <w:rPr>
          <w:lang w:val="hr-HR"/>
        </w:rPr>
        <w:t xml:space="preserve"> 2017.g.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667E80">
        <w:rPr>
          <w:lang w:val="hr-HR"/>
        </w:rPr>
        <w:t>12</w:t>
      </w:r>
      <w:r w:rsidR="00F46907">
        <w:rPr>
          <w:lang w:val="hr-HR"/>
        </w:rPr>
        <w:t xml:space="preserve">. </w:t>
      </w:r>
      <w:r w:rsidR="00EC460D">
        <w:rPr>
          <w:lang w:val="hr-HR"/>
        </w:rPr>
        <w:t>veljače 2018</w:t>
      </w:r>
      <w:r w:rsidR="00F46907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>Z/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      </w:t>
      </w:r>
    </w:p>
    <w:p w:rsidRDefault="00EC460D" w:rsidP="00667E80" w:rsidR="00667E80">
      <w:pPr>
        <w:ind w:left="360"/>
        <w:rPr>
          <w:lang w:val="hr-HR"/>
        </w:rPr>
      </w:pPr>
      <w:r>
        <w:rPr>
          <w:lang w:val="hr-HR"/>
        </w:rPr>
        <w:t>1</w:t>
      </w:r>
      <w:r w:rsidR="00667E80">
        <w:rPr>
          <w:lang w:val="hr-HR"/>
        </w:rPr>
        <w:t xml:space="preserve">. kal 30 dana </w:t>
      </w:r>
    </w:p>
    <w:p w:rsidRDefault="00667E80" w:rsidP="00667E80" w:rsidR="00667E80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U Zagrebu, </w:t>
      </w:r>
      <w:r w:rsidR="00CC30B0">
        <w:rPr>
          <w:lang w:val="hr-HR"/>
        </w:rPr>
        <w:t>12</w:t>
      </w:r>
      <w:r>
        <w:rPr>
          <w:lang w:val="hr-HR"/>
        </w:rPr>
        <w:t xml:space="preserve">. </w:t>
      </w:r>
      <w:r w:rsidR="00EC460D">
        <w:rPr>
          <w:lang w:val="hr-HR"/>
        </w:rPr>
        <w:t>veljače 2018</w:t>
      </w:r>
      <w:r>
        <w:rPr>
          <w:lang w:val="hr-HR"/>
        </w:rPr>
        <w:t>.g.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Sutkinja: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Petra Brkljačić</w:t>
      </w:r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3B8" w:rsidR="005843B8">
      <w:r>
        <w:separator/>
      </w:r>
    </w:p>
  </w:endnote>
  <w:endnote w:id="0" w:type="continuationSeparator">
    <w:p w:rsidRDefault="005843B8" w:rsidR="00584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3B8" w:rsidR="005843B8">
      <w:r>
        <w:separator/>
      </w:r>
    </w:p>
  </w:footnote>
  <w:footnote w:id="0" w:type="continuationSeparator">
    <w:p w:rsidRDefault="005843B8" w:rsidR="00584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>
      <w:rPr>
        <w:rStyle w:val="Brojstranice"/>
      </w:rPr>
      <w:t>Ovr-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E4E92"/>
    <w:rsid w:val="00293717"/>
    <w:rsid w:val="002C7C3D"/>
    <w:rsid w:val="002E485F"/>
    <w:rsid w:val="00337D0A"/>
    <w:rsid w:val="00395B2B"/>
    <w:rsid w:val="003B7D3D"/>
    <w:rsid w:val="004177EC"/>
    <w:rsid w:val="00426965"/>
    <w:rsid w:val="004553CE"/>
    <w:rsid w:val="004E12F4"/>
    <w:rsid w:val="005843B8"/>
    <w:rsid w:val="005E6D18"/>
    <w:rsid w:val="005F0A52"/>
    <w:rsid w:val="00610AB5"/>
    <w:rsid w:val="00667E80"/>
    <w:rsid w:val="00691035"/>
    <w:rsid w:val="00696B18"/>
    <w:rsid w:val="006A1805"/>
    <w:rsid w:val="006F1820"/>
    <w:rsid w:val="0071084F"/>
    <w:rsid w:val="0074061C"/>
    <w:rsid w:val="007C4B57"/>
    <w:rsid w:val="00835F79"/>
    <w:rsid w:val="008456A1"/>
    <w:rsid w:val="00894B1E"/>
    <w:rsid w:val="008A507D"/>
    <w:rsid w:val="008E7E44"/>
    <w:rsid w:val="00997F21"/>
    <w:rsid w:val="009B1113"/>
    <w:rsid w:val="009B22EC"/>
    <w:rsid w:val="00A638E9"/>
    <w:rsid w:val="00A7168D"/>
    <w:rsid w:val="00A8617D"/>
    <w:rsid w:val="00AE3F17"/>
    <w:rsid w:val="00B83963"/>
    <w:rsid w:val="00B9345F"/>
    <w:rsid w:val="00BB7A2D"/>
    <w:rsid w:val="00BE088D"/>
    <w:rsid w:val="00C12CD9"/>
    <w:rsid w:val="00C3332A"/>
    <w:rsid w:val="00C6737F"/>
    <w:rsid w:val="00CA5405"/>
    <w:rsid w:val="00CC0E8E"/>
    <w:rsid w:val="00CC30B0"/>
    <w:rsid w:val="00CF3D91"/>
    <w:rsid w:val="00E62281"/>
    <w:rsid w:val="00E75773"/>
    <w:rsid w:val="00EA5959"/>
    <w:rsid w:val="00EC460D"/>
    <w:rsid w:val="00F4690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622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22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2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2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2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622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22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2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2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2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54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Sp-10/2018</izvorni_sadrzaj>
    <derivirana_varijabla naziv="DomainObject.Predmet.OznakaBroj_1">Sp-10/2018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Admira Škec</izvorni_sadrzaj>
    <derivirana_varijabla naziv="DomainObject.Predmet.StrankaFormated_1">  Admira Škec</derivirana_varijabla>
  </DomainObject.Predmet.StrankaFormated>
  <DomainObject.Predmet.StrankaFormatedOIB>
    <izvorni_sadrzaj>  Admira Škec, OIB 38527614662</izvorni_sadrzaj>
    <derivirana_varijabla naziv="DomainObject.Predmet.StrankaFormatedOIB_1">  Admira Škec, OIB 38527614662</derivirana_varijabla>
  </DomainObject.Predmet.StrankaFormatedOIB>
  <DomainObject.Predmet.StrankaFormatedWithAdress>
    <izvorni_sadrzaj> Admira Škec, Ulica Borisa Papandopula 3, 10360 Sesvete</izvorni_sadrzaj>
    <derivirana_varijabla naziv="DomainObject.Predmet.StrankaFormatedWithAdress_1"> Admira Škec, Ulica Borisa Papandopula 3, 10360 Sesvete</derivirana_varijabla>
  </DomainObject.Predmet.StrankaFormatedWithAdress>
  <DomainObject.Predmet.StrankaFormatedWithAdressOIB>
    <izvorni_sadrzaj> Admira Škec, OIB 38527614662, Ulica Borisa Papandopula 3, 10360 Sesvete</izvorni_sadrzaj>
    <derivirana_varijabla naziv="DomainObject.Predmet.StrankaFormatedWithAdressOIB_1"> Admira Škec, OIB 38527614662, Ulica Borisa Papandopula 3, 10360 Sesvete</derivirana_varijabla>
  </DomainObject.Predmet.StrankaFormatedWithAdressOIB>
  <DomainObject.Predmet.StrankaWithAdress>
    <izvorni_sadrzaj>Admira Škec Ulica Borisa Papandopula 3,10360 Sesvete</izvorni_sadrzaj>
    <derivirana_varijabla naziv="DomainObject.Predmet.StrankaWithAdress_1">Admira Škec Ulica Borisa Papandopula 3,10360 Sesvete</derivirana_varijabla>
  </DomainObject.Predmet.StrankaWithAdress>
  <DomainObject.Predmet.StrankaWithAdressOIB>
    <izvorni_sadrzaj>Admira Škec, OIB 38527614662, Ulica Borisa Papandopula 3,10360 Sesvete</izvorni_sadrzaj>
    <derivirana_varijabla naziv="DomainObject.Predmet.StrankaWithAdressOIB_1">Admira Škec, OIB 38527614662, Ulica Borisa Papandopula 3,10360 Sesvete</derivirana_varijabla>
  </DomainObject.Predmet.StrankaWithAdressOIB>
  <DomainObject.Predmet.StrankaNazivFormated>
    <izvorni_sadrzaj>Admira Škec</izvorni_sadrzaj>
    <derivirana_varijabla naziv="DomainObject.Predmet.StrankaNazivFormated_1">Admira Škec</derivirana_varijabla>
  </DomainObject.Predmet.StrankaNazivFormated>
  <DomainObject.Predmet.StrankaNazivFormatedOIB>
    <izvorni_sadrzaj>Admira Škec, OIB 38527614662</izvorni_sadrzaj>
    <derivirana_varijabla naziv="DomainObject.Predmet.StrankaNazivFormatedOIB_1">Admira Škec, OIB 38527614662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Admira Škec</item>
    </izvorni_sadrzaj>
    <derivirana_varijabla naziv="DomainObject.Predmet.StrankaListFormated_1">
      <item>Admira Škec</item>
    </derivirana_varijabla>
  </DomainObject.Predmet.StrankaListFormated>
  <DomainObject.Predmet.StrankaListFormatedOIB>
    <izvorni_sadrzaj>
      <item>Admira Škec, OIB 38527614662</item>
    </izvorni_sadrzaj>
    <derivirana_varijabla naziv="DomainObject.Predmet.StrankaListFormatedOIB_1">
      <item>Admira Škec, OIB 38527614662</item>
    </derivirana_varijabla>
  </DomainObject.Predmet.StrankaListFormatedOIB>
  <DomainObject.Predmet.StrankaListFormatedWithAdress>
    <izvorni_sadrzaj>
      <item>Admira Škec, Ulica Borisa Papandopula 3, 10360 Sesvete</item>
    </izvorni_sadrzaj>
    <derivirana_varijabla naziv="DomainObject.Predmet.StrankaListFormatedWithAdress_1">
      <item>Admira Škec, Ulica Borisa Papandopula 3, 10360 Sesvete</item>
    </derivirana_varijabla>
  </DomainObject.Predmet.StrankaListFormatedWithAdress>
  <DomainObject.Predmet.StrankaListFormatedWithAdressOIB>
    <izvorni_sadrzaj>
      <item>Admira Škec, OIB 38527614662, Ulica Borisa Papandopula 3, 10360 Sesvete</item>
    </izvorni_sadrzaj>
    <derivirana_varijabla naziv="DomainObject.Predmet.StrankaListFormatedWithAdressOIB_1">
      <item>Admira Škec, OIB 38527614662, Ulica Borisa Papandopula 3, 10360 Sesvete</item>
    </derivirana_varijabla>
  </DomainObject.Predmet.StrankaListFormatedWithAdressOIB>
  <DomainObject.Predmet.StrankaListNazivFormated>
    <izvorni_sadrzaj>
      <item>Admira Škec</item>
    </izvorni_sadrzaj>
    <derivirana_varijabla naziv="DomainObject.Predmet.StrankaListNazivFormated_1">
      <item>Admira Škec</item>
    </derivirana_varijabla>
  </DomainObject.Predmet.StrankaListNazivFormated>
  <DomainObject.Predmet.StrankaListNazivFormatedOIB>
    <izvorni_sadrzaj>
      <item>Admira Škec, OIB 38527614662</item>
    </izvorni_sadrzaj>
    <derivirana_varijabla naziv="DomainObject.Predmet.StrankaListNazivFormatedOIB_1">
      <item>Admira Škec, OIB 38527614662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Admira Škec</izvorni_sadrzaj>
    <derivirana_varijabla naziv="DomainObject.Predmet.StrankaIDrugi_1">Admira Škec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Admira Škec, OIB 38527614662, Ulica Borisa Papandopula 3, 10360 Sesvete</izvorni_sadrzaj>
    <derivirana_varijabla naziv="DomainObject.Predmet.StrankaIDrugiAdressOIB_1">Admira Škec, OIB 38527614662, Ulica Borisa Papandopula 3,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 Škec</item>
    </izvorni_sadrzaj>
    <derivirana_varijabla naziv="DomainObject.Predmet.SudioniciListNaziv_1">
      <item>Admira Škec</item>
    </derivirana_varijabla>
  </DomainObject.Predmet.SudioniciListNaziv>
  <DomainObject.Predmet.SudioniciListAdressOIB>
    <izvorni_sadrzaj>
      <item>Admira Škec, OIB 38527614662, Ulica Borisa Papandopula 3,10360 Sesvete</item>
    </izvorni_sadrzaj>
    <derivirana_varijabla naziv="DomainObject.Predmet.SudioniciListAdressOIB_1">
      <item>Admira Škec, OIB 38527614662, Ulica Borisa Papandopula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38527614662</item>
    </izvorni_sadrzaj>
    <derivirana_varijabla naziv="DomainObject.Predmet.SudioniciListNazivOIB_1">
      <item>, OIB 38527614662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E3A30-1F95-4EC3-9048-0236AE6596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219</properties:Words>
  <properties:Characters>1008</properties:Characters>
  <properties:Lines>46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2018-02-12T07:43:00Z</dcterms:created>
  <dc:creator>Ana Lovrinov</dc:creator>
  <cp:lastModifiedBy>Barbara Sirovica</cp:lastModifiedBy>
  <cp:lastPrinted>2018-02-12T07:43:00Z</cp:lastPrinted>
  <dcterms:modified xmlns:xsi="http://www.w3.org/2001/XMLSchema-instance" xsi:type="dcterms:W3CDTF">2018-02-19T11:55:00Z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nalog za dopunu popisa obveza - dostava dokumentacije- a š sp-10-18.docx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