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95cb" w14:paraId="87295c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B66F2">
        <w:rPr>
          <w:color w:themeColor="text1" w:val="000000"/>
        </w:rPr>
        <w:t>VENDITATIO d.o.o. u likvidaciji, OIB: 82220596306, Split, Hektorovićeva 38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B66F2">
        <w:rPr>
          <w:color w:themeColor="text1" w:val="000000"/>
        </w:rPr>
        <w:t>VENDITATIO d.o.o. u likvidaciji, OIB: 82220596306, Split, Hektorovićeva 38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B66F2">
        <w:rPr>
          <w:color w:themeColor="text1" w:val="000000"/>
        </w:rPr>
        <w:t>163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B66F2">
        <w:rPr>
          <w:color w:themeColor="text1" w:val="000000"/>
        </w:rPr>
        <w:t>1.172,76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B66F2">
      <w:rPr>
        <w:color w:themeColor="text1" w:val="000000"/>
      </w:rPr>
      <w:t>569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B66F2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70EC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VENDITATIO d.o.o. za marketnig i usluge u likvidaciji</izvorni_sadrzaj>
    <derivirana_varijabla naziv="DomainObject.Predmet.ProtustrankaFormated_1">  VENDITATIO d.o.o. za marketnig i usluge u likvidaciji</derivirana_varijabla>
  </DomainObject.Predmet.ProtustrankaFormated>
  <DomainObject.Predmet.ProtustrankaFormatedOIB>
    <izvorni_sadrzaj>  VENDITATIO d.o.o. za marketnig i usluge u likvidaciji, OIB 82220596306</izvorni_sadrzaj>
    <derivirana_varijabla naziv="DomainObject.Predmet.ProtustrankaFormatedOIB_1">  VENDITATIO d.o.o. za marketnig i usluge u likvidaciji, OIB 82220596306</derivirana_varijabla>
  </DomainObject.Predmet.ProtustrankaFormatedOIB>
  <DomainObject.Predmet.ProtustrankaFormatedWithAdress>
    <izvorni_sadrzaj> VENDITATIO d.o.o. za marketnig i usluge u likvidaciji, Hektorovićeva 38, 21000 Split</izvorni_sadrzaj>
    <derivirana_varijabla naziv="DomainObject.Predmet.ProtustrankaFormatedWithAdress_1"> VENDITATIO d.o.o. za marketnig i usluge u likvidaciji, Hektorovićeva 38, 21000 Split</derivirana_varijabla>
  </DomainObject.Predmet.ProtustrankaFormatedWithAdress>
  <DomainObject.Predmet.ProtustrankaFormatedWithAdressOIB>
    <izvorni_sadrzaj> VENDITATIO d.o.o. za marketnig i usluge u likvidaciji, OIB 82220596306, Hektorovićeva 38, 21000 Split</izvorni_sadrzaj>
    <derivirana_varijabla naziv="DomainObject.Predmet.ProtustrankaFormatedWithAdressOIB_1"> VENDITATIO d.o.o. za marketnig i usluge u likvidaciji, OIB 82220596306, Hektorovićeva 38, 21000 Split</derivirana_varijabla>
  </DomainObject.Predmet.ProtustrankaFormatedWithAdressOIB>
  <DomainObject.Predmet.ProtustrankaWithAdress>
    <izvorni_sadrzaj>VENDITATIO d.o.o. za marketnig i usluge u likvidaciji Hektorovićeva 38, 21000 Split</izvorni_sadrzaj>
    <derivirana_varijabla naziv="DomainObject.Predmet.ProtustrankaWithAdress_1">VENDITATIO d.o.o. za marketnig i usluge u likvidaciji Hektorovićeva 38, 21000 Split</derivirana_varijabla>
  </DomainObject.Predmet.ProtustrankaWithAdress>
  <DomainObject.Predmet.ProtustrankaWithAdressOIB>
    <izvorni_sadrzaj>VENDITATIO d.o.o. za marketnig i usluge u likvidaciji, OIB 82220596306, Hektorovićeva 38, 21000 Split</izvorni_sadrzaj>
    <derivirana_varijabla naziv="DomainObject.Predmet.ProtustrankaWithAdressOIB_1">VENDITATIO d.o.o. za marketnig i usluge u likvidaciji, OIB 82220596306, Hektorovićeva 38, 21000 Split</derivirana_varijabla>
  </DomainObject.Predmet.ProtustrankaWithAdressOIB>
  <DomainObject.Predmet.ProtustrankaNazivFormated>
    <izvorni_sadrzaj>VENDITATIO d.o.o. za marketnig i usluge u likvidaciji</izvorni_sadrzaj>
    <derivirana_varijabla naziv="DomainObject.Predmet.ProtustrankaNazivFormated_1">VENDITATIO d.o.o. za marketnig i usluge u likvidaciji</derivirana_varijabla>
  </DomainObject.Predmet.ProtustrankaNazivFormated>
  <DomainObject.Predmet.ProtustrankaNazivFormatedOIB>
    <izvorni_sadrzaj>VENDITATIO d.o.o. za marketnig i usluge u likvidaciji, OIB 82220596306</izvorni_sadrzaj>
    <derivirana_varijabla naziv="DomainObject.Predmet.ProtustrankaNazivFormatedOIB_1">VENDITATIO d.o.o. za marketnig i usluge u likvidaciji, OIB 82220596306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1172.76</izvorni_sadrzaj>
    <derivirana_varijabla naziv="DomainObject.Predmet.TrenutnaVrijednost_1">1172.76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VENDITATIO d.o.o. za marketnig i usluge u likvidaciji</item>
    </izvorni_sadrzaj>
    <derivirana_varijabla naziv="DomainObject.Predmet.ProtuStrankaListFormated_1">
      <item>VENDITATIO d.o.o. za marketnig i usluge u likvidaciji</item>
    </derivirana_varijabla>
  </DomainObject.Predmet.ProtuStrankaListFormated>
  <DomainObject.Predmet.ProtuStrankaListFormatedOIB>
    <izvorni_sadrzaj>
      <item>VENDITATIO d.o.o. za marketnig i usluge u likvidaciji, OIB 82220596306</item>
    </izvorni_sadrzaj>
    <derivirana_varijabla naziv="DomainObject.Predmet.ProtuStrankaListFormatedOIB_1">
      <item>VENDITATIO d.o.o. za marketnig i usluge u likvidaciji, OIB 82220596306</item>
    </derivirana_varijabla>
  </DomainObject.Predmet.ProtuStrankaListFormatedOIB>
  <DomainObject.Predmet.ProtuStrankaListFormatedWithAdress>
    <izvorni_sadrzaj>
      <item>VENDITATIO d.o.o. za marketnig i usluge u likvidaciji, Hektorovićeva 38, 21000 Split</item>
    </izvorni_sadrzaj>
    <derivirana_varijabla naziv="DomainObject.Predmet.ProtuStrankaListFormatedWithAdress_1">
      <item>VENDITATIO d.o.o. za marketnig i usluge u likvidaciji, Hektorovićeva 38, 21000 Split</item>
    </derivirana_varijabla>
  </DomainObject.Predmet.ProtuStrankaListFormatedWithAdress>
  <DomainObject.Predmet.ProtuStrankaListFormatedWithAdressOIB>
    <izvorni_sadrzaj>
      <item>VENDITATIO d.o.o. za marketnig i usluge u likvidaciji, OIB 82220596306, Hektorovićeva 38, 21000 Split</item>
    </izvorni_sadrzaj>
    <derivirana_varijabla naziv="DomainObject.Predmet.ProtuStrankaListFormatedWithAdressOIB_1">
      <item>VENDITATIO d.o.o. za marketnig i usluge u likvidaciji, OIB 82220596306, Hektorovićeva 38, 21000 Split</item>
    </derivirana_varijabla>
  </DomainObject.Predmet.ProtuStrankaListFormatedWithAdressOIB>
  <DomainObject.Predmet.ProtuStrankaListNazivFormated>
    <izvorni_sadrzaj>
      <item>VENDITATIO d.o.o. za marketnig i usluge u likvidaciji</item>
    </izvorni_sadrzaj>
    <derivirana_varijabla naziv="DomainObject.Predmet.ProtuStrankaListNazivFormated_1">
      <item>VENDITATIO d.o.o. za marketnig i usluge u likvidaciji</item>
    </derivirana_varijabla>
  </DomainObject.Predmet.ProtuStrankaListNazivFormated>
  <DomainObject.Predmet.ProtuStrankaListNazivFormatedOIB>
    <izvorni_sadrzaj>
      <item>VENDITATIO d.o.o. za marketnig i usluge u likvidaciji, OIB 82220596306</item>
    </izvorni_sadrzaj>
    <derivirana_varijabla naziv="DomainObject.Predmet.ProtuStrankaListNazivFormatedOIB_1">
      <item>VENDITATIO d.o.o. za marketnig i usluge u likvidaciji, OIB 82220596306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VENDITATIO d.o.o. za marketnig i usluge u likvidaciji</izvorni_sadrzaj>
    <derivirana_varijabla naziv="DomainObject.Predmet.ProtustrankaIDrugi_1">VENDITATIO d.o.o. za marketnig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VENDITATIO d.o.o. za marketnig i usluge u likvidaciji, OIB 82220596306, Hektorovićeva 38, 21000 Split</izvorni_sadrzaj>
    <derivirana_varijabla naziv="DomainObject.Predmet.ProtustrankaIDrugiAdressOIB_1">VENDITATIO d.o.o. za marketnig i usluge u likvidaciji, OIB 82220596306,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VENDITATIO d.o.o. za marketnig i usluge u likvidaciji</item>
      <item>FINANCIJSKA AGENCIJA, RC SPLIT</item>
    </izvorni_sadrzaj>
    <derivirana_varijabla naziv="DomainObject.Predmet.SudioniciListNaziv_1">
      <item>VENDITATIO d.o.o. za marketnig i usluge u likvidaciji</item>
      <item>FINANCIJSKA AGENCIJA, RC SPLIT</item>
    </derivirana_varijabla>
  </DomainObject.Predmet.SudioniciListNaziv>
  <DomainObject.Predmet.SudioniciListAdressOIB>
    <izvorni_sadrzaj>
      <item>VENDITATIO d.o.o. za marketnig i usluge u likvidaciji, OIB 82220596306, Hektorovićeva 38,21000 Split</item>
      <item>FINANCIJSKA AGENCIJA, RC SPLIT, OIB 85821130368, Mažuranićevo šetalište 24 b,21000 Split</item>
    </izvorni_sadrzaj>
    <derivirana_varijabla naziv="DomainObject.Predmet.SudioniciListAdressOIB_1">
      <item>VENDITATIO d.o.o. za marketnig i usluge u likvidaciji, OIB 82220596306,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82220596306</item>
      <item>, OIB 85821130368</item>
    </izvorni_sadrzaj>
    <derivirana_varijabla naziv="DomainObject.Predmet.SudioniciListNazivOIB_1">
      <item>, OIB 82220596306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1775</properties:Characters>
  <properties:Lines>45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2016-08-25T07:09:00Z</cp:lastPrinted>
  <dcterms:modified xmlns:xsi="http://www.w3.org/2001/XMLSchema-instance" xsi:type="dcterms:W3CDTF">2016-08-25T07:34:00Z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