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834ea" w14:paraId="27834ea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975865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AA039F" w:rsidRPr="00572BAE">
        <w:rPr>
          <w:rFonts w:hAnsi="Times New Roman" w:ascii="Times New Roman"/>
          <w:szCs w:val="24"/>
        </w:rPr>
        <w:t>ALFA RONJENJE d.o.o. za turizam i rekreaciju,</w:t>
      </w:r>
      <w:r w:rsidR="00AA039F" w:rsidRPr="00572BAE">
        <w:t xml:space="preserve"> </w:t>
      </w:r>
      <w:r w:rsidR="00AA039F" w:rsidRPr="00572BAE">
        <w:rPr>
          <w:rFonts w:hAnsi="Times New Roman" w:ascii="Times New Roman"/>
          <w:szCs w:val="24"/>
        </w:rPr>
        <w:t>Zagreb (Grad Zagreb), Duvanjska 24, OIB: 02351978166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AA039F">
        <w:rPr>
          <w:rFonts w:hAnsi="Times New Roman" w:ascii="Times New Roman"/>
          <w:szCs w:val="24"/>
        </w:rPr>
        <w:t>9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AA039F">
        <w:rPr>
          <w:rFonts w:hAnsi="Times New Roman" w:ascii="Times New Roman"/>
          <w:szCs w:val="24"/>
        </w:rPr>
        <w:t>ožujka</w:t>
      </w:r>
      <w:r w:rsidR="000F2934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020B1F" w:rsidP="00641162" w:rsidR="00020B1F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AA039F" w:rsidRPr="00572BAE">
        <w:rPr>
          <w:rFonts w:hAnsi="Times New Roman" w:ascii="Times New Roman"/>
          <w:szCs w:val="24"/>
        </w:rPr>
        <w:t>ALFA RONJENJE d.o.o. za turizam i rekreaciju,</w:t>
      </w:r>
      <w:r w:rsidR="00AA039F" w:rsidRPr="00572BAE">
        <w:t xml:space="preserve"> </w:t>
      </w:r>
      <w:r w:rsidR="00AA039F" w:rsidRPr="00572BAE">
        <w:rPr>
          <w:rFonts w:hAnsi="Times New Roman" w:ascii="Times New Roman"/>
          <w:szCs w:val="24"/>
        </w:rPr>
        <w:t>Zagreb (Grad Zagreb), Duvanjska 24, OIB: 02351978166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020B1F">
        <w:rPr>
          <w:rFonts w:hAnsi="Times New Roman" w:ascii="Times New Roman"/>
          <w:szCs w:val="24"/>
        </w:rPr>
        <w:t xml:space="preserve"> </w:t>
      </w:r>
      <w:r w:rsidR="002B7864">
        <w:rPr>
          <w:rFonts w:hAnsi="Times New Roman" w:ascii="Times New Roman"/>
          <w:szCs w:val="24"/>
        </w:rPr>
        <w:t xml:space="preserve">PETAR POPOVIĆ iz Zagreba, </w:t>
      </w:r>
      <w:r w:rsidR="002B7864">
        <w:rPr>
          <w:rFonts w:hAnsi="Times New Roman" w:ascii="Times New Roman"/>
        </w:rPr>
        <w:t xml:space="preserve"> Maksimirska 88, OIB: </w:t>
      </w:r>
      <w:r w:rsidR="002B7864" w:rsidRPr="00F71A1F">
        <w:rPr>
          <w:rFonts w:hAnsi="Times New Roman" w:ascii="Times New Roman"/>
          <w:szCs w:val="24"/>
        </w:rPr>
        <w:t>89375564266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AA039F" w:rsidRPr="00572BAE">
        <w:rPr>
          <w:rFonts w:hAnsi="Times New Roman" w:ascii="Times New Roman"/>
          <w:szCs w:val="24"/>
        </w:rPr>
        <w:t>ALFA RONJENJE d.o.o. za turizam i rekreaciju,</w:t>
      </w:r>
      <w:r w:rsidR="00AA039F" w:rsidRPr="00572BAE">
        <w:t xml:space="preserve"> </w:t>
      </w:r>
      <w:r w:rsidR="00AA039F" w:rsidRPr="00572BAE">
        <w:rPr>
          <w:rFonts w:hAnsi="Times New Roman" w:ascii="Times New Roman"/>
          <w:szCs w:val="24"/>
        </w:rPr>
        <w:t>Zagreb (Grad Zagreb), Duvanjska 24, OIB: 02351978166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="00020B1F">
        <w:rPr>
          <w:rFonts w:hAnsi="Times New Roman" w:ascii="Times New Roman"/>
          <w:szCs w:val="24"/>
        </w:rPr>
        <w:t xml:space="preserve"> suda,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AA039F">
        <w:rPr>
          <w:rFonts w:hAnsi="Times New Roman" w:ascii="Times New Roman"/>
          <w:szCs w:val="24"/>
        </w:rPr>
        <w:t>9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AA039F">
        <w:rPr>
          <w:rFonts w:hAnsi="Times New Roman" w:ascii="Times New Roman"/>
          <w:szCs w:val="24"/>
        </w:rPr>
        <w:t>ožujka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D95043">
        <w:rPr>
          <w:rFonts w:hAnsi="Times New Roman" w:ascii="Times New Roman"/>
          <w:szCs w:val="24"/>
        </w:rPr>
        <w:t>2016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</w:t>
      </w:r>
      <w:r w:rsidR="003E311D">
        <w:rPr>
          <w:rFonts w:hAnsi="Times New Roman" w:ascii="Times New Roman"/>
          <w:szCs w:val="24"/>
        </w:rPr>
        <w:t xml:space="preserve"> </w:t>
      </w:r>
      <w:r w:rsidR="005A363F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E335E3" w:rsidR="00D2461A" w:rsidRPr="002609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260936" w:rsidP="00E335E3" w:rsidR="00260936">
      <w:pPr>
        <w:jc w:val="both"/>
        <w:rPr>
          <w:rFonts w:hAnsi="Times New Roman" w:ascii="Times New Roman"/>
          <w:i/>
          <w:szCs w:val="24"/>
        </w:rPr>
      </w:pPr>
    </w:p>
    <w:p w:rsidRDefault="00260936" w:rsidP="00E335E3" w:rsidR="00260936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6725C3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6725C3">
        <w:rPr>
          <w:rFonts w:hAnsi="Times New Roman" w:ascii="Times New Roman"/>
          <w:szCs w:val="24"/>
        </w:rPr>
        <w:t>, Hrvoje Klas, Lepoglava, Alojzija Stepinca 23</w:t>
      </w:r>
    </w:p>
    <w:p w:rsidRDefault="00FC1DEC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  <w:r w:rsidR="003379C5">
        <w:rPr>
          <w:rFonts w:hAnsi="Times New Roman" w:ascii="Times New Roman"/>
          <w:szCs w:val="24"/>
        </w:rPr>
        <w:t xml:space="preserve">, </w:t>
      </w:r>
      <w:r w:rsidR="006725C3">
        <w:rPr>
          <w:rFonts w:hAnsi="Times New Roman" w:ascii="Times New Roman"/>
          <w:szCs w:val="24"/>
        </w:rPr>
        <w:t>ALFA RONJENJE d.o.o., (putem oglasne ploče)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6725C3" w:rsidP="000665A2" w:rsidR="00260936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dužnika, Dajana Budovac, Sesvete, Ulica Ivice Perića 19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2B7864">
        <w:rPr>
          <w:rFonts w:hAnsi="Times New Roman" w:ascii="Times New Roman"/>
        </w:rPr>
        <w:t>Petar Popović</w:t>
      </w:r>
      <w:r w:rsidR="00FC1DEC">
        <w:rPr>
          <w:rFonts w:hAnsi="Times New Roman" w:ascii="Times New Roman"/>
        </w:rPr>
        <w:t xml:space="preserve">, Zagreb, </w:t>
      </w:r>
      <w:r w:rsidR="002B7864">
        <w:rPr>
          <w:rFonts w:hAnsi="Times New Roman" w:ascii="Times New Roman"/>
        </w:rPr>
        <w:t>Maksimirska 88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FC1DEC" w:rsidP="00FC1DEC" w:rsidR="00FC1DEC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– po sudskom dostavljaču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776D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="00D95043">
      <w:rPr>
        <w:rStyle w:val="Brojstranice"/>
        <w:rFonts w:hAnsi="Times New Roman" w:ascii="Times New Roman"/>
      </w:rPr>
      <w:t xml:space="preserve"> </w:t>
    </w:r>
    <w:r w:rsidRPr="00DA1AAD">
      <w:rPr>
        <w:rStyle w:val="Brojstranice"/>
        <w:rFonts w:hAnsi="Times New Roman" w:ascii="Times New Roman"/>
      </w:rPr>
      <w:t>St-</w:t>
    </w:r>
    <w:r w:rsidR="00AA039F">
      <w:rPr>
        <w:rStyle w:val="Brojstranice"/>
        <w:rFonts w:hAnsi="Times New Roman" w:ascii="Times New Roman"/>
      </w:rPr>
      <w:t>532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AA039F">
      <w:rPr>
        <w:rStyle w:val="Brojstranice"/>
        <w:rFonts w:hAnsi="Times New Roman" w:ascii="Times New Roman"/>
        <w:sz w:val="20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D95043"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AA039F">
      <w:rPr>
        <w:rFonts w:hAnsi="Times New Roman" w:ascii="Times New Roman"/>
        <w:szCs w:val="24"/>
      </w:rPr>
      <w:t>532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AA039F">
      <w:rPr>
        <w:rFonts w:hAnsi="Times New Roman" w:ascii="Times New Roman"/>
        <w:sz w:val="20"/>
        <w:szCs w:val="24"/>
      </w:rPr>
      <w:t>17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B1F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0936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86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67BC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311D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5C3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A7FC4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9F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776DB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95043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787D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667F"/>
    <w:rsid w:val="00FB7D3F"/>
    <w:rsid w:val="00FC1DEC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8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8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St-532/2015-17</izvorni_sadrzaj>
    <derivirana_varijabla naziv="DomainObject.Oznaka_1">St-532/2015-17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RONJENJE društvo s ograničenom odgovornošću za turizam i rekreaciju zastupanog po punomoćniku Dajana Budovac</izvorni_sadrzaj>
    <derivirana_varijabla naziv="DomainObject.Predmet.ProtustrankaFormated_1">  ALFA RONJENJE društvo s ograničenom odgovornošću za turizam i rekreaciju zastupanog po punomoćniku Dajana Budovac</derivirana_varijabla>
  </DomainObject.Predmet.ProtustrankaFormated>
  <DomainObject.Predmet.ProtustrankaFormatedOIB>
    <izvorni_sadrzaj>  ALFA RONJENJE društvo s ograničenom odgovornošću za turizam i rekreaciju, OIB 02351978166 zastupanog po punomoćniku Dajana Budovac</izvorni_sadrzaj>
    <derivirana_varijabla naziv="DomainObject.Predmet.ProtustrankaFormatedOIB_1">  ALFA RONJENJE društvo s ograničenom odgovornošću za turizam i rekreaciju, OIB 02351978166 zastupanog po punomoćniku Dajana Budovac</derivirana_varijabla>
  </DomainObject.Predmet.ProtustrankaFormatedOIB>
  <DomainObject.Predmet.ProtustrankaFormatedWithAdress>
    <izvorni_sadrzaj> ALFA RONJENJE društvo s ograničenom odgovornošću za turizam i rekreaciju, Duvanjska 24, 10000 Zagreb zastupanog po punomoćniku Dajana Budovac</izvorni_sadrzaj>
    <derivirana_varijabla naziv="DomainObject.Predmet.ProtustrankaFormatedWithAdress_1"> ALFA RONJENJE društvo s ograničenom odgovornošću za turizam i rekreaciju, Duvanjska 24, 10000 Zagreb zastupanog po punomoćniku Dajana Budovac</derivirana_varijabla>
  </DomainObject.Predmet.ProtustrankaFormatedWithAdress>
  <DomainObject.Predmet.ProtustrankaFormatedWithAdressOIB>
    <izvorni_sadrzaj> ALFA RONJENJE društvo s ograničenom odgovornošću za turizam i rekreaciju, OIB 02351978166, Duvanjska 24, 10000 Zagreb zastupanog po punomoćniku Dajana Budovac</izvorni_sadrzaj>
    <derivirana_varijabla naziv="DomainObject.Predmet.ProtustrankaFormatedWithAdressOIB_1"> ALFA RONJENJE društvo s ograničenom odgovornošću za turizam i rekreaciju, OIB 02351978166, Duvanjska 24, 10000 Zagreb zastupanog po punomoćniku Dajana Budovac</derivirana_varijabla>
  </DomainObject.Predmet.ProtustrankaFormatedWithAdressOIB>
  <DomainObject.Predmet.ProtustrankaWithAdress>
    <izvorni_sadrzaj>ALFA RONJENJE društvo s ograničenom odgovornošću za turizam i rekreaciju Duvanjska 24, 10000 Zagreb</izvorni_sadrzaj>
    <derivirana_varijabla naziv="DomainObject.Predmet.ProtustrankaWithAdress_1">ALFA RONJENJE društvo s ograničenom odgovornošću za turizam i rekreaciju Duvanjska 24, 10000 Zagreb</derivirana_varijabla>
  </DomainObject.Predmet.ProtustrankaWithAdress>
  <DomainObject.Predmet.ProtustrankaWithAdressOIB>
    <izvorni_sadrzaj>ALFA RONJENJE društvo s ograničenom odgovornošću za turizam i rekreaciju, OIB 02351978166, Duvanjska 24, 10000 Zagreb</izvorni_sadrzaj>
    <derivirana_varijabla naziv="DomainObject.Predmet.ProtustrankaWithAdressOIB_1">ALFA RONJENJE društvo s ograničenom odgovornošću za turizam i rekreaciju, OIB 02351978166, Duvanjska 24, 10000 Zagreb</derivirana_varijabla>
  </DomainObject.Predmet.ProtustrankaWithAdressOIB>
  <DomainObject.Predmet.ProtustrankaNazivFormated>
    <izvorni_sadrzaj>ALFA RONJENJE društvo s ograničenom odgovornošću za turizam i rekreaciju</izvorni_sadrzaj>
    <derivirana_varijabla naziv="DomainObject.Predmet.ProtustrankaNazivFormated_1">ALFA RONJENJE društvo s ograničenom odgovornošću za turizam i rekreaciju</derivirana_varijabla>
  </DomainObject.Predmet.ProtustrankaNazivFormated>
  <DomainObject.Predmet.ProtustrankaNazivFormatedOIB>
    <izvorni_sadrzaj>ALFA RONJENJE društvo s ograničenom odgovornošću za turizam i rekreaciju, OIB 02351978166</izvorni_sadrzaj>
    <derivirana_varijabla naziv="DomainObject.Predmet.ProtustrankaNazivFormatedOIB_1">ALFA RONJENJE društvo s ograničenom odgovornošću za turizam i rekreaciju, OIB 02351978166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Klas</izvorni_sadrzaj>
    <derivirana_varijabla naziv="DomainObject.Predmet.StrankaFormated_1">  Hrvoje Klas</derivirana_varijabla>
  </DomainObject.Predmet.StrankaFormated>
  <DomainObject.Predmet.StrankaFormatedOIB>
    <izvorni_sadrzaj>  Hrvoje Klas, OIB 44336809009</izvorni_sadrzaj>
    <derivirana_varijabla naziv="DomainObject.Predmet.StrankaFormatedOIB_1">  Hrvoje Klas, OIB 44336809009</derivirana_varijabla>
  </DomainObject.Predmet.StrankaFormatedOIB>
  <DomainObject.Predmet.StrankaFormatedWithAdress>
    <izvorni_sadrzaj> Hrvoje Klas, Kardinala Alojzija Stepinca 23, 42250 Lepoglava</izvorni_sadrzaj>
    <derivirana_varijabla naziv="DomainObject.Predmet.StrankaFormatedWithAdress_1"> Hrvoje Klas, Kardinala Alojzija Stepinca 23, 42250 Lepoglava</derivirana_varijabla>
  </DomainObject.Predmet.StrankaFormatedWithAdress>
  <DomainObject.Predmet.StrankaFormatedWithAdressOIB>
    <izvorni_sadrzaj> Hrvoje Klas, OIB 44336809009, Kardinala Alojzija Stepinca 23, 42250 Lepoglava</izvorni_sadrzaj>
    <derivirana_varijabla naziv="DomainObject.Predmet.StrankaFormatedWithAdressOIB_1"> Hrvoje Klas, OIB 44336809009, Kardinala Alojzija Stepinca 23, 42250 Lepoglava</derivirana_varijabla>
  </DomainObject.Predmet.StrankaFormatedWithAdressOIB>
  <DomainObject.Predmet.StrankaWithAdress>
    <izvorni_sadrzaj>Hrvoje Klas Kardinala Alojzija Stepinca 23,42250 Lepoglava</izvorni_sadrzaj>
    <derivirana_varijabla naziv="DomainObject.Predmet.StrankaWithAdress_1">Hrvoje Klas Kardinala Alojzija Stepinca 23,42250 Lepoglava</derivirana_varijabla>
  </DomainObject.Predmet.StrankaWithAdress>
  <DomainObject.Predmet.StrankaWithAdressOIB>
    <izvorni_sadrzaj>Hrvoje Klas, OIB 44336809009, Kardinala Alojzija Stepinca 23,42250 Lepoglava</izvorni_sadrzaj>
    <derivirana_varijabla naziv="DomainObject.Predmet.StrankaWithAdressOIB_1">Hrvoje Klas, OIB 44336809009, Kardinala Alojzija Stepinca 23,42250 Lepoglava</derivirana_varijabla>
  </DomainObject.Predmet.StrankaWithAdressOIB>
  <DomainObject.Predmet.StrankaNazivFormated>
    <izvorni_sadrzaj>Hrvoje Klas</izvorni_sadrzaj>
    <derivirana_varijabla naziv="DomainObject.Predmet.StrankaNazivFormated_1">Hrvoje Klas</derivirana_varijabla>
  </DomainObject.Predmet.StrankaNazivFormated>
  <DomainObject.Predmet.StrankaNazivFormatedOIB>
    <izvorni_sadrzaj>Hrvoje Klas, OIB 44336809009</izvorni_sadrzaj>
    <derivirana_varijabla naziv="DomainObject.Predmet.StrankaNazivFormatedOIB_1">Hrvoje Klas, OIB 44336809009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Hrvoje Klas</item>
    </izvorni_sadrzaj>
    <derivirana_varijabla naziv="DomainObject.Predmet.StrankaListFormated_1">
      <item>Hrvoje Klas</item>
    </derivirana_varijabla>
  </DomainObject.Predmet.StrankaListFormated>
  <DomainObject.Predmet.StrankaListFormatedOIB>
    <izvorni_sadrzaj>
      <item>Hrvoje Klas, OIB 44336809009</item>
    </izvorni_sadrzaj>
    <derivirana_varijabla naziv="DomainObject.Predmet.StrankaListFormatedOIB_1">
      <item>Hrvoje Klas, OIB 44336809009</item>
    </derivirana_varijabla>
  </DomainObject.Predmet.StrankaListFormatedOIB>
  <DomainObject.Predmet.StrankaListFormatedWithAdress>
    <izvorni_sadrzaj>
      <item>Hrvoje Klas, Kardinala Alojzija Stepinca 23, 42250 Lepoglava</item>
    </izvorni_sadrzaj>
    <derivirana_varijabla naziv="DomainObject.Predmet.StrankaListFormatedWithAdress_1">
      <item>Hrvoje Klas, Kardinala Alojzija Stepinca 23, 42250 Lepoglava</item>
    </derivirana_varijabla>
  </DomainObject.Predmet.StrankaListFormatedWithAdress>
  <DomainObject.Predmet.StrankaListFormatedWithAdressOIB>
    <izvorni_sadrzaj>
      <item>Hrvoje Klas, OIB 44336809009, Kardinala Alojzija Stepinca 23, 42250 Lepoglava</item>
    </izvorni_sadrzaj>
    <derivirana_varijabla naziv="DomainObject.Predmet.StrankaListFormatedWithAdressOIB_1">
      <item>Hrvoje Klas, OIB 44336809009, Kardinala Alojzija Stepinca 23, 42250 Lepoglava</item>
    </derivirana_varijabla>
  </DomainObject.Predmet.StrankaListFormatedWithAdressOIB>
  <DomainObject.Predmet.StrankaListNazivFormated>
    <izvorni_sadrzaj>
      <item>Hrvoje Klas</item>
    </izvorni_sadrzaj>
    <derivirana_varijabla naziv="DomainObject.Predmet.StrankaListNazivFormated_1">
      <item>Hrvoje Klas</item>
    </derivirana_varijabla>
  </DomainObject.Predmet.StrankaListNazivFormated>
  <DomainObject.Predmet.StrankaListNazivFormatedOIB>
    <izvorni_sadrzaj>
      <item>Hrvoje Klas, OIB 44336809009</item>
    </izvorni_sadrzaj>
    <derivirana_varijabla naziv="DomainObject.Predmet.StrankaListNazivFormatedOIB_1">
      <item>Hrvoje Klas, OIB 44336809009</item>
    </derivirana_varijabla>
  </DomainObject.Predmet.StrankaListNazivFormatedOIB>
  <DomainObject.Predmet.ProtuStrankaListFormated>
    <izvorni_sadrzaj>
      <item>ALFA RONJENJE društvo s ograničenom odgovornošću za turizam i rekreaciju zastupanog po punomoćniku Dajana Budovac</item>
    </izvorni_sadrzaj>
    <derivirana_varijabla naziv="DomainObject.Predmet.ProtuStrankaListFormated_1">
      <item>ALFA RONJENJE društvo s ograničenom odgovornošću za turizam i rekreaciju zastupanog po punomoćniku Dajana Budovac</item>
    </derivirana_varijabla>
  </DomainObject.Predmet.ProtuStrankaListFormated>
  <DomainObject.Predmet.ProtuStrankaListFormatedOIB>
    <izvorni_sadrzaj>
      <item>ALFA RONJENJE društvo s ograničenom odgovornošću za turizam i rekreaciju, OIB 02351978166 zastupanog po punomoćniku Dajana Budovac</item>
    </izvorni_sadrzaj>
    <derivirana_varijabla naziv="DomainObject.Predmet.ProtuStrankaListFormatedOIB_1">
      <item>ALFA RONJENJE društvo s ograničenom odgovornošću za turizam i rekreaciju, OIB 02351978166 zastupanog po punomoćniku Dajana Budovac</item>
    </derivirana_varijabla>
  </DomainObject.Predmet.ProtuStrankaListFormatedOIB>
  <DomainObject.Predmet.ProtuStrankaListFormatedWithAdress>
    <izvorni_sadrzaj>
      <item>ALFA RONJENJE društvo s ograničenom odgovornošću za turizam i rekreaciju, Duvanjska 24, 10000 Zagreb zastupanog po punomoćniku Dajana Budovac</item>
    </izvorni_sadrzaj>
    <derivirana_varijabla naziv="DomainObject.Predmet.ProtuStrankaListFormatedWithAdress_1">
      <item>ALFA RONJENJE društvo s ograničenom odgovornošću za turizam i rekreaciju, Duvanjska 24, 10000 Zagreb zastupanog po punomoćniku Dajana Budovac</item>
    </derivirana_varijabla>
  </DomainObject.Predmet.ProtuStrankaListFormatedWithAdress>
  <DomainObject.Predmet.ProtuStrankaListFormatedWithAdressOIB>
    <izvorni_sadrzaj>
      <item>ALFA RONJENJE društvo s ograničenom odgovornošću za turizam i rekreaciju, OIB 02351978166, Duvanjska 24, 10000 Zagreb zastupanog po punomoćniku Dajana Budovac</item>
    </izvorni_sadrzaj>
    <derivirana_varijabla naziv="DomainObject.Predmet.ProtuStrankaListFormatedWithAdressOIB_1">
      <item>ALFA RONJENJE društvo s ograničenom odgovornošću za turizam i rekreaciju, OIB 02351978166, Duvanjska 24, 10000 Zagreb zastupanog po punomoćniku Dajana Budovac</item>
    </derivirana_varijabla>
  </DomainObject.Predmet.ProtuStrankaListFormatedWithAdressOIB>
  <DomainObject.Predmet.ProtuStrankaListNazivFormated>
    <izvorni_sadrzaj>
      <item>ALFA RONJENJE društvo s ograničenom odgovornošću za turizam i rekreaciju</item>
    </izvorni_sadrzaj>
    <derivirana_varijabla naziv="DomainObject.Predmet.ProtuStrankaListNazivFormated_1">
      <item>ALFA RONJENJE društvo s ograničenom odgovornošću za turizam i rekreaciju</item>
    </derivirana_varijabla>
  </DomainObject.Predmet.ProtuStrankaListNazivFormated>
  <DomainObject.Predmet.ProtuStrankaListNazivFormatedOIB>
    <izvorni_sadrzaj>
      <item>ALFA RONJENJE društvo s ograničenom odgovornošću za turizam i rekreaciju, OIB 02351978166</item>
    </izvorni_sadrzaj>
    <derivirana_varijabla naziv="DomainObject.Predmet.ProtuStrankaListNazivFormatedOIB_1">
      <item>ALFA RONJENJE društvo s ograničenom odgovornošću za turizam i rekreaciju, OIB 02351978166</item>
    </derivirana_varijabla>
  </DomainObject.Predmet.ProtuStrankaListNazivFormatedOIB>
  <DomainObject.Predmet.OstaliListFormated>
    <izvorni_sadrzaj>
      <item>Dajana Budovac punomoćnik sudionika u postupku ALFA RONJENJE društvo s ograničenom odgovornošću za turizam i rekreaciju</item>
    </izvorni_sadrzaj>
    <derivirana_varijabla naziv="DomainObject.Predmet.OstaliListFormated_1">
      <item>Dajana Budovac punomoćnik sudionika u postupku ALFA RONJENJE društvo s ograničenom odgovornošću za turizam i rekreaciju</item>
    </derivirana_varijabla>
  </DomainObject.Predmet.OstaliListFormated>
  <DomainObject.Predmet.OstaliListFormatedOIB>
    <izvorni_sadrzaj>
      <item>Dajana Budovac, OIB 54847632958 punomoćnik sudionika u postupku ALFA RONJENJE društvo s ograničenom odgovornošću za turizam i rekreaciju</item>
    </izvorni_sadrzaj>
    <derivirana_varijabla naziv="DomainObject.Predmet.OstaliListFormatedOIB_1">
      <item>Dajana Budovac, OIB 54847632958 punomoćnik sudionika u postupku ALFA RONJENJE društvo s ograničenom odgovornošću za turizam i rekreaciju</item>
    </derivirana_varijabla>
  </DomainObject.Predmet.OstaliListFormatedOIB>
  <DomainObject.Predmet.OstaliListFormatedWithAdress>
    <izvorni_sadrzaj>
      <item>Dajana Budovac, Ulica Ivice Perića 19, 10360 Sesvete punomoćnik sudionika u postupku ALFA RONJENJE društvo s ograničenom odgovornošću za turizam i rekreaciju</item>
    </izvorni_sadrzaj>
    <derivirana_varijabla naziv="DomainObject.Predmet.OstaliListFormatedWithAdress_1">
      <item>Dajana Budovac, Ulica Ivice Perića 19, 10360 Sesvete punomoćnik sudionika u postupku ALFA RONJENJE društvo s ograničenom odgovornošću za turizam i rekreaciju</item>
    </derivirana_varijabla>
  </DomainObject.Predmet.OstaliListFormatedWithAdress>
  <DomainObject.Predmet.OstaliListFormatedWithAdressOIB>
    <izvorni_sadrzaj>
      <item>Dajana Budovac, OIB 54847632958, Ulica Ivice Perića 19, 10360 Sesvete punomoćnik sudionika u postupku ALFA RONJENJE društvo s ograničenom odgovornošću za turizam i rekreaciju</item>
    </izvorni_sadrzaj>
    <derivirana_varijabla naziv="DomainObject.Predmet.OstaliListFormatedWithAdressOIB_1">
      <item>Dajana Budovac, OIB 54847632958, Ulica Ivice Perića 19, 10360 Sesvete punomoćnik sudionika u postupku ALFA RONJENJE društvo s ograničenom odgovornošću za turizam i rekreaciju</item>
    </derivirana_varijabla>
  </DomainObject.Predmet.OstaliListFormatedWithAdressOIB>
  <DomainObject.Predmet.OstaliListNazivFormated>
    <izvorni_sadrzaj>
      <item>Dajana Budovac</item>
    </izvorni_sadrzaj>
    <derivirana_varijabla naziv="DomainObject.Predmet.OstaliListNazivFormated_1">
      <item>Dajana Budovac</item>
    </derivirana_varijabla>
  </DomainObject.Predmet.OstaliListNazivFormated>
  <DomainObject.Predmet.OstaliListNazivFormatedOIB>
    <izvorni_sadrzaj>
      <item>Dajana Budovac, OIB 54847632958</item>
    </izvorni_sadrzaj>
    <derivirana_varijabla naziv="DomainObject.Predmet.OstaliListNazivFormatedOIB_1">
      <item>Dajana Budovac, OIB 54847632958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St-532/2015-17</izvorni_sadrzaj>
    <derivirana_varijabla naziv="DomainObject.PoslovniBrojDokumenta_1">St-532/2015-17</derivirana_varijabla>
  </DomainObject.PoslovniBrojDokumenta>
  <DomainObject.Predmet.StrankaIDrugi>
    <izvorni_sadrzaj>Hrvoje Klas</izvorni_sadrzaj>
    <derivirana_varijabla naziv="DomainObject.Predmet.StrankaIDrugi_1">Hrvoje Klas</derivirana_varijabla>
  </DomainObject.Predmet.StrankaIDrugi>
  <DomainObject.Predmet.ProtustrankaIDrugi>
    <izvorni_sadrzaj>ALFA RONJENJE društvo s ograničenom odgovornošću za turizam i rekreaciju</izvorni_sadrzaj>
    <derivirana_varijabla naziv="DomainObject.Predmet.ProtustrankaIDrugi_1">ALFA RONJENJE društvo s ograničenom odgovornošću za turizam i rekreaciju</derivirana_varijabla>
  </DomainObject.Predmet.ProtustrankaIDrugi>
  <DomainObject.Predmet.StrankaIDrugiAdressOIB>
    <izvorni_sadrzaj>Hrvoje Klas, OIB 44336809009, Kardinala Alojzija Stepinca 23, 42250 Lepoglava</izvorni_sadrzaj>
    <derivirana_varijabla naziv="DomainObject.Predmet.StrankaIDrugiAdressOIB_1">Hrvoje Klas, OIB 44336809009, Kardinala Alojzija Stepinca 23, 42250 Lepoglava</derivirana_varijabla>
  </DomainObject.Predmet.StrankaIDrugiAdressOIB>
  <DomainObject.Predmet.ProtustrankaIDrugiAdressOIB>
    <izvorni_sadrzaj>ALFA RONJENJE društvo s ograničenom odgovornošću za turizam i rekreaciju, OIB 02351978166, Duvanjska 24, 10000 Zagreb</izvorni_sadrzaj>
    <derivirana_varijabla naziv="DomainObject.Predmet.ProtustrankaIDrugiAdressOIB_1">ALFA RONJENJE društvo s ograničenom odgovornošću za turizam i rekreaciju, OIB 02351978166, Duvanjska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Klas</item>
      <item>ALFA RONJENJE društvo s ograničenom odgovornošću za turizam i rekreaciju</item>
      <item>Dajana Budovac</item>
    </izvorni_sadrzaj>
    <derivirana_varijabla naziv="DomainObject.Predmet.SudioniciListNaziv_1">
      <item>Hrvoje Klas</item>
      <item>ALFA RONJENJE društvo s ograničenom odgovornošću za turizam i rekreaciju</item>
      <item>Dajana Budovac</item>
    </derivirana_varijabla>
  </DomainObject.Predmet.SudioniciListNaziv>
  <DomainObject.Predmet.SudioniciListAdressOIB>
    <izvorni_sadrzaj>
      <item>Hrvoje Klas, OIB 44336809009, Kardinala Alojzija Stepinca 23,42250 Lepoglava</item>
      <item>ALFA RONJENJE društvo s ograničenom odgovornošću za turizam i rekreaciju, OIB 02351978166, Duvanjska 24,10000 Zagreb</item>
      <item>Dajana Budovac, OIB 54847632958, Ulica Ivice Perića 19,10360 Sesvete</item>
    </izvorni_sadrzaj>
    <derivirana_varijabla naziv="DomainObject.Predmet.SudioniciListAdressOIB_1">
      <item>Hrvoje Klas, OIB 44336809009, Kardinala Alojzija Stepinca 23,42250 Lepoglava</item>
      <item>ALFA RONJENJE društvo s ograničenom odgovornošću za turizam i rekreaciju, OIB 02351978166, Duvanjska 24,10000 Zagreb</item>
      <item>Dajana Budovac, OIB 54847632958, Ulica Ivice Perića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44336809009</item>
      <item>, OIB 02351978166</item>
      <item>, OIB 54847632958</item>
    </izvorni_sadrzaj>
    <derivirana_varijabla naziv="DomainObject.Predmet.SudioniciListNazivOIB_1">
      <item>, OIB 44336809009</item>
      <item>, OIB 02351978166</item>
      <item>, OIB 54847632958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36FA7-C311-4F11-BB31-9DF10AED2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4104</properties:Characters>
  <properties:Lines>97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2016-03-09T13:39:00Z</dcterms:created>
  <dc:creator>rsticn</dc:creator>
  <cp:lastModifiedBy>Ana Brlek</cp:lastModifiedBy>
  <cp:lastPrinted>2016-03-09T13:45:00Z</cp:lastPrinted>
  <dcterms:modified xmlns:xsi="http://www.w3.org/2001/XMLSchema-instance" xsi:type="dcterms:W3CDTF">2016-03-09T13:45:00Z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St-532/2015-17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