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040f" w14:paraId="77d040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F4CBC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St-8156/2015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F4CBC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4CBC" w:rsidRP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A2 PARTNERI-GASTRO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F4CBC" w:rsidRP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F4CBC" w:rsidRP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Zrinsko-Frankopanska 35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080767492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F4CBC" w:rsidRP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67857622430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ujna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4CBC" w:rsidRP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A2 PARTNERI-GASTRO d.o.o., Samobor, Zrinsko-Frankopanska 35, MBS: 080767492, OIB: 67857622430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4CBC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A246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Davorin Kapustić, Ivanec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246F9">
        <w:rPr>
          <w:rFonts w:cs="Times New Roman" w:eastAsia="Times New Roman" w:hAnsi="Times New Roman" w:ascii="Times New Roman"/>
          <w:sz w:val="24"/>
          <w:szCs w:val="24"/>
          <w:lang w:eastAsia="hr-HR"/>
        </w:rPr>
        <w:t>Ak. Mirka Maleza 4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246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58634265045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4CBC" w:rsidRPr="008F4CBC">
        <w:rPr>
          <w:rFonts w:cs="Times New Roman" w:hAnsi="Times New Roman" w:ascii="Times New Roman"/>
          <w:sz w:val="24"/>
          <w:szCs w:val="24"/>
        </w:rPr>
        <w:t>A2 PARTNERI-GASTRO d.o.o., Samobor, Zrinsko-Frankopanska 35, MBS: 080767492, OIB: 67857622430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F4C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10. prosinca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8F4CB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1. lipnja 2017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F4CBC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8F4CB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8F4CBC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7A" w:rsidP="00BA36F5" w:rsidR="00C5247A">
      <w:pPr>
        <w:spacing w:lineRule="auto" w:line="240" w:after="0"/>
      </w:pPr>
      <w:r>
        <w:separator/>
      </w:r>
    </w:p>
  </w:endnote>
  <w:endnote w:id="0" w:type="continuationSeparator">
    <w:p w:rsidRDefault="00C5247A" w:rsidP="00BA36F5" w:rsidR="00C524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7A" w:rsidP="00BA36F5" w:rsidR="00C5247A">
      <w:pPr>
        <w:spacing w:lineRule="auto" w:line="240" w:after="0"/>
      </w:pPr>
      <w:r>
        <w:separator/>
      </w:r>
    </w:p>
  </w:footnote>
  <w:footnote w:id="0" w:type="continuationSeparator">
    <w:p w:rsidRDefault="00C5247A" w:rsidP="00BA36F5" w:rsidR="00C524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908C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8F4CBC">
      <w:rPr>
        <w:rFonts w:cs="Times New Roman" w:hAnsi="Times New Roman" w:ascii="Times New Roman"/>
        <w:sz w:val="24"/>
        <w:szCs w:val="24"/>
      </w:rPr>
      <w:tab/>
      <w:t>24. St-8156/2015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70C2"/>
    <w:rsid w:val="004762A8"/>
    <w:rsid w:val="00490029"/>
    <w:rsid w:val="004908C5"/>
    <w:rsid w:val="004A1A51"/>
    <w:rsid w:val="004B7D7E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61D20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0228"/>
    <w:rsid w:val="008D166B"/>
    <w:rsid w:val="008D776D"/>
    <w:rsid w:val="008E3C15"/>
    <w:rsid w:val="008F4CBC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46F9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247A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07223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90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8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908C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908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908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90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8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908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908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908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8156</izvorni_sadrzaj>
    <derivirana_varijabla naziv="DomainObject.Predmet.Broj_1">8156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St-8156/2015</izvorni_sadrzaj>
    <derivirana_varijabla naziv="DomainObject.Predmet.OznakaBroj_1">St-8156/2015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A2 PARTNERI-GASTRO d.o.o.</izvorni_sadrzaj>
    <derivirana_varijabla naziv="DomainObject.Predmet.ProtustrankaFormated_1">  A2 PARTNERI-GASTRO d.o.o.</derivirana_varijabla>
  </DomainObject.Predmet.ProtustrankaFormated>
  <DomainObject.Predmet.ProtustrankaFormatedOIB>
    <izvorni_sadrzaj>  A2 PARTNERI-GASTRO d.o.o., OIB 67857622430</izvorni_sadrzaj>
    <derivirana_varijabla naziv="DomainObject.Predmet.ProtustrankaFormatedOIB_1">  A2 PARTNERI-GASTRO d.o.o., OIB 67857622430</derivirana_varijabla>
  </DomainObject.Predmet.ProtustrankaFormatedOIB>
  <DomainObject.Predmet.ProtustrankaFormatedWithAdress>
    <izvorni_sadrzaj> A2 PARTNERI-GASTRO d.o.o., Zrinsko-Frankopanska 35, 10430 Samobor</izvorni_sadrzaj>
    <derivirana_varijabla naziv="DomainObject.Predmet.ProtustrankaFormatedWithAdress_1"> A2 PARTNERI-GASTRO d.o.o., Zrinsko-Frankopanska 35, 10430 Samobor</derivirana_varijabla>
  </DomainObject.Predmet.ProtustrankaFormatedWithAdress>
  <DomainObject.Predmet.ProtustrankaFormatedWithAdressOIB>
    <izvorni_sadrzaj> A2 PARTNERI-GASTRO d.o.o., OIB 67857622430, Zrinsko-Frankopanska 35, 10430 Samobor</izvorni_sadrzaj>
    <derivirana_varijabla naziv="DomainObject.Predmet.ProtustrankaFormatedWithAdressOIB_1"> A2 PARTNERI-GASTRO d.o.o., OIB 67857622430, Zrinsko-Frankopanska 35, 10430 Samobor</derivirana_varijabla>
  </DomainObject.Predmet.ProtustrankaFormatedWithAdressOIB>
  <DomainObject.Predmet.ProtustrankaWithAdress>
    <izvorni_sadrzaj>A2 PARTNERI-GASTRO d.o.o. Zrinsko-Frankopanska 35, 10430 Samobor</izvorni_sadrzaj>
    <derivirana_varijabla naziv="DomainObject.Predmet.ProtustrankaWithAdress_1">A2 PARTNERI-GASTRO d.o.o. Zrinsko-Frankopanska 35, 10430 Samobor</derivirana_varijabla>
  </DomainObject.Predmet.ProtustrankaWithAdress>
  <DomainObject.Predmet.ProtustrankaWithAdressOIB>
    <izvorni_sadrzaj>A2 PARTNERI-GASTRO d.o.o., OIB 67857622430, Zrinsko-Frankopanska 35, 10430 Samobor</izvorni_sadrzaj>
    <derivirana_varijabla naziv="DomainObject.Predmet.ProtustrankaWithAdressOIB_1">A2 PARTNERI-GASTRO d.o.o., OIB 67857622430, Zrinsko-Frankopanska 35, 10430 Samobor</derivirana_varijabla>
  </DomainObject.Predmet.ProtustrankaWithAdressOIB>
  <DomainObject.Predmet.ProtustrankaNazivFormated>
    <izvorni_sadrzaj>A2 PARTNERI-GASTRO d.o.o.</izvorni_sadrzaj>
    <derivirana_varijabla naziv="DomainObject.Predmet.ProtustrankaNazivFormated_1">A2 PARTNERI-GASTRO d.o.o.</derivirana_varijabla>
  </DomainObject.Predmet.ProtustrankaNazivFormated>
  <DomainObject.Predmet.ProtustrankaNazivFormatedOIB>
    <izvorni_sadrzaj>A2 PARTNERI-GASTRO d.o.o., OIB 67857622430</izvorni_sadrzaj>
    <derivirana_varijabla naziv="DomainObject.Predmet.ProtustrankaNazivFormatedOIB_1">A2 PARTNERI-GASTRO d.o.o., OIB 67857622430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A2 PARTNERI-GASTRO d.o.o.</item>
    </izvorni_sadrzaj>
    <derivirana_varijabla naziv="DomainObject.Predmet.ProtuStrankaListFormated_1">
      <item>A2 PARTNERI-GASTRO d.o.o.</item>
    </derivirana_varijabla>
  </DomainObject.Predmet.ProtuStrankaListFormated>
  <DomainObject.Predmet.ProtuStrankaListFormatedOIB>
    <izvorni_sadrzaj>
      <item>A2 PARTNERI-GASTRO d.o.o., OIB 67857622430</item>
    </izvorni_sadrzaj>
    <derivirana_varijabla naziv="DomainObject.Predmet.ProtuStrankaListFormatedOIB_1">
      <item>A2 PARTNERI-GASTRO d.o.o., OIB 67857622430</item>
    </derivirana_varijabla>
  </DomainObject.Predmet.ProtuStrankaListFormatedOIB>
  <DomainObject.Predmet.ProtuStrankaListFormatedWithAdress>
    <izvorni_sadrzaj>
      <item>A2 PARTNERI-GASTRO d.o.o., Zrinsko-Frankopanska 35, 10430 Samobor</item>
    </izvorni_sadrzaj>
    <derivirana_varijabla naziv="DomainObject.Predmet.ProtuStrankaListFormatedWithAdress_1">
      <item>A2 PARTNERI-GASTRO d.o.o., Zrinsko-Frankopanska 35, 10430 Samobor</item>
    </derivirana_varijabla>
  </DomainObject.Predmet.ProtuStrankaListFormatedWithAdress>
  <DomainObject.Predmet.ProtuStrankaListFormatedWithAdressOIB>
    <izvorni_sadrzaj>
      <item>A2 PARTNERI-GASTRO d.o.o., OIB 67857622430, Zrinsko-Frankopanska 35, 10430 Samobor</item>
    </izvorni_sadrzaj>
    <derivirana_varijabla naziv="DomainObject.Predmet.ProtuStrankaListFormatedWithAdressOIB_1">
      <item>A2 PARTNERI-GASTRO d.o.o., OIB 67857622430, Zrinsko-Frankopanska 35, 10430 Samobor</item>
    </derivirana_varijabla>
  </DomainObject.Predmet.ProtuStrankaListFormatedWithAdressOIB>
  <DomainObject.Predmet.ProtuStrankaListNazivFormated>
    <izvorni_sadrzaj>
      <item>A2 PARTNERI-GASTRO d.o.o.</item>
    </izvorni_sadrzaj>
    <derivirana_varijabla naziv="DomainObject.Predmet.ProtuStrankaListNazivFormated_1">
      <item>A2 PARTNERI-GASTRO d.o.o.</item>
    </derivirana_varijabla>
  </DomainObject.Predmet.ProtuStrankaListNazivFormated>
  <DomainObject.Predmet.ProtuStrankaListNazivFormatedOIB>
    <izvorni_sadrzaj>
      <item>A2 PARTNERI-GASTRO d.o.o., OIB 67857622430</item>
    </izvorni_sadrzaj>
    <derivirana_varijabla naziv="DomainObject.Predmet.ProtuStrankaListNazivFormatedOIB_1">
      <item>A2 PARTNERI-GASTRO d.o.o., OIB 67857622430</item>
    </derivirana_varijabla>
  </DomainObject.Predmet.ProtuStrankaListNazivFormatedOIB>
  <DomainObject.Predmet.OstaliListFormated>
    <izvorni_sadrzaj>
      <item>Ana Babić</item>
    </izvorni_sadrzaj>
    <derivirana_varijabla naziv="DomainObject.Predmet.OstaliListFormated_1">
      <item>Ana Babić</item>
    </derivirana_varijabla>
  </DomainObject.Predmet.OstaliListFormated>
  <DomainObject.Predmet.OstaliListFormatedOIB>
    <izvorni_sadrzaj>
      <item>Ana Babić, OIB 73941000214</item>
    </izvorni_sadrzaj>
    <derivirana_varijabla naziv="DomainObject.Predmet.OstaliListFormatedOIB_1">
      <item>Ana Babić, OIB 73941000214</item>
    </derivirana_varijabla>
  </DomainObject.Predmet.OstaliListFormatedOIB>
  <DomainObject.Predmet.OstaliListFormatedWithAdress>
    <izvorni_sadrzaj>
      <item>Ana Babić, Stari Hrast 29, 10437 Rakitje</item>
    </izvorni_sadrzaj>
    <derivirana_varijabla naziv="DomainObject.Predmet.OstaliListFormatedWithAdress_1">
      <item>Ana Babić, Stari Hrast 29, 10437 Rakitje</item>
    </derivirana_varijabla>
  </DomainObject.Predmet.OstaliListFormatedWithAdress>
  <DomainObject.Predmet.OstaliListFormatedWithAdressOIB>
    <izvorni_sadrzaj>
      <item>Ana Babić, OIB 73941000214, Stari Hrast 29, 10437 Rakitje</item>
    </izvorni_sadrzaj>
    <derivirana_varijabla naziv="DomainObject.Predmet.OstaliListFormatedWithAdressOIB_1">
      <item>Ana Babić, OIB 73941000214, Stari Hrast 29, 10437 Rakitje</item>
    </derivirana_varijabla>
  </DomainObject.Predmet.OstaliListFormatedWithAdressOIB>
  <DomainObject.Predmet.OstaliListNazivFormated>
    <izvorni_sadrzaj>
      <item>Ana Babić</item>
    </izvorni_sadrzaj>
    <derivirana_varijabla naziv="DomainObject.Predmet.OstaliListNazivFormated_1">
      <item>Ana Babić</item>
    </derivirana_varijabla>
  </DomainObject.Predmet.OstaliListNazivFormated>
  <DomainObject.Predmet.OstaliListNazivFormatedOIB>
    <izvorni_sadrzaj>
      <item>Ana Babić, OIB 73941000214</item>
    </izvorni_sadrzaj>
    <derivirana_varijabla naziv="DomainObject.Predmet.OstaliListNazivFormatedOIB_1">
      <item>Ana Babić, OIB 73941000214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A2 PARTNERI-GASTRO d.o.o.</izvorni_sadrzaj>
    <derivirana_varijabla naziv="DomainObject.Predmet.ProtustrankaIDrugi_1">A2 PARTNERI-GASTRO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A2 PARTNERI-GASTRO d.o.o., OIB 67857622430, Zrinsko-Frankopanska 35, 10430 Samobor</izvorni_sadrzaj>
    <derivirana_varijabla naziv="DomainObject.Predmet.ProtustrankaIDrugiAdressOIB_1">A2 PARTNERI-GASTRO d.o.o., OIB 67857622430, Zrinsko-Frankopanska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A2 PARTNERI-GASTRO d.o.o.</item>
      <item>Ana Babić</item>
    </izvorni_sadrzaj>
    <derivirana_varijabla naziv="DomainObject.Predmet.SudioniciListNaziv_1">
      <item>FINA Regionalni centar Zagreb</item>
      <item>A2 PARTNERI-GASTRO d.o.o.</item>
      <item>Ana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A2 PARTNERI-GASTRO d.o.o., OIB 67857622430, Zrinsko-Frankopanska 35,10430 Samobor</item>
      <item>Ana Babić, OIB 73941000214, Stari Hrast 29,10437 Rakitje</item>
    </izvorni_sadrzaj>
    <derivirana_varijabla naziv="DomainObject.Predmet.SudioniciListAdressOIB_1">
      <item>FINA Regionalni centar Zagreb, OIB 85821130368, Trg svibanjskih žrtava 1995. 1,10000 Zagreb</item>
      <item>A2 PARTNERI-GASTRO d.o.o., OIB 67857622430, Zrinsko-Frankopanska 35,10430 Samobor</item>
      <item>Ana Babić, OIB 73941000214, Stari Hrast 29,10437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67857622430</item>
      <item>, OIB 73941000214</item>
    </izvorni_sadrzaj>
    <derivirana_varijabla naziv="DomainObject.Predmet.SudioniciListNazivOIB_1">
      <item>, OIB 85821130368</item>
      <item>, OIB 67857622430</item>
      <item>, OIB 73941000214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0E052-2286-40EF-9146-9A3F4ADEA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2803</properties:Characters>
  <properties:Lines>79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2017-09-08T06:18:00Z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2017-09-08T06:33:00Z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