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96da" w14:paraId="39e96da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5F702C" w:rsidRPr="005F702C">
        <w:rPr>
          <w:b/>
          <w:sz w:val="24"/>
        </w:rPr>
        <w:t>RAJKOVIĆ GRADNJA d.o.o.</w:t>
      </w:r>
      <w:r w:rsidRPr="003D5956">
        <w:rPr>
          <w:b/>
          <w:sz w:val="24"/>
        </w:rPr>
        <w:t xml:space="preserve">, </w:t>
      </w:r>
      <w:r w:rsidR="005F702C" w:rsidRPr="005F702C">
        <w:rPr>
          <w:b/>
          <w:sz w:val="24"/>
        </w:rPr>
        <w:t>Našice</w:t>
      </w:r>
      <w:r w:rsidRPr="003D5956">
        <w:rPr>
          <w:b/>
          <w:sz w:val="24"/>
        </w:rPr>
        <w:t xml:space="preserve">, </w:t>
      </w:r>
      <w:r w:rsidR="005F702C" w:rsidRPr="005F702C">
        <w:rPr>
          <w:b/>
          <w:sz w:val="24"/>
        </w:rPr>
        <w:t xml:space="preserve">Industrijska </w:t>
      </w:r>
      <w:proofErr w:type="spellStart"/>
      <w:r w:rsidR="005F702C" w:rsidRPr="005F702C">
        <w:rPr>
          <w:b/>
          <w:sz w:val="24"/>
        </w:rPr>
        <w:t>bb</w:t>
      </w:r>
      <w:proofErr w:type="spellEnd"/>
      <w:r w:rsidRPr="003D5956">
        <w:rPr>
          <w:b/>
          <w:sz w:val="24"/>
        </w:rPr>
        <w:t xml:space="preserve">, MBS: </w:t>
      </w:r>
      <w:r w:rsidR="005F702C" w:rsidRPr="005F702C">
        <w:rPr>
          <w:b/>
          <w:sz w:val="24"/>
        </w:rPr>
        <w:t>030108773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5F702C" w:rsidRPr="005F702C">
        <w:rPr>
          <w:b/>
          <w:sz w:val="24"/>
        </w:rPr>
        <w:t>77302811021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07D74">
        <w:rPr>
          <w:sz w:val="24"/>
        </w:rPr>
        <w:t>6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2C439F" w:rsidRPr="002C439F">
        <w:rPr>
          <w:b/>
        </w:rPr>
        <w:t>Dragan Rajković, OIB: 60924708428</w:t>
      </w:r>
      <w:r w:rsidRPr="00754992">
        <w:rPr>
          <w:b/>
        </w:rPr>
        <w:t xml:space="preserve">, </w:t>
      </w:r>
      <w:r w:rsidR="002C439F" w:rsidRPr="002C439F">
        <w:rPr>
          <w:b/>
        </w:rPr>
        <w:t>Našice, Vladimira Nazora 88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2C439F">
        <w:rPr>
          <w:b/>
        </w:rPr>
        <w:t xml:space="preserve">RAJKOVIĆ GRADNJA d.o.o., Našice, Industrijska </w:t>
      </w:r>
      <w:proofErr w:type="spellStart"/>
      <w:r w:rsidR="002C439F">
        <w:rPr>
          <w:b/>
        </w:rPr>
        <w:t>bb</w:t>
      </w:r>
      <w:proofErr w:type="spellEnd"/>
      <w:r w:rsidR="002C439F">
        <w:rPr>
          <w:b/>
        </w:rPr>
        <w:t>, MBS: 030108773</w:t>
      </w:r>
      <w:r w:rsidR="002C439F">
        <w:t xml:space="preserve">, </w:t>
      </w:r>
      <w:r w:rsidR="002C439F">
        <w:rPr>
          <w:b/>
        </w:rPr>
        <w:t>OIB: 77302811021</w:t>
      </w:r>
      <w:r w:rsidR="008D3F18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E26B49">
        <w:rPr>
          <w:b/>
        </w:rPr>
        <w:t>Dragan Rajković, Našice, Vladimira Nazora 88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E26B49">
        <w:rPr>
          <w:b/>
        </w:rPr>
        <w:t>Dragan Rajković, Našice, Vladimira Nazora 88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E26B49">
        <w:rPr>
          <w:b/>
        </w:rPr>
        <w:t>Dragan Rajković, Našice, Vladimira Nazora 88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E26B49">
        <w:rPr>
          <w:b/>
        </w:rPr>
        <w:t>Dragan Rajković, Našice, Vladimira Nazora 88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DD0C83">
        <w:rPr>
          <w:sz w:val="24"/>
        </w:rPr>
        <w:t>6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E26B49" w:rsidRPr="00E26B4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E26B49" w:rsidRPr="00E26B49">
        <w:t>Dragan Rajković, Našice, Vladimira Nazora 88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870A14">
        <w:t>6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A25" w:rsidR="00BB3A25">
      <w:r>
        <w:separator/>
      </w:r>
    </w:p>
  </w:endnote>
  <w:endnote w:id="0" w:type="continuationSeparator">
    <w:p w:rsidRDefault="00BB3A25" w:rsidR="00BB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A25" w:rsidR="00BB3A25">
      <w:r>
        <w:separator/>
      </w:r>
    </w:p>
  </w:footnote>
  <w:footnote w:id="0" w:type="continuationSeparator">
    <w:p w:rsidRDefault="00BB3A25" w:rsidR="00BB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3A25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4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St-87</w:t>
    </w:r>
    <w:r w:rsidR="0074532C">
      <w:t>7</w:t>
    </w:r>
    <w:r w:rsidR="00B17DB8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B17DB8">
      <w:t>87</w:t>
    </w:r>
    <w:r w:rsidR="0074532C">
      <w:t>7</w:t>
    </w:r>
    <w:r>
      <w:t>/16-3</w:t>
    </w:r>
  </w:p>
  <w:p w:rsidRDefault="00BB3A25" w:rsidP="00546D11" w:rsidR="00546D11">
    <w:pPr>
      <w:jc w:val="right"/>
    </w:pPr>
  </w:p>
  <w:p w:rsidRDefault="00BB3A25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B6C5B"/>
    <w:rsid w:val="002C439F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5F70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854E6"/>
    <w:rsid w:val="007E05E0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B12CEE"/>
    <w:rsid w:val="00B17DB8"/>
    <w:rsid w:val="00B54901"/>
    <w:rsid w:val="00BA6465"/>
    <w:rsid w:val="00BB3A2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4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854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54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4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4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4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854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54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4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4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RAJKOVIĆ GRADNJA društvo s ograničenom odgovornošću za graditeljstvo i usluge</izvorni_sadrzaj>
    <derivirana_varijabla naziv="DomainObject.Predmet.ProtustrankaFormated_1">  RAJKOVIĆ GRADNJA društvo s ograničenom odgovornošću za graditeljstvo i usluge</derivirana_varijabla>
  </DomainObject.Predmet.ProtustrankaFormated>
  <DomainObject.Predmet.ProtustrankaFormatedOIB>
    <izvorni_sadrzaj>  RAJKOVIĆ GRADNJA društvo s ograničenom odgovornošću za graditeljstvo i usluge, OIB 77302811021</izvorni_sadrzaj>
    <derivirana_varijabla naziv="DomainObject.Predmet.ProtustrankaFormatedOIB_1">  RAJKOVIĆ GRADNJA društvo s ograničenom odgovornošću za graditeljstvo i usluge, OIB 77302811021</derivirana_varijabla>
  </DomainObject.Predmet.ProtustrankaFormatedOIB>
  <DomainObject.Predmet.ProtustrankaFormatedWithAdress>
    <izvorni_sadrzaj> RAJKOVIĆ GRADNJA društvo s ograničenom odgovornošću za graditeljstvo i usluge, Industrijska/bb, 31500 Našice</izvorni_sadrzaj>
    <derivirana_varijabla naziv="DomainObject.Predmet.ProtustrankaFormatedWithAdress_1"> RAJKOVIĆ GRADNJA društvo s ograničenom odgovornošću za graditeljstvo i usluge, Industrijska/bb, 31500 Našice</derivirana_varijabla>
  </DomainObject.Predmet.ProtustrankaFormatedWithAdress>
  <DomainObject.Predmet.ProtustrankaFormatedWithAdressOIB>
    <izvorni_sadrzaj> RAJKOVIĆ GRADNJA društvo s ograničenom odgovornošću za graditeljstvo i usluge, OIB 77302811021, Industrijska/bb, 31500 Našice</izvorni_sadrzaj>
    <derivirana_varijabla naziv="DomainObject.Predmet.ProtustrankaFormatedWithAdressOIB_1"> RAJKOVIĆ GRADNJA društvo s ograničenom odgovornošću za graditeljstvo i usluge, OIB 77302811021, Industrijska/bb, 31500 Našice</derivirana_varijabla>
  </DomainObject.Predmet.ProtustrankaFormatedWithAdressOIB>
  <DomainObject.Predmet.ProtustrankaWithAdress>
    <izvorni_sadrzaj>RAJKOVIĆ GRADNJA društvo s ograničenom odgovornošću za graditeljstvo i usluge Industrijska/bb, 31500 Našice</izvorni_sadrzaj>
    <derivirana_varijabla naziv="DomainObject.Predmet.ProtustrankaWithAdress_1">RAJKOVIĆ GRADNJA društvo s ograničenom odgovornošću za graditeljstvo i usluge Industrijska/bb, 31500 Našice</derivirana_varijabla>
  </DomainObject.Predmet.ProtustrankaWithAdress>
  <DomainObject.Predmet.ProtustrankaWithAdressOIB>
    <izvorni_sadrzaj>RAJKOVIĆ GRADNJA društvo s ograničenom odgovornošću za graditeljstvo i usluge, OIB 77302811021, Industrijska/bb, 31500 Našice</izvorni_sadrzaj>
    <derivirana_varijabla naziv="DomainObject.Predmet.ProtustrankaWithAdressOIB_1">RAJKOVIĆ GRADNJA društvo s ograničenom odgovornošću za graditeljstvo i usluge, OIB 77302811021, Industrijska/bb, 31500 Našice</derivirana_varijabla>
  </DomainObject.Predmet.ProtustrankaWithAdressOIB>
  <DomainObject.Predmet.ProtustrankaNazivFormated>
    <izvorni_sadrzaj>RAJKOVIĆ GRADNJA društvo s ograničenom odgovornošću za graditeljstvo i usluge</izvorni_sadrzaj>
    <derivirana_varijabla naziv="DomainObject.Predmet.ProtustrankaNazivFormated_1">RAJKOVIĆ GRADNJA društvo s ograničenom odgovornošću za graditeljstvo i usluge</derivirana_varijabla>
  </DomainObject.Predmet.ProtustrankaNazivFormated>
  <DomainObject.Predmet.ProtustrankaNazivFormatedOIB>
    <izvorni_sadrzaj>RAJKOVIĆ GRADNJA društvo s ograničenom odgovornošću za graditeljstvo i usluge, OIB 77302811021</izvorni_sadrzaj>
    <derivirana_varijabla naziv="DomainObject.Predmet.ProtustrankaNazivFormatedOIB_1">RAJKOVIĆ GRADNJA društvo s ograničenom odgovornošću za graditeljstvo i usluge, OIB 77302811021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RAJKOVIĆ GRADNJA društvo s ograničenom odgovornošću za graditeljstvo i usluge</item>
    </izvorni_sadrzaj>
    <derivirana_varijabla naziv="DomainObject.Predmet.ProtuStrankaListFormated_1">
      <item>RAJKOVIĆ GRADNJA društvo s ograničenom odgovornošću za graditeljstvo i usluge</item>
    </derivirana_varijabla>
  </DomainObject.Predmet.ProtuStrankaListFormated>
  <DomainObject.Predmet.ProtuStrankaListFormatedOIB>
    <izvorni_sadrzaj>
      <item>RAJKOVIĆ GRADNJA društvo s ograničenom odgovornošću za graditeljstvo i usluge, OIB 77302811021</item>
    </izvorni_sadrzaj>
    <derivirana_varijabla naziv="DomainObject.Predmet.ProtuStrankaListFormatedOIB_1">
      <item>RAJKOVIĆ GRADNJA društvo s ograničenom odgovornošću za graditeljstvo i usluge, OIB 77302811021</item>
    </derivirana_varijabla>
  </DomainObject.Predmet.ProtuStrankaListFormatedOIB>
  <DomainObject.Predmet.ProtuStrankaListFormatedWithAdress>
    <izvorni_sadrzaj>
      <item>RAJKOVIĆ GRADNJA društvo s ograničenom odgovornošću za graditeljstvo i usluge, Industrijska/bb, 31500 Našice</item>
    </izvorni_sadrzaj>
    <derivirana_varijabla naziv="DomainObject.Predmet.ProtuStrankaListFormatedWithAdress_1">
      <item>RAJKOVIĆ GRADNJA društvo s ograničenom odgovornošću za graditeljstvo i usluge, Industrijska/bb, 31500 Našice</item>
    </derivirana_varijabla>
  </DomainObject.Predmet.ProtuStrankaListFormatedWithAdress>
  <DomainObject.Predmet.ProtuStrankaListFormatedWithAdressOIB>
    <izvorni_sadrzaj>
      <item>RAJKOVIĆ GRADNJA društvo s ograničenom odgovornošću za graditeljstvo i usluge, OIB 77302811021, Industrijska/bb, 31500 Našice</item>
    </izvorni_sadrzaj>
    <derivirana_varijabla naziv="DomainObject.Predmet.ProtuStrankaListFormatedWithAdressOIB_1">
      <item>RAJKOVIĆ GRADNJA društvo s ograničenom odgovornošću za graditeljstvo i usluge, OIB 77302811021, Industrijska/bb, 31500 Našice</item>
    </derivirana_varijabla>
  </DomainObject.Predmet.ProtuStrankaListFormatedWithAdressOIB>
  <DomainObject.Predmet.ProtuStrankaListNazivFormated>
    <izvorni_sadrzaj>
      <item>RAJKOVIĆ GRADNJA društvo s ograničenom odgovornošću za graditeljstvo i usluge</item>
    </izvorni_sadrzaj>
    <derivirana_varijabla naziv="DomainObject.Predmet.ProtuStrankaListNazivFormated_1">
      <item>RAJKOVIĆ GRADNJA društvo s ograničenom odgovornošću za graditeljstvo i usluge</item>
    </derivirana_varijabla>
  </DomainObject.Predmet.ProtuStrankaListNazivFormated>
  <DomainObject.Predmet.ProtuStrankaListNazivFormatedOIB>
    <izvorni_sadrzaj>
      <item>RAJKOVIĆ GRADNJA društvo s ograničenom odgovornošću za graditeljstvo i usluge, OIB 77302811021</item>
    </izvorni_sadrzaj>
    <derivirana_varijabla naziv="DomainObject.Predmet.ProtuStrankaListNazivFormatedOIB_1">
      <item>RAJKOVIĆ GRADNJA društvo s ograničenom odgovornošću za graditeljstvo i usluge, OIB 77302811021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RAJKOVIĆ GRADNJA društvo s ograničenom odgovornošću za graditeljstvo i usluge</izvorni_sadrzaj>
    <derivirana_varijabla naziv="DomainObject.Predmet.ProtustrankaIDrugi_1">RAJKOVIĆ GRADNJA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RAJKOVIĆ GRADNJA društvo s ograničenom odgovornošću za graditeljstvo i usluge, OIB 77302811021, Industrijska/bb, 31500 Našice</izvorni_sadrzaj>
    <derivirana_varijabla naziv="DomainObject.Predmet.ProtustrankaIDrugiAdressOIB_1">RAJKOVIĆ GRADNJA društvo s ograničenom odgovornošću za graditeljstvo i usluge, OIB 77302811021, Industrijska/bb,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RAJKOVIĆ GRADNJA društvo s ograničenom odgovornošću za graditeljstvo i usluge</item>
    </izvorni_sadrzaj>
    <derivirana_varijabla naziv="DomainObject.Predmet.SudioniciListNaziv_1">
      <item>FINA RC OSIJEK</item>
      <item>RAJKOVIĆ GRADNJA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RAJKOVIĆ GRADNJA društvo s ograničenom odgovornošću za graditeljstvo i usluge, OIB 77302811021, Industrijska/bb,31500 Našice</item>
    </izvorni_sadrzaj>
    <derivirana_varijabla naziv="DomainObject.Predmet.SudioniciListAdressOIB_1">
      <item>FINA RC OSIJEK, OIB 85821130368</item>
      <item>RAJKOVIĆ GRADNJA društvo s ograničenom odgovornošću za graditeljstvo i usluge, OIB 77302811021, Industrijska/bb,31500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77302811021</item>
    </izvorni_sadrzaj>
    <derivirana_varijabla naziv="DomainObject.Predmet.SudioniciListNazivOIB_1">
      <item>, OIB 85821130368</item>
      <item>, OIB 77302811021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FF91B-4054-4E2B-AEA3-509C0652C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2531</properties:Characters>
  <properties:Lines>111</properties:Lines>
  <properties:Paragraphs>24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2016-11-16T09:06:00Z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