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1f3e" w14:paraId="91a1f3e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982C91">
        <w:rPr>
          <w:rFonts w:cs="Times New Roman" w:eastAsia="Times New Roman" w:hAnsi="Times New Roman" w:ascii="Times New Roman"/>
          <w:sz w:val="24"/>
          <w:szCs w:val="24"/>
          <w:lang w:eastAsia="hr-HR"/>
        </w:rPr>
        <w:t>825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5-</w:t>
      </w:r>
      <w:r w:rsidR="00982C9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55430E">
        <w:rPr>
          <w:szCs w:val="24"/>
        </w:rPr>
        <w:t>PROVI</w:t>
      </w:r>
      <w:r w:rsidR="00982C91">
        <w:rPr>
          <w:szCs w:val="24"/>
        </w:rPr>
        <w:t xml:space="preserve">DENTIA </w:t>
      </w:r>
      <w:r w:rsidR="00B307CA">
        <w:rPr>
          <w:szCs w:val="24"/>
        </w:rPr>
        <w:t xml:space="preserve"> j.</w:t>
      </w:r>
      <w:r>
        <w:rPr>
          <w:szCs w:val="24"/>
        </w:rPr>
        <w:t>d.o.o.</w:t>
      </w:r>
      <w:r>
        <w:t xml:space="preserve">, sa sjedištem </w:t>
      </w:r>
      <w:r w:rsidR="00982C91">
        <w:t>Zadru, Andrije Hebranga 12</w:t>
      </w:r>
      <w:r>
        <w:t xml:space="preserve">, OIB: </w:t>
      </w:r>
      <w:r w:rsidR="00982C91">
        <w:t>61139322413</w:t>
      </w:r>
      <w:r>
        <w:t>,</w:t>
      </w:r>
      <w:r>
        <w:rPr>
          <w:szCs w:val="24"/>
        </w:rPr>
        <w:t xml:space="preserve"> </w:t>
      </w:r>
      <w:r w:rsidR="00B307CA">
        <w:rPr>
          <w:szCs w:val="24"/>
        </w:rPr>
        <w:t>20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111A42"/>
    <w:rsid w:val="00153D28"/>
    <w:rsid w:val="00220BF7"/>
    <w:rsid w:val="00350045"/>
    <w:rsid w:val="0055430E"/>
    <w:rsid w:val="006B78E9"/>
    <w:rsid w:val="007A1B76"/>
    <w:rsid w:val="00802EF1"/>
    <w:rsid w:val="00982C91"/>
    <w:rsid w:val="009E1119"/>
    <w:rsid w:val="00A26798"/>
    <w:rsid w:val="00A37FCA"/>
    <w:rsid w:val="00AE0C17"/>
    <w:rsid w:val="00B307CA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B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1B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1B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1B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1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1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1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PROVIDENTIA j.d.o.o. za ugostiteljstvo i trgovinu</izvorni_sadrzaj>
    <derivirana_varijabla naziv="DomainObject.Predmet.ProtustrankaFormated_1">  PROVIDENTIA j.d.o.o. za ugostiteljstvo i trgovinu</derivirana_varijabla>
  </DomainObject.Predmet.ProtustrankaFormated>
  <DomainObject.Predmet.ProtustrankaFormatedOIB>
    <izvorni_sadrzaj>  PROVIDENTIA j.d.o.o. za ugostiteljstvo i trgovinu, OIB 61139322413</izvorni_sadrzaj>
    <derivirana_varijabla naziv="DomainObject.Predmet.ProtustrankaFormatedOIB_1">  PROVIDENTIA j.d.o.o. za ugostiteljstvo i trgovinu, OIB 61139322413</derivirana_varijabla>
  </DomainObject.Predmet.ProtustrankaFormatedOIB>
  <DomainObject.Predmet.ProtustrankaFormatedWithAdress>
    <izvorni_sadrzaj> PROVIDENTIA j.d.o.o. za ugostiteljstvo i trgovinu, Andrije Hebranga 12, 23000 Zadar</izvorni_sadrzaj>
    <derivirana_varijabla naziv="DomainObject.Predmet.ProtustrankaFormatedWithAdress_1"> PROVIDENTIA j.d.o.o. za ugostiteljstvo i trgovinu, Andrije Hebranga 12, 23000 Zadar</derivirana_varijabla>
  </DomainObject.Predmet.ProtustrankaFormatedWithAdress>
  <DomainObject.Predmet.ProtustrankaFormatedWithAdressOIB>
    <izvorni_sadrzaj> PROVIDENTIA j.d.o.o. za ugostiteljstvo i trgovinu, OIB 61139322413, Andrije Hebranga 12, 23000 Zadar</izvorni_sadrzaj>
    <derivirana_varijabla naziv="DomainObject.Predmet.ProtustrankaFormatedWithAdressOIB_1"> PROVIDENTIA j.d.o.o. za ugostiteljstvo i trgovinu, OIB 61139322413, Andrije Hebranga 12, 23000 Zadar</derivirana_varijabla>
  </DomainObject.Predmet.ProtustrankaFormatedWithAdressOIB>
  <DomainObject.Predmet.ProtustrankaWithAdress>
    <izvorni_sadrzaj>PROVIDENTIA j.d.o.o. za ugostiteljstvo i trgovinu Andrije Hebranga 12, 23000 Zadar</izvorni_sadrzaj>
    <derivirana_varijabla naziv="DomainObject.Predmet.ProtustrankaWithAdress_1">PROVIDENTIA j.d.o.o. za ugostiteljstvo i trgovinu Andrije Hebranga 12, 23000 Zadar</derivirana_varijabla>
  </DomainObject.Predmet.ProtustrankaWithAdress>
  <DomainObject.Predmet.ProtustrankaWithAdressOIB>
    <izvorni_sadrzaj>PROVIDENTIA j.d.o.o. za ugostiteljstvo i trgovinu, OIB 61139322413, Andrije Hebranga 12, 23000 Zadar</izvorni_sadrzaj>
    <derivirana_varijabla naziv="DomainObject.Predmet.ProtustrankaWithAdressOIB_1">PROVIDENTIA j.d.o.o. za ugostiteljstvo i trgovinu, OIB 61139322413, Andrije Hebranga 12, 23000 Zadar</derivirana_varijabla>
  </DomainObject.Predmet.ProtustrankaWithAdressOIB>
  <DomainObject.Predmet.ProtustrankaNazivFormated>
    <izvorni_sadrzaj>PROVIDENTIA j.d.o.o. za ugostiteljstvo i trgovinu</izvorni_sadrzaj>
    <derivirana_varijabla naziv="DomainObject.Predmet.ProtustrankaNazivFormated_1">PROVIDENTIA j.d.o.o. za ugostiteljstvo i trgovinu</derivirana_varijabla>
  </DomainObject.Predmet.ProtustrankaNazivFormated>
  <DomainObject.Predmet.ProtustrankaNazivFormatedOIB>
    <izvorni_sadrzaj>PROVIDENTIA j.d.o.o. za ugostiteljstvo i trgovinu, OIB 61139322413</izvorni_sadrzaj>
    <derivirana_varijabla naziv="DomainObject.Predmet.ProtustrankaNazivFormatedOIB_1">PROVIDENTIA j.d.o.o. za ugostiteljstvo i trgovinu, OIB 61139322413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20515.67</izvorni_sadrzaj>
    <derivirana_varijabla naziv="DomainObject.Predmet.TrenutnaVrijednost_1">20515.67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PROVIDENTIA j.d.o.o. za ugostiteljstvo i trgovinu</item>
    </izvorni_sadrzaj>
    <derivirana_varijabla naziv="DomainObject.Predmet.ProtuStrankaListFormated_1">
      <item>PROVIDENTIA j.d.o.o. za ugostiteljstvo i trgovinu</item>
    </derivirana_varijabla>
  </DomainObject.Predmet.ProtuStrankaListFormated>
  <DomainObject.Predmet.ProtuStrankaListFormatedOIB>
    <izvorni_sadrzaj>
      <item>PROVIDENTIA j.d.o.o. za ugostiteljstvo i trgovinu, OIB 61139322413</item>
    </izvorni_sadrzaj>
    <derivirana_varijabla naziv="DomainObject.Predmet.ProtuStrankaListFormatedOIB_1">
      <item>PROVIDENTIA j.d.o.o. za ugostiteljstvo i trgovinu, OIB 61139322413</item>
    </derivirana_varijabla>
  </DomainObject.Predmet.ProtuStrankaListFormatedOIB>
  <DomainObject.Predmet.ProtuStrankaListFormatedWithAdress>
    <izvorni_sadrzaj>
      <item>PROVIDENTIA j.d.o.o. za ugostiteljstvo i trgovinu, Andrije Hebranga 12, 23000 Zadar</item>
    </izvorni_sadrzaj>
    <derivirana_varijabla naziv="DomainObject.Predmet.ProtuStrankaListFormatedWithAdress_1">
      <item>PROVIDENTIA j.d.o.o. za ugostiteljstvo i trgovinu, Andrije Hebranga 12, 23000 Zadar</item>
    </derivirana_varijabla>
  </DomainObject.Predmet.ProtuStrankaListFormatedWithAdress>
  <DomainObject.Predmet.ProtuStrankaListFormatedWithAdressOIB>
    <izvorni_sadrzaj>
      <item>PROVIDENTIA j.d.o.o. za ugostiteljstvo i trgovinu, OIB 61139322413, Andrije Hebranga 12, 23000 Zadar</item>
    </izvorni_sadrzaj>
    <derivirana_varijabla naziv="DomainObject.Predmet.ProtuStrankaListFormatedWithAdressOIB_1">
      <item>PROVIDENTIA j.d.o.o. za ugostiteljstvo i trgovinu, OIB 61139322413, Andrije Hebranga 12, 23000 Zadar</item>
    </derivirana_varijabla>
  </DomainObject.Predmet.ProtuStrankaListFormatedWithAdressOIB>
  <DomainObject.Predmet.ProtuStrankaListNazivFormated>
    <izvorni_sadrzaj>
      <item>PROVIDENTIA j.d.o.o. za ugostiteljstvo i trgovinu</item>
    </izvorni_sadrzaj>
    <derivirana_varijabla naziv="DomainObject.Predmet.ProtuStrankaListNazivFormated_1">
      <item>PROVIDENTIA j.d.o.o. za ugostiteljstvo i trgovinu</item>
    </derivirana_varijabla>
  </DomainObject.Predmet.ProtuStrankaListNazivFormated>
  <DomainObject.Predmet.ProtuStrankaListNazivFormatedOIB>
    <izvorni_sadrzaj>
      <item>PROVIDENTIA j.d.o.o. za ugostiteljstvo i trgovinu, OIB 61139322413</item>
    </izvorni_sadrzaj>
    <derivirana_varijabla naziv="DomainObject.Predmet.ProtuStrankaListNazivFormatedOIB_1">
      <item>PROVIDENTIA j.d.o.o. za ugostiteljstvo i trgovinu, OIB 61139322413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PROVIDENTIA j.d.o.o. za ugostiteljstvo i trgovinu</izvorni_sadrzaj>
    <derivirana_varijabla naziv="DomainObject.Predmet.ProtustrankaIDrugi_1">PROVIDENTIA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PROVIDENTIA j.d.o.o. za ugostiteljstvo i trgovinu, OIB 61139322413, Andrije Hebranga 12, 23000 Zadar</izvorni_sadrzaj>
    <derivirana_varijabla naziv="DomainObject.Predmet.ProtustrankaIDrugiAdressOIB_1">PROVIDENTIA j.d.o.o. za ugostiteljstvo i trgovinu, OIB 61139322413,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PROVIDENTIA j.d.o.o. za ugostiteljstvo i trgovinu</item>
    </izvorni_sadrzaj>
    <derivirana_varijabla naziv="DomainObject.Predmet.SudioniciListNaziv_1">
      <item>FINA</item>
      <item>PROVIDENTIA j.d.o.o. za ugostiteljstvo i trgovinu</item>
    </derivirana_varijabla>
  </DomainObject.Predmet.SudioniciListNaziv>
  <DomainObject.Predmet.SudioniciListAdressOIB>
    <izvorni_sadrzaj>
      <item>FINA, OIB 85821130368</item>
      <item>PROVIDENTIA j.d.o.o. za ugostiteljstvo i trgovinu, OIB 61139322413, Andrije Hebranga 12,23000 Zadar</item>
    </izvorni_sadrzaj>
    <derivirana_varijabla naziv="DomainObject.Predmet.SudioniciListAdressOIB_1">
      <item>FINA, OIB 85821130368</item>
      <item>PROVIDENTIA j.d.o.o. za ugostiteljstvo i trgovinu, OIB 61139322413,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61139322413</item>
    </izvorni_sadrzaj>
    <derivirana_varijabla naziv="DomainObject.Predmet.SudioniciListNazivOIB_1">
      <item>, OIB 85821130368</item>
      <item>, OIB 61139322413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1071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2017-02-20T11:47:00Z</dcterms:created>
  <dc:creator>Nena Mužanović</dc:creator>
  <cp:lastModifiedBy>Nena Mužanović</cp:lastModifiedBy>
  <cp:lastPrinted>2017-02-14T08:22:00Z</cp:lastPrinted>
  <dcterms:modified xmlns:xsi="http://www.w3.org/2001/XMLSchema-instance" xsi:type="dcterms:W3CDTF">2017-02-20T11:52:00Z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