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21c1" w14:paraId="cba21c1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 xml:space="preserve">Zagreb, </w:t>
      </w:r>
      <w:proofErr w:type="spellStart"/>
      <w:r w:rsidRPr="000528E8">
        <w:t>Amruševa</w:t>
      </w:r>
      <w:proofErr w:type="spellEnd"/>
      <w:r w:rsidRPr="000528E8">
        <w:t xml:space="preserve">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355957">
        <w:t>608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>(</w:t>
      </w:r>
      <w:proofErr w:type="spellStart"/>
      <w:r w:rsidRPr="00A668DD">
        <w:t>N.N</w:t>
      </w:r>
      <w:proofErr w:type="spellEnd"/>
      <w:r w:rsidRPr="00A668DD">
        <w:t xml:space="preserve">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355957">
        <w:rPr>
          <w:b/>
        </w:rPr>
        <w:t>KOLAR TRGOVINA d</w:t>
      </w:r>
      <w:r w:rsidR="00B8259C">
        <w:rPr>
          <w:b/>
        </w:rPr>
        <w:t xml:space="preserve">.o.o., OIB: </w:t>
      </w:r>
      <w:r w:rsidR="00355957">
        <w:rPr>
          <w:b/>
        </w:rPr>
        <w:t>33041136852</w:t>
      </w:r>
      <w:r w:rsidR="00B8259C">
        <w:rPr>
          <w:b/>
        </w:rPr>
        <w:t xml:space="preserve">, </w:t>
      </w:r>
      <w:r w:rsidR="00355957">
        <w:rPr>
          <w:b/>
        </w:rPr>
        <w:t>Velika Gorica</w:t>
      </w:r>
      <w:r w:rsidR="00B8259C">
        <w:rPr>
          <w:b/>
        </w:rPr>
        <w:t xml:space="preserve">, </w:t>
      </w:r>
      <w:r w:rsidR="00355957">
        <w:rPr>
          <w:b/>
        </w:rPr>
        <w:t>Ivana Mažuranića 12</w:t>
      </w:r>
      <w:r w:rsidR="0045243B">
        <w:rPr>
          <w:b/>
        </w:rPr>
        <w:t>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355957">
        <w:t>44.828,26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355957">
      <w:rPr>
        <w:b/>
      </w:rPr>
      <w:t>608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9F0D14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2760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6608</izvorni_sadrzaj>
    <derivirana_varijabla naziv="DomainObject.Predmet.Broj_1">6608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St-6608/2015</izvorni_sadrzaj>
    <derivirana_varijabla naziv="DomainObject.Predmet.OznakaBroj_1">St-6608/2015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KOLAR TRGOVINA d.o.o. zastupanog po punomoćniku Mile Kolar</izvorni_sadrzaj>
    <derivirana_varijabla naziv="DomainObject.Predmet.ProtustrankaFormated_1">  KOLAR TRGOVINA d.o.o. zastupanog po punomoćniku Mile Kolar</derivirana_varijabla>
  </DomainObject.Predmet.ProtustrankaFormated>
  <DomainObject.Predmet.ProtustrankaFormatedOIB>
    <izvorni_sadrzaj>  KOLAR TRGOVINA d.o.o., OIB 33041136852 zastupanog po punomoćniku Mile Kolar</izvorni_sadrzaj>
    <derivirana_varijabla naziv="DomainObject.Predmet.ProtustrankaFormatedOIB_1">  KOLAR TRGOVINA d.o.o., OIB 33041136852 zastupanog po punomoćniku Mile Kolar</derivirana_varijabla>
  </DomainObject.Predmet.ProtustrankaFormatedOIB>
  <DomainObject.Predmet.ProtustrankaFormatedWithAdress>
    <izvorni_sadrzaj> KOLAR TRGOVINA d.o.o., Ivana Mažuranića 12, 10410 Velika Gorica zastupanog po punomoćniku Mile Kolar</izvorni_sadrzaj>
    <derivirana_varijabla naziv="DomainObject.Predmet.ProtustrankaFormatedWithAdress_1"> KOLAR TRGOVINA d.o.o., Ivana Mažuranića 12, 10410 Velika Gorica zastupanog po punomoćniku Mile Kolar</derivirana_varijabla>
  </DomainObject.Predmet.ProtustrankaFormatedWithAdress>
  <DomainObject.Predmet.ProtustrankaFormatedWithAdressOIB>
    <izvorni_sadrzaj> KOLAR TRGOVINA d.o.o., OIB 33041136852, Ivana Mažuranića 12, 10410 Velika Gorica zastupanog po punomoćniku Mile Kolar</izvorni_sadrzaj>
    <derivirana_varijabla naziv="DomainObject.Predmet.ProtustrankaFormatedWithAdressOIB_1"> KOLAR TRGOVINA d.o.o., OIB 33041136852, Ivana Mažuranića 12, 10410 Velika Gorica zastupanog po punomoćniku Mile Kolar</derivirana_varijabla>
  </DomainObject.Predmet.ProtustrankaFormatedWithAdressOIB>
  <DomainObject.Predmet.ProtustrankaWithAdress>
    <izvorni_sadrzaj>KOLAR TRGOVINA d.o.o. Ivana Mažuranića 12, 10410 Velika Gorica</izvorni_sadrzaj>
    <derivirana_varijabla naziv="DomainObject.Predmet.ProtustrankaWithAdress_1">KOLAR TRGOVINA d.o.o. Ivana Mažuranića 12, 10410 Velika Gorica</derivirana_varijabla>
  </DomainObject.Predmet.ProtustrankaWithAdress>
  <DomainObject.Predmet.ProtustrankaWithAdressOIB>
    <izvorni_sadrzaj>KOLAR TRGOVINA d.o.o., OIB 33041136852, Ivana Mažuranića 12, 10410 Velika Gorica</izvorni_sadrzaj>
    <derivirana_varijabla naziv="DomainObject.Predmet.ProtustrankaWithAdressOIB_1">KOLAR TRGOVINA d.o.o., OIB 33041136852, Ivana Mažuranića 12, 10410 Velika Gorica</derivirana_varijabla>
  </DomainObject.Predmet.ProtustrankaWithAdressOIB>
  <DomainObject.Predmet.ProtustrankaNazivFormated>
    <izvorni_sadrzaj>KOLAR TRGOVINA d.o.o.</izvorni_sadrzaj>
    <derivirana_varijabla naziv="DomainObject.Predmet.ProtustrankaNazivFormated_1">KOLAR TRGOVINA d.o.o.</derivirana_varijabla>
  </DomainObject.Predmet.ProtustrankaNazivFormated>
  <DomainObject.Predmet.ProtustrankaNazivFormatedOIB>
    <izvorni_sadrzaj>KOLAR TRGOVINA d.o.o., OIB 33041136852</izvorni_sadrzaj>
    <derivirana_varijabla naziv="DomainObject.Predmet.ProtustrankaNazivFormatedOIB_1">KOLAR TRGOVINA d.o.o., OIB 33041136852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KOLAR TRGOVINA d.o.o. zastupanog po punomoćniku Mile Kolar</item>
    </izvorni_sadrzaj>
    <derivirana_varijabla naziv="DomainObject.Predmet.ProtuStrankaListFormated_1">
      <item>KOLAR TRGOVINA d.o.o. zastupanog po punomoćniku Mile Kolar</item>
    </derivirana_varijabla>
  </DomainObject.Predmet.ProtuStrankaListFormated>
  <DomainObject.Predmet.ProtuStrankaListFormatedOIB>
    <izvorni_sadrzaj>
      <item>KOLAR TRGOVINA d.o.o., OIB 33041136852 zastupanog po punomoćniku Mile Kolar</item>
    </izvorni_sadrzaj>
    <derivirana_varijabla naziv="DomainObject.Predmet.ProtuStrankaListFormatedOIB_1">
      <item>KOLAR TRGOVINA d.o.o., OIB 33041136852 zastupanog po punomoćniku Mile Kolar</item>
    </derivirana_varijabla>
  </DomainObject.Predmet.ProtuStrankaListFormatedOIB>
  <DomainObject.Predmet.ProtuStrankaListFormatedWithAdress>
    <izvorni_sadrzaj>
      <item>KOLAR TRGOVINA d.o.o., Ivana Mažuranića 12, 10410 Velika Gorica zastupanog po punomoćniku Mile Kolar</item>
    </izvorni_sadrzaj>
    <derivirana_varijabla naziv="DomainObject.Predmet.ProtuStrankaListFormatedWithAdress_1">
      <item>KOLAR TRGOVINA d.o.o., Ivana Mažuranića 12, 10410 Velika Gorica zastupanog po punomoćniku Mile Kolar</item>
    </derivirana_varijabla>
  </DomainObject.Predmet.ProtuStrankaListFormatedWithAdress>
  <DomainObject.Predmet.ProtuStrankaListFormatedWithAdressOIB>
    <izvorni_sadrzaj>
      <item>KOLAR TRGOVINA d.o.o., OIB 33041136852, Ivana Mažuranića 12, 10410 Velika Gorica zastupanog po punomoćniku Mile Kolar</item>
    </izvorni_sadrzaj>
    <derivirana_varijabla naziv="DomainObject.Predmet.ProtuStrankaListFormatedWithAdressOIB_1">
      <item>KOLAR TRGOVINA d.o.o., OIB 33041136852, Ivana Mažuranića 12, 10410 Velika Gorica zastupanog po punomoćniku Mile Kolar</item>
    </derivirana_varijabla>
  </DomainObject.Predmet.ProtuStrankaListFormatedWithAdressOIB>
  <DomainObject.Predmet.ProtuStrankaListNazivFormated>
    <izvorni_sadrzaj>
      <item>KOLAR TRGOVINA d.o.o.</item>
    </izvorni_sadrzaj>
    <derivirana_varijabla naziv="DomainObject.Predmet.ProtuStrankaListNazivFormated_1">
      <item>KOLAR TRGOVINA d.o.o.</item>
    </derivirana_varijabla>
  </DomainObject.Predmet.ProtuStrankaListNazivFormated>
  <DomainObject.Predmet.ProtuStrankaListNazivFormatedOIB>
    <izvorni_sadrzaj>
      <item>KOLAR TRGOVINA d.o.o., OIB 33041136852</item>
    </izvorni_sadrzaj>
    <derivirana_varijabla naziv="DomainObject.Predmet.ProtuStrankaListNazivFormatedOIB_1">
      <item>KOLAR TRGOVINA d.o.o., OIB 33041136852</item>
    </derivirana_varijabla>
  </DomainObject.Predmet.ProtuStrankaListNazivFormatedOIB>
  <DomainObject.Predmet.OstaliListFormated>
    <izvorni_sadrzaj>
      <item>Mile Kolar punomoćnik sudionika u postupku KOLAR TRGOVINA d.o.o.</item>
    </izvorni_sadrzaj>
    <derivirana_varijabla naziv="DomainObject.Predmet.OstaliListFormated_1">
      <item>Mile Kolar punomoćnik sudionika u postupku KOLAR TRGOVINA d.o.o.</item>
    </derivirana_varijabla>
  </DomainObject.Predmet.OstaliListFormated>
  <DomainObject.Predmet.OstaliListFormatedOIB>
    <izvorni_sadrzaj>
      <item>Mile Kolar, OIB 46758470699 punomoćnik sudionika u postupku KOLAR TRGOVINA d.o.o.</item>
    </izvorni_sadrzaj>
    <derivirana_varijabla naziv="DomainObject.Predmet.OstaliListFormatedOIB_1">
      <item>Mile Kolar, OIB 46758470699 punomoćnik sudionika u postupku KOLAR TRGOVINA d.o.o.</item>
    </derivirana_varijabla>
  </DomainObject.Predmet.OstaliListFormatedOIB>
  <DomainObject.Predmet.OstaliListFormatedWithAdress>
    <izvorni_sadrzaj>
      <item>Mile Kolar, Ulica Ivana Mažuranića 12, 10410 Velika Gorica punomoćnik sudionika u postupku KOLAR TRGOVINA d.o.o.</item>
    </izvorni_sadrzaj>
    <derivirana_varijabla naziv="DomainObject.Predmet.OstaliListFormatedWithAdress_1">
      <item>Mile Kolar, Ulica Ivana Mažuranića 12, 10410 Velika Gorica punomoćnik sudionika u postupku KOLAR TRGOVINA d.o.o.</item>
    </derivirana_varijabla>
  </DomainObject.Predmet.OstaliListFormatedWithAdress>
  <DomainObject.Predmet.OstaliListFormatedWithAdressOIB>
    <izvorni_sadrzaj>
      <item>Mile Kolar, OIB 46758470699, Ulica Ivana Mažuranića 12, 10410 Velika Gorica punomoćnik sudionika u postupku KOLAR TRGOVINA d.o.o.</item>
    </izvorni_sadrzaj>
    <derivirana_varijabla naziv="DomainObject.Predmet.OstaliListFormatedWithAdressOIB_1">
      <item>Mile Kolar, OIB 46758470699, Ulica Ivana Mažuranića 12, 10410 Velika Gorica punomoćnik sudionika u postupku KOLAR TRGOVINA d.o.o.</item>
    </derivirana_varijabla>
  </DomainObject.Predmet.OstaliListFormatedWithAdressOIB>
  <DomainObject.Predmet.OstaliListNazivFormated>
    <izvorni_sadrzaj>
      <item>Mile Kolar</item>
    </izvorni_sadrzaj>
    <derivirana_varijabla naziv="DomainObject.Predmet.OstaliListNazivFormated_1">
      <item>Mile Kolar</item>
    </derivirana_varijabla>
  </DomainObject.Predmet.OstaliListNazivFormated>
  <DomainObject.Predmet.OstaliListNazivFormatedOIB>
    <izvorni_sadrzaj>
      <item>Mile Kolar, OIB 46758470699</item>
    </izvorni_sadrzaj>
    <derivirana_varijabla naziv="DomainObject.Predmet.OstaliListNazivFormatedOIB_1">
      <item>Mile Kolar, OIB 46758470699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KOLAR TRGOVINA d.o.o.</izvorni_sadrzaj>
    <derivirana_varijabla naziv="DomainObject.Predmet.ProtustrankaIDrugi_1">KOLAR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KOLAR TRGOVINA d.o.o., OIB 33041136852, Ivana Mažuranića 12, 10410 Velika Gorica</izvorni_sadrzaj>
    <derivirana_varijabla naziv="DomainObject.Predmet.ProtustrankaIDrugiAdressOIB_1">KOLAR TRGOVINA d.o.o., OIB 33041136852, Ivana Mažuranića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KOLAR TRGOVINA d.o.o.</item>
      <item>Mile Kolar</item>
    </izvorni_sadrzaj>
    <derivirana_varijabla naziv="DomainObject.Predmet.SudioniciListNaziv_1">
      <item>FINA Regionalni centar Zagreb</item>
      <item>KOLAR TRGOVINA d.o.o.</item>
      <item>Mile Kolar</item>
    </derivirana_varijabla>
  </DomainObject.Predmet.SudioniciListNaziv>
  <DomainObject.Predmet.SudioniciListAdressOIB>
    <izvorni_sadrzaj>
      <item>FINA Regionalni centar Zagreb, OIB 85821130368, Trg svibanjskih žrtava 1995. 1,10000 Zagreb</item>
      <item>KOLAR TRGOVINA d.o.o., OIB 33041136852, Ivana Mažuranića 12,10410 Velika Gorica</item>
      <item>Mile Kolar, OIB 46758470699, Ulica Ivana Mažuranića 12,10410 Velika Gorica</item>
    </izvorni_sadrzaj>
    <derivirana_varijabla naziv="DomainObject.Predmet.SudioniciListAdressOIB_1">
      <item>FINA Regionalni centar Zagreb, OIB 85821130368, Trg svibanjskih žrtava 1995. 1,10000 Zagreb</item>
      <item>KOLAR TRGOVINA d.o.o., OIB 33041136852, Ivana Mažuranića 12,10410 Velika Gorica</item>
      <item>Mile Kolar, OIB 46758470699, Ulica Ivana Mažuranića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33041136852</item>
      <item>, OIB 46758470699</item>
    </izvorni_sadrzaj>
    <derivirana_varijabla naziv="DomainObject.Predmet.SudioniciListNazivOIB_1">
      <item>, OIB 85821130368</item>
      <item>, OIB 33041136852</item>
      <item>, OIB 46758470699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2016-03-08T13:54:00Z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