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7dee" w14:paraId="46c7dee" w:rsidRDefault="00B278FF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Trg svibanjskih žrtava 1995. 1, OIB: 85821130368</w:t>
      </w:r>
      <w:r w:rsidR="00534DC1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ZLATNA DOB-UDRUGA ZA OSIGURANJE I PROVOĐENJE ŽIVOTA TREĆE DOBI NA DOSTOJANSTVEN I KVALITETAN NAČIN, Zagreb, Božidara Magovca 16c, OIB: 06902063429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ZLATNA DOB-UDRUGA ZA OSIGURANJE I PROVOĐENJE ŽIVOTA TREĆE DOBI NA DOSTOJANSTVEN I KVALITETAN NAČIN, Zagreb, Božidara Magovca 16c, OIB: 06902063429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 Smičiklas, Karlovac, Ljudevita Šestića 4, OIB: 82617242862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u 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2,3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 Smičiklas, Karlovac, Ljudevita Šestića 4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proračuna broj IBAN: HR1210010051863000160, model HR64, poziv na broj 5045-20735-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4107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71168F" w:rsidR="0071168F" w:rsidRPr="00534DC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egistar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u zemljišne knjige koje vodi Općinski </w:t>
      </w:r>
      <w:r w:rsidR="00534DC1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sud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Velikoj Gorici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Zemljišnoknjižni odjel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Ivanić Grad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1168F" w:rsidP="00534DC1" w:rsidR="003F540D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3408 k.o. Ivanić Grad k.č.br. 816/1 livada površine 13.299 m2,</w:t>
      </w:r>
    </w:p>
    <w:p w:rsidRDefault="00534DC1" w:rsidP="003F540D" w:rsidR="004F089F" w:rsidRPr="00534DC1">
      <w:pPr>
        <w:pStyle w:val="Odlomakpopisa"/>
        <w:ind w:left="10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89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kojima se dostavlja primjerak ovog rješenja na postupanje. </w:t>
      </w: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3F540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="0071168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prosinca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2016. s početkom u </w:t>
      </w:r>
      <w:r w:rsidR="00534D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sjedištu Stalne službe Trgovačkog suda u Zagrebu, Karlovac, Ljudevita Šestića 4, soba broj 5.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Predlagatelj FINA je podneskom od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8. siječnja 2016. p</w:t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odnio zahtjev za provedbu skraćenog stečajnog postupka, te je sud oglasom poslovni broj St-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213/16 od 26. siječnja 2016.</w:t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pozvao vjerovnike 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na podnošenje</w:t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prijedloga za otvaranje stečajnog postupka, a dužnika na podnošenje popisa imovine i obveza. Povodom tog poziva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obavijestio sud da je vlasnik nekretnine u k.o. Ivanić Grad.</w:t>
      </w:r>
    </w:p>
    <w:p w:rsidRDefault="000718A0" w:rsidP="004F089F" w:rsidR="000718A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od St-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4107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pokrenut je prethodni postupak radi utvrđivanja uvjeta za otvaranje stečajnog postupka, te je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2.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održano ročište radi očitovanja o prijedlogu za otvaranje stečajnog postupka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a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25. kolovoza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rasprava o pretpostavkama za otvaranje stečajnog postupka.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ostao kod prijedloga za otvaranje stečajnog postupka.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E525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zahtjeva za provedbu skraćenog stečajnog postupka proizlazi da dužnik na dan 1. rujna 2015. ima evidentirane neizvršene osnove za plaćanje u neprekinutom razdoblju od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217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44.792,83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dok iz potvrde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FINA-e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16. kolovoza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(list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 proizlazi da je dužnik u neprekidnoj blokadi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566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za iznos od 83.167,97 kn</w:t>
      </w:r>
      <w:r w:rsid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o otvaranju stečajnog postupka ima osoba ovlaštena za zastupanje dužnika p</w:t>
      </w:r>
      <w:r w:rsidR="00C4177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F13" w:rsidP="004F089F" w:rsidR="00432F13">
      <w:pPr>
        <w:spacing w:lineRule="auto" w:line="240" w:after="0"/>
      </w:pPr>
      <w:r>
        <w:separator/>
      </w:r>
    </w:p>
  </w:endnote>
  <w:endnote w:id="0" w:type="continuationSeparator">
    <w:p w:rsidRDefault="00432F13" w:rsidP="004F089F" w:rsidR="00432F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F13" w:rsidP="004F089F" w:rsidR="00432F13">
      <w:pPr>
        <w:spacing w:lineRule="auto" w:line="240" w:after="0"/>
      </w:pPr>
      <w:r>
        <w:separator/>
      </w:r>
    </w:p>
  </w:footnote>
  <w:footnote w:id="0" w:type="continuationSeparator">
    <w:p w:rsidRDefault="00432F13" w:rsidP="004F089F" w:rsidR="00432F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8FF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3F540D">
      <w:t>4107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718A0"/>
    <w:rsid w:val="000F0FB4"/>
    <w:rsid w:val="000F5316"/>
    <w:rsid w:val="003F540D"/>
    <w:rsid w:val="004230BB"/>
    <w:rsid w:val="00432F13"/>
    <w:rsid w:val="004F089F"/>
    <w:rsid w:val="00534DC1"/>
    <w:rsid w:val="00620990"/>
    <w:rsid w:val="0071168F"/>
    <w:rsid w:val="007A3BE8"/>
    <w:rsid w:val="00961DC3"/>
    <w:rsid w:val="00970BE7"/>
    <w:rsid w:val="00A55D65"/>
    <w:rsid w:val="00B278FF"/>
    <w:rsid w:val="00B42768"/>
    <w:rsid w:val="00C4177E"/>
    <w:rsid w:val="00C46389"/>
    <w:rsid w:val="00D13B11"/>
    <w:rsid w:val="00D24441"/>
    <w:rsid w:val="00E5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8FF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78FF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78F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78FF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8FF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78FF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78F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78FF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4107</izvorni_sadrzaj>
    <derivirana_varijabla naziv="DomainObject.Predmet.Broj_1">4107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St-4107/2016</izvorni_sadrzaj>
    <derivirana_varijabla naziv="DomainObject.Predmet.OznakaBroj_1">St-4107/2016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DOB-udruga za osiguranje i provođenje života treće dobi na dostojanstven i kvalitetan način</izvorni_sadrzaj>
    <derivirana_varijabla naziv="DomainObject.Predmet.ProtustrankaFormated_1">  ZLATNA DOB-udruga za osiguranje i provođenje života treće dobi na dostojanstven i kvalitetan način</derivirana_varijabla>
  </DomainObject.Predmet.ProtustrankaFormated>
  <DomainObject.Predmet.ProtustrankaFormatedOIB>
    <izvorni_sadrzaj>  ZLATNA DOB-udruga za osiguranje i provođenje života treće dobi na dostojanstven i kvalitetan način, OIB 06902063429</izvorni_sadrzaj>
    <derivirana_varijabla naziv="DomainObject.Predmet.ProtustrankaFormatedOIB_1">  ZLATNA DOB-udruga za osiguranje i provođenje života treće dobi na dostojanstven i kvalitetan način, OIB 06902063429</derivirana_varijabla>
  </DomainObject.Predmet.ProtustrankaFormatedOIB>
  <DomainObject.Predmet.ProtustrankaFormatedWithAdress>
    <izvorni_sadrzaj> ZLATNA DOB-udruga za osiguranje i provođenje života treće dobi na dostojanstven i kvalitetan način, Božidara Magovca 16 c, 10000 Zagreb</izvorni_sadrzaj>
    <derivirana_varijabla naziv="DomainObject.Predmet.ProtustrankaFormatedWithAdress_1"> ZLATNA DOB-udruga za osiguranje i provođenje života treće dobi na dostojanstven i kvalitetan način, Božidara Magovca 16 c, 10000 Zagreb</derivirana_varijabla>
  </DomainObject.Predmet.ProtustrankaFormatedWithAdress>
  <DomainObject.Predmet.ProtustrankaFormatedWithAdressOIB>
    <izvorni_sadrzaj> ZLATNA DOB-udruga za osiguranje i provođenje života treće dobi na dostojanstven i kvalitetan način, OIB 06902063429, Božidara Magovca 16 c, 10000 Zagreb</izvorni_sadrzaj>
    <derivirana_varijabla naziv="DomainObject.Predmet.ProtustrankaFormatedWithAdressOIB_1"> ZLATNA DOB-udruga za osiguranje i provođenje života treće dobi na dostojanstven i kvalitetan način, OIB 06902063429, Božidara Magovca 16 c, 10000 Zagreb</derivirana_varijabla>
  </DomainObject.Predmet.ProtustrankaFormatedWithAdressOIB>
  <DomainObject.Predmet.ProtustrankaWithAdress>
    <izvorni_sadrzaj>ZLATNA DOB-udruga za osiguranje i provođenje života treće dobi na dostojanstven i kvalitetan način Božidara Magovca 16 c, 10000 Zagreb</izvorni_sadrzaj>
    <derivirana_varijabla naziv="DomainObject.Predmet.ProtustrankaWithAdress_1">ZLATNA DOB-udruga za osiguranje i provođenje života treće dobi na dostojanstven i kvalitetan način Božidara Magovca 16 c, 10000 Zagreb</derivirana_varijabla>
  </DomainObject.Predmet.ProtustrankaWithAdress>
  <DomainObject.Predmet.ProtustrankaWithAdressOIB>
    <izvorni_sadrzaj>ZLATNA DOB-udruga za osiguranje i provođenje života treće dobi na dostojanstven i kvalitetan način, OIB 06902063429, Božidara Magovca 16 c, 10000 Zagreb</izvorni_sadrzaj>
    <derivirana_varijabla naziv="DomainObject.Predmet.ProtustrankaWithAdressOIB_1">ZLATNA DOB-udruga za osiguranje i provođenje života treće dobi na dostojanstven i kvalitetan način, OIB 06902063429, Božidara Magovca 16 c, 10000 Zagreb</derivirana_varijabla>
  </DomainObject.Predmet.ProtustrankaWithAdressOIB>
  <DomainObject.Predmet.ProtustrankaNazivFormated>
    <izvorni_sadrzaj>ZLATNA DOB-udruga za osiguranje i provođenje života treće dobi na dostojanstven i kvalitetan način</izvorni_sadrzaj>
    <derivirana_varijabla naziv="DomainObject.Predmet.ProtustrankaNazivFormated_1">ZLATNA DOB-udruga za osiguranje i provođenje života treće dobi na dostojanstven i kvalitetan način</derivirana_varijabla>
  </DomainObject.Predmet.ProtustrankaNazivFormated>
  <DomainObject.Predmet.ProtustrankaNazivFormatedOIB>
    <izvorni_sadrzaj>ZLATNA DOB-udruga za osiguranje i provođenje života treće dobi na dostojanstven i kvalitetan način, OIB 06902063429</izvorni_sadrzaj>
    <derivirana_varijabla naziv="DomainObject.Predmet.ProtustrankaNazivFormatedOIB_1">ZLATNA DOB-udruga za osiguranje i provođenje života treće dobi na dostojanstven i kvalitetan način, OIB 06902063429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DOB-udruga za osiguranje i provođenje života treće dobi na dostojanstven i kvalitetan način</item>
    </izvorni_sadrzaj>
    <derivirana_varijabla naziv="DomainObject.Predmet.ProtuStrankaListFormated_1">
      <item>ZLATNA DOB-udruga za osiguranje i provođenje života treće dobi na dostojanstven i kvalitetan način</item>
    </derivirana_varijabla>
  </DomainObject.Predmet.ProtuStrankaListFormated>
  <DomainObject.Predmet.ProtuStrankaListFormatedOIB>
    <izvorni_sadrzaj>
      <item>ZLATNA DOB-udruga za osiguranje i provođenje života treće dobi na dostojanstven i kvalitetan način, OIB 06902063429</item>
    </izvorni_sadrzaj>
    <derivirana_varijabla naziv="DomainObject.Predmet.ProtuStrankaListFormatedOIB_1">
      <item>ZLATNA DOB-udruga za osiguranje i provođenje života treće dobi na dostojanstven i kvalitetan način, OIB 06902063429</item>
    </derivirana_varijabla>
  </DomainObject.Predmet.ProtuStrankaListFormatedOIB>
  <DomainObject.Predmet.ProtuStrankaListFormatedWithAdress>
    <izvorni_sadrzaj>
      <item>ZLATNA DOB-udruga za osiguranje i provođenje života treće dobi na dostojanstven i kvalitetan način, Božidara Magovca 16 c, 10000 Zagreb</item>
    </izvorni_sadrzaj>
    <derivirana_varijabla naziv="DomainObject.Predmet.ProtuStrankaListFormatedWithAdress_1">
      <item>ZLATNA DOB-udruga za osiguranje i provođenje života treće dobi na dostojanstven i kvalitetan način, Božidara Magovca 16 c, 10000 Zagreb</item>
    </derivirana_varijabla>
  </DomainObject.Predmet.ProtuStrankaListFormatedWithAdress>
  <DomainObject.Predmet.ProtuStrankaListFormatedWithAdressOIB>
    <izvorni_sadrzaj>
      <item>ZLATNA DOB-udruga za osiguranje i provođenje života treće dobi na dostojanstven i kvalitetan način, OIB 06902063429, Božidara Magovca 16 c, 10000 Zagreb</item>
    </izvorni_sadrzaj>
    <derivirana_varijabla naziv="DomainObject.Predmet.ProtuStrankaListFormatedWithAdressOIB_1">
      <item>ZLATNA DOB-udruga za osiguranje i provođenje života treće dobi na dostojanstven i kvalitetan način, OIB 06902063429, Božidara Magovca 16 c, 10000 Zagreb</item>
    </derivirana_varijabla>
  </DomainObject.Predmet.ProtuStrankaListFormatedWithAdressOIB>
  <DomainObject.Predmet.ProtuStrankaListNazivFormated>
    <izvorni_sadrzaj>
      <item>ZLATNA DOB-udruga za osiguranje i provođenje života treće dobi na dostojanstven i kvalitetan način</item>
    </izvorni_sadrzaj>
    <derivirana_varijabla naziv="DomainObject.Predmet.ProtuStrankaListNazivFormated_1">
      <item>ZLATNA DOB-udruga za osiguranje i provođenje života treće dobi na dostojanstven i kvalitetan način</item>
    </derivirana_varijabla>
  </DomainObject.Predmet.ProtuStrankaListNazivFormated>
  <DomainObject.Predmet.ProtuStrankaListNazivFormatedOIB>
    <izvorni_sadrzaj>
      <item>ZLATNA DOB-udruga za osiguranje i provođenje života treće dobi na dostojanstven i kvalitetan način, OIB 06902063429</item>
    </izvorni_sadrzaj>
    <derivirana_varijabla naziv="DomainObject.Predmet.ProtuStrankaListNazivFormatedOIB_1">
      <item>ZLATNA DOB-udruga za osiguranje i provođenje života treće dobi na dostojanstven i kvalitetan način, OIB 06902063429</item>
    </derivirana_varijabla>
  </DomainObject.Predmet.ProtuStrankaListNazivFormatedOIB>
  <DomainObject.Predmet.OstaliListFormated>
    <izvorni_sadrzaj>
      <item>Dragutin Vujić</item>
    </izvorni_sadrzaj>
    <derivirana_varijabla naziv="DomainObject.Predmet.OstaliListFormated_1">
      <item>Dragutin Vujić</item>
    </derivirana_varijabla>
  </DomainObject.Predmet.OstaliListFormated>
  <DomainObject.Predmet.OstaliListFormatedOIB>
    <izvorni_sadrzaj>
      <item>Dragutin Vujić</item>
    </izvorni_sadrzaj>
    <derivirana_varijabla naziv="DomainObject.Predmet.OstaliListFormatedOIB_1">
      <item>Dragutin Vujić</item>
    </derivirana_varijabla>
  </DomainObject.Predmet.OstaliListFormatedOIB>
  <DomainObject.Predmet.OstaliListFormatedWithAdress>
    <izvorni_sadrzaj>
      <item>Dragutin Vujić, Božidara Magovca 16c, 10000 Zagreb</item>
    </izvorni_sadrzaj>
    <derivirana_varijabla naziv="DomainObject.Predmet.OstaliListFormatedWithAdress_1">
      <item>Dragutin Vujić, Božidara Magovca 16c, 10000 Zagreb</item>
    </derivirana_varijabla>
  </DomainObject.Predmet.OstaliListFormatedWithAdress>
  <DomainObject.Predmet.OstaliListFormatedWithAdressOIB>
    <izvorni_sadrzaj>
      <item>Dragutin Vujić, Božidara Magovca 16c, 10000 Zagreb</item>
    </izvorni_sadrzaj>
    <derivirana_varijabla naziv="DomainObject.Predmet.OstaliListFormatedWithAdressOIB_1">
      <item>Dragutin Vujić, Božidara Magovca 16c, 10000 Zagreb</item>
    </derivirana_varijabla>
  </DomainObject.Predmet.OstaliListFormatedWithAdressOIB>
  <DomainObject.Predmet.OstaliListNazivFormated>
    <izvorni_sadrzaj>
      <item>Dragutin Vujić</item>
    </izvorni_sadrzaj>
    <derivirana_varijabla naziv="DomainObject.Predmet.OstaliListNazivFormated_1">
      <item>Dragutin Vujić</item>
    </derivirana_varijabla>
  </DomainObject.Predmet.OstaliListNazivFormated>
  <DomainObject.Predmet.OstaliListNazivFormatedOIB>
    <izvorni_sadrzaj>
      <item>Dragutin Vujić</item>
    </izvorni_sadrzaj>
    <derivirana_varijabla naziv="DomainObject.Predmet.OstaliListNazivFormatedOIB_1">
      <item>Dragutin Vujić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DOB-udruga za osiguranje i provođenje života treće dobi na dostojanstven i kvalitetan način</izvorni_sadrzaj>
    <derivirana_varijabla naziv="DomainObject.Predmet.ProtustrankaIDrugi_1">ZLATNA DOB-udruga za osiguranje i provođenje života treće dobi na dostojanstven i kvalitetan način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DOB-udruga za osiguranje i provođenje života treće dobi na dostojanstven i kvalitetan način, OIB 06902063429, Božidara Magovca 16 c, 10000 Zagreb</izvorni_sadrzaj>
    <derivirana_varijabla naziv="DomainObject.Predmet.ProtustrankaIDrugiAdressOIB_1">ZLATNA DOB-udruga za osiguranje i provođenje života treće dobi na dostojanstven i kvalitetan način, OIB 06902063429, Božidara Magovca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DOB-udruga za osiguranje i provođenje života treće dobi na dostojanstven i kvalitetan način</item>
      <item>FINA Regionalni centar Zagreb</item>
      <item>Dragutin Vujić</item>
    </izvorni_sadrzaj>
    <derivirana_varijabla naziv="DomainObject.Predmet.SudioniciListNaziv_1">
      <item>ZLATNA DOB-udruga za osiguranje i provođenje života treće dobi na dostojanstven i kvalitetan način</item>
      <item>FINA Regionalni centar Zagreb</item>
      <item>Dragutin Vujić</item>
    </derivirana_varijabla>
  </DomainObject.Predmet.SudioniciListNaziv>
  <DomainObject.Predmet.SudioniciListAdressOIB>
    <izvorni_sadrzaj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izvorni_sadrzaj>
    <derivirana_varijabla naziv="DomainObject.Predmet.SudioniciListAdressOIB_1">
      <item>ZLATNA DOB-udruga za osiguranje i provođenje života treće dobi na dostojanstven i kvalitetan način, OIB 06902063429, Božidara Magovca 16 c,10000 Zagreb</item>
      <item>FINA Regionalni centar Zagreb, OIB 85821130368, Trg svibanjskih žrtava 1995. 1,10000 Zagreb</item>
      <item>Dragutin Vujić, Božidara Magovca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06902063429</item>
      <item>, OIB 85821130368</item>
      <item>, OIB null</item>
    </izvorni_sadrzaj>
    <derivirana_varijabla naziv="DomainObject.Predmet.SudioniciListNazivOIB_1">
      <item>, OIB 06902063429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969</properties:Words>
  <properties:Characters>5244</properties:Characters>
  <properties:Lines>137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2016-08-26T08:25:00Z</dcterms:created>
  <dc:creator>Draženka Prpić</dc:creator>
  <cp:lastModifiedBy>Draženka Prpić</cp:lastModifiedBy>
  <cp:lastPrinted>2016-08-26T08:26:00Z</cp:lastPrinted>
  <dcterms:modified xmlns:xsi="http://www.w3.org/2001/XMLSchema-instance" xsi:type="dcterms:W3CDTF">2016-08-26T08:26:00Z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