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ca15" w14:paraId="50aca15" w:rsidRDefault="001B2A34" w:rsidP="001B2A34" w:rsidR="001B2A34" w:rsidRPr="00D40EE8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2A34" w:rsidP="001B2A34" w:rsidR="001B2A34" w:rsidRPr="00D40EE8">
      <w:r>
        <w:t xml:space="preserve">REPUBLIKA HRVATSKA </w:t>
      </w:r>
    </w:p>
    <w:p w:rsidRDefault="001B2A34" w:rsidP="001B2A34" w:rsidR="001B2A34" w:rsidRPr="00D40EE8">
      <w:r>
        <w:t xml:space="preserve"> </w:t>
      </w:r>
      <w:r w:rsidRPr="00D40EE8">
        <w:t>Trgovački sud u Zagrebu</w:t>
      </w:r>
    </w:p>
    <w:p w:rsidRDefault="001B2A34" w:rsidP="001B2A34" w:rsidR="001B2A34" w:rsidRPr="00D40EE8">
      <w:r>
        <w:t xml:space="preserve">  </w:t>
      </w:r>
      <w:r w:rsidRPr="00D40EE8">
        <w:t xml:space="preserve">Zagreb, Amruševa 2/II                                                      </w:t>
      </w:r>
      <w:r>
        <w:t xml:space="preserve">                            </w:t>
      </w:r>
      <w:r w:rsidRPr="00D40EE8">
        <w:t xml:space="preserve"> </w:t>
      </w:r>
      <w:r>
        <w:t>67. St-4605/16-78</w:t>
      </w:r>
      <w:r w:rsidRPr="00D40EE8">
        <w:t xml:space="preserve"> 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0D745C" w:rsidP="001842AB" w:rsidR="001842AB" w:rsidRPr="001842AB">
      <w:pPr>
        <w:ind w:firstLine="720"/>
        <w:jc w:val="both"/>
      </w:pPr>
      <w:r w:rsidRPr="000D745C">
        <w:rPr>
          <w:lang w:val="pt-BR"/>
        </w:rPr>
        <w:t xml:space="preserve">Trgovački sud u Zagrebu, po sucu Gordanu Zubaku, u stečajnom postupku nad dužnikom </w:t>
      </w:r>
      <w:r w:rsidRPr="000D745C">
        <w:rPr>
          <w:bCs/>
        </w:rPr>
        <w:t>PRODUKCIJA LIBERTAS d.o.o. u stečaju, Zagreb, Oporovečka 12, OIB: 00149546728</w:t>
      </w:r>
      <w:r w:rsidR="001842AB" w:rsidRPr="001842AB">
        <w:t xml:space="preserve">, </w:t>
      </w:r>
      <w:r w:rsidR="00596589">
        <w:t>5</w:t>
      </w:r>
      <w:r>
        <w:t>. travnja 2019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2597C" w:rsidP="008F37DE" w:rsidR="007F4354" w:rsidRPr="001842AB">
      <w:pPr>
        <w:ind w:firstLine="708"/>
        <w:jc w:val="both"/>
      </w:pPr>
      <w:r w:rsidRPr="0072597C">
        <w:t>Daje se suglasnost za završnu diobu za namirenje stečajnih vjerovnika u stečajnom p</w:t>
      </w:r>
      <w:r w:rsidR="00576CA6">
        <w:t>ostupku</w:t>
      </w:r>
      <w:r w:rsidRPr="0072597C">
        <w:t xml:space="preserve"> poslovni broj: </w:t>
      </w:r>
      <w:r w:rsidR="000D745C">
        <w:t>St-4605</w:t>
      </w:r>
      <w:r>
        <w:t>/16</w:t>
      </w:r>
      <w:r w:rsidRPr="0072597C">
        <w:t xml:space="preserve">, </w:t>
      </w:r>
      <w:r w:rsidR="00576CA6">
        <w:t>nad stečajnim dužnikom</w:t>
      </w:r>
      <w:r w:rsidRPr="0072597C">
        <w:t xml:space="preserve"> </w:t>
      </w:r>
      <w:r w:rsidR="000D745C" w:rsidRPr="000D745C">
        <w:rPr>
          <w:bCs/>
        </w:rPr>
        <w:t>PRODUKCIJA LIBERTAS d.o.o. u stečaju, Zagreb, Oporovečka 12, OIB: 00149546728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0D77E7" w:rsidP="00236446" w:rsidR="007F4354" w:rsidRPr="001842AB">
      <w:pPr>
        <w:ind w:firstLine="708"/>
        <w:jc w:val="both"/>
      </w:pPr>
      <w:r w:rsidRPr="000D77E7">
        <w:t>Stečajni upravitelj  podnio je</w:t>
      </w:r>
      <w:r>
        <w:t xml:space="preserve"> sudu</w:t>
      </w:r>
      <w:r w:rsidRPr="000D77E7">
        <w:t xml:space="preserve"> pisani prijedlog</w:t>
      </w:r>
      <w:r w:rsidR="00D327A0">
        <w:t xml:space="preserve"> od 1. travnja 2019</w:t>
      </w:r>
      <w:r>
        <w:t>.</w:t>
      </w:r>
      <w:r w:rsidRPr="000D77E7">
        <w:t xml:space="preserve">, kojim je zatražio od suda suglasnost za završnu diobu. Navedenim podneskom predložio je završnu diobu radi namirenja stečajnih vjerovnika </w:t>
      </w:r>
      <w:r w:rsidR="00514308">
        <w:t>drugog</w:t>
      </w:r>
      <w:r w:rsidRPr="000D77E7">
        <w:t xml:space="preserve"> višeg isplatnog reda u iznosu od </w:t>
      </w:r>
      <w:r w:rsidR="00D327A0">
        <w:t>56.001,54</w:t>
      </w:r>
      <w:r w:rsidRPr="000D77E7">
        <w:t xml:space="preserve"> kn te je priložio završni popis – diobni popis s podacima iznosa prijedloga namirenja i preostalim iznosima koji neće biti isplaćeni, a sve imajući u vidu unovčenu stečajnu masu u ovom postupku</w:t>
      </w:r>
      <w:r w:rsidR="00A62F4B" w:rsidRPr="001842AB">
        <w:t xml:space="preserve">. </w:t>
      </w:r>
      <w:r w:rsidR="007C0282" w:rsidRPr="001842AB">
        <w:t>Slijedom navedenog, sud je</w:t>
      </w:r>
      <w:r w:rsidR="00514308">
        <w:t xml:space="preserve"> na temelju odredbe čl. </w:t>
      </w:r>
      <w:r w:rsidR="00254091">
        <w:t>282. i 283. Stečajnog zakona ("Narodne novine" broj 71/15 i 104/17, dalje: SZ)</w:t>
      </w:r>
      <w:r w:rsidR="007C0282" w:rsidRPr="001842AB">
        <w:t xml:space="preserve">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236446" w:rsidR="005078C7" w:rsidRPr="001842AB">
      <w:pPr>
        <w:jc w:val="center"/>
      </w:pPr>
      <w:r w:rsidRPr="001842AB">
        <w:t xml:space="preserve">U Zagrebu </w:t>
      </w:r>
      <w:r w:rsidR="00596589">
        <w:t>5</w:t>
      </w:r>
      <w:r w:rsidR="009F73A1" w:rsidRPr="009F73A1">
        <w:t>. travnja 2019</w:t>
      </w:r>
      <w:r w:rsidRPr="001842AB">
        <w:t>.</w:t>
      </w:r>
      <w:r w:rsidR="0090700A" w:rsidRPr="001842AB">
        <w:t xml:space="preserve"> </w:t>
      </w:r>
    </w:p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3C2D8A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3C2D8A" w:rsidP="00400817" w:rsidR="003C2D8A" w:rsidRPr="00400817">
      <w:pPr>
        <w:jc w:val="right"/>
      </w:pPr>
      <w:r w:rsidRPr="00400817">
        <w:t>Za točnost otpravka – ovlašteni službenik</w:t>
      </w:r>
      <w:r>
        <w:t>:</w:t>
      </w:r>
    </w:p>
    <w:p w:rsidRDefault="003C2D8A" w:rsidP="00400817" w:rsidR="003C2D8A" w:rsidRPr="00400817">
      <w:pPr>
        <w:ind w:left="5664"/>
      </w:pPr>
      <w:r w:rsidRPr="00400817">
        <w:t xml:space="preserve">        Dijana Hadžić</w:t>
      </w:r>
    </w:p>
    <w:p w:rsidRDefault="003C2D8A" w:rsidP="005078C7" w:rsidR="003C2D8A"/>
    <w:p w:rsidRDefault="005078C7" w:rsidP="005078C7" w:rsidR="005078C7" w:rsidRPr="001842AB"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0190"/>
    <w:rsid w:val="000C4A2B"/>
    <w:rsid w:val="000D745C"/>
    <w:rsid w:val="000D77E7"/>
    <w:rsid w:val="00107B00"/>
    <w:rsid w:val="00176073"/>
    <w:rsid w:val="001842AB"/>
    <w:rsid w:val="001B1B6C"/>
    <w:rsid w:val="001B2A34"/>
    <w:rsid w:val="00236446"/>
    <w:rsid w:val="00254091"/>
    <w:rsid w:val="003352A4"/>
    <w:rsid w:val="003C2D8A"/>
    <w:rsid w:val="0046020C"/>
    <w:rsid w:val="00495709"/>
    <w:rsid w:val="004A7232"/>
    <w:rsid w:val="005078C7"/>
    <w:rsid w:val="00514308"/>
    <w:rsid w:val="005447B3"/>
    <w:rsid w:val="00576CA6"/>
    <w:rsid w:val="00581DF1"/>
    <w:rsid w:val="00596589"/>
    <w:rsid w:val="00642B6B"/>
    <w:rsid w:val="006644E0"/>
    <w:rsid w:val="0072597C"/>
    <w:rsid w:val="00727700"/>
    <w:rsid w:val="007C0014"/>
    <w:rsid w:val="007C0282"/>
    <w:rsid w:val="007F4354"/>
    <w:rsid w:val="0085051D"/>
    <w:rsid w:val="008F37DE"/>
    <w:rsid w:val="0090700A"/>
    <w:rsid w:val="009151C4"/>
    <w:rsid w:val="00957E1D"/>
    <w:rsid w:val="009B7657"/>
    <w:rsid w:val="009F73A1"/>
    <w:rsid w:val="00A62F4B"/>
    <w:rsid w:val="00A66BD2"/>
    <w:rsid w:val="00A77317"/>
    <w:rsid w:val="00B04AE3"/>
    <w:rsid w:val="00BB4D3C"/>
    <w:rsid w:val="00C21B5F"/>
    <w:rsid w:val="00C53395"/>
    <w:rsid w:val="00CB2690"/>
    <w:rsid w:val="00CC222A"/>
    <w:rsid w:val="00D17CA3"/>
    <w:rsid w:val="00D327A0"/>
    <w:rsid w:val="00D92B24"/>
    <w:rsid w:val="00D966A3"/>
    <w:rsid w:val="00E75EA5"/>
    <w:rsid w:val="00FA6D29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1B2A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1B2A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D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D8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D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D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1B2A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1B2A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D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D8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D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D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završnu diobu</izvorni_sadrzaj>
    <derivirana_varijabla naziv="DomainObject.Primjedba_1">suglasnost za završnu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St-4605/2016</izvorni_sadrzaj>
    <derivirana_varijabla naziv="DomainObject.Predmet.OznakaBroj_1">St-4605/2016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Formated>
  <DomainObject.Predmet.OstaliList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Naziv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NazivFormated>
  <DomainObject.Predmet.OstaliListNaziv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Naziv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SudioniciListNaziv_1"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derivirana_varijabla>
  </DomainObject.Predmet.SudioniciListNaziv>
  <DomainObject.Predmet.SudioniciListAdressOIB>
    <izvorni_sadrzaj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00149546728</item>
      <item>, OIB 85821130368</item>
      <item>, OIB 47131329365</item>
      <item>, OIB 23057039320</item>
      <item>, OIB 92963223473</item>
      <item>, OIB 71221608291</item>
    </izvorni_sadrzaj>
    <derivirana_varijabla naziv="DomainObject.Predmet.SudioniciListNazivOIB_1">
      <item>, OIB 00149546728</item>
      <item>, OIB 85821130368</item>
      <item>, OIB 47131329365</item>
      <item>, OIB 23057039320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St-4605/2016-72</izvorni_sadrzaj>
    <derivirana_varijabla naziv="DomainObject.PredzadnjaOdlukaIzPredmeta.Oznaka_1">St-4605/2016-72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1215</properties:Characters>
  <properties:Lines>41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2019-04-04T12:27:00Z</dcterms:created>
  <dc:creator>nribaric</dc:creator>
  <cp:lastModifiedBy>Dijana Hadžić</cp:lastModifiedBy>
  <cp:lastPrinted>2019-04-05T08:10:00Z</cp:lastPrinted>
  <dcterms:modified xmlns:xsi="http://www.w3.org/2001/XMLSchema-instance" xsi:type="dcterms:W3CDTF">2019-04-05T08:10:00Z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(23. rješenje - suglasnost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