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39f6" w14:paraId="96f39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A7D87">
        <w:t>2302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FA7D87">
        <w:t>FOTO EDI d.o.o. Sisak, Stjepana i Antuna Radića 9, MBS: 120011679, OIB: 28915670413.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A7D87">
        <w:t>489.744,31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B06B4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St-2302/2015</izvorni_sadrzaj>
    <derivirana_varijabla naziv="DomainObject.Predmet.OznakaBroj_1">St-2302/2015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EDI d.o.o. zastupanog po punomoćniku Edin Halilović</izvorni_sadrzaj>
    <derivirana_varijabla naziv="DomainObject.Predmet.ProtustrankaFormated_1">  FOTO EDI d.o.o. zastupanog po punomoćniku Edin Halilović</derivirana_varijabla>
  </DomainObject.Predmet.ProtustrankaFormated>
  <DomainObject.Predmet.ProtustrankaFormatedOIB>
    <izvorni_sadrzaj>  FOTO EDI d.o.o., OIB 28915670413 zastupanog po punomoćniku Edin Halilović</izvorni_sadrzaj>
    <derivirana_varijabla naziv="DomainObject.Predmet.ProtustrankaFormatedOIB_1">  FOTO EDI d.o.o., OIB 28915670413 zastupanog po punomoćniku Edin Halilović</derivirana_varijabla>
  </DomainObject.Predmet.ProtustrankaFormatedOIB>
  <DomainObject.Predmet.ProtustrankaFormatedWithAdress>
    <izvorni_sadrzaj> FOTO EDI d.o.o., Stjepana i Antuna Radića 9, 44000 Sisak zastupanog po punomoćniku Edin Halilović</izvorni_sadrzaj>
    <derivirana_varijabla naziv="DomainObject.Predmet.ProtustrankaFormatedWithAdress_1"> FOTO EDI d.o.o., Stjepana i Antuna Radića 9, 44000 Sisak zastupanog po punomoćniku Edin Halilović</derivirana_varijabla>
  </DomainObject.Predmet.ProtustrankaFormatedWithAdress>
  <DomainObject.Predmet.ProtustrankaFormatedWithAdressOIB>
    <izvorni_sadrzaj> FOTO EDI d.o.o., OIB 28915670413, Stjepana i Antuna Radića 9, 44000 Sisak zastupanog po punomoćniku Edin Halilović</izvorni_sadrzaj>
    <derivirana_varijabla naziv="DomainObject.Predmet.ProtustrankaFormatedWithAdressOIB_1"> FOTO EDI d.o.o., OIB 28915670413, Stjepana i Antuna Radića 9, 44000 Sisak zastupanog po punomoćniku Edin Halilović</derivirana_varijabla>
  </DomainObject.Predmet.ProtustrankaFormatedWithAdressOIB>
  <DomainObject.Predmet.ProtustrankaWithAdress>
    <izvorni_sadrzaj>FOTO EDI d.o.o. Stjepana i Antuna Radića 9, 44000 Sisak</izvorni_sadrzaj>
    <derivirana_varijabla naziv="DomainObject.Predmet.ProtustrankaWithAdress_1">FOTO EDI d.o.o. Stjepana i Antuna Radića 9, 44000 Sisak</derivirana_varijabla>
  </DomainObject.Predmet.ProtustrankaWithAdress>
  <DomainObject.Predmet.ProtustrankaWithAdressOIB>
    <izvorni_sadrzaj>FOTO EDI d.o.o., OIB 28915670413, Stjepana i Antuna Radića 9, 44000 Sisak</izvorni_sadrzaj>
    <derivirana_varijabla naziv="DomainObject.Predmet.ProtustrankaWithAdressOIB_1">FOTO EDI d.o.o., OIB 28915670413, Stjepana i Antuna Radića 9, 44000 Sisak</derivirana_varijabla>
  </DomainObject.Predmet.ProtustrankaWithAdressOIB>
  <DomainObject.Predmet.ProtustrankaNazivFormated>
    <izvorni_sadrzaj>FOTO EDI d.o.o.</izvorni_sadrzaj>
    <derivirana_varijabla naziv="DomainObject.Predmet.ProtustrankaNazivFormated_1">FOTO EDI d.o.o.</derivirana_varijabla>
  </DomainObject.Predmet.ProtustrankaNazivFormated>
  <DomainObject.Predmet.ProtustrankaNazivFormatedOIB>
    <izvorni_sadrzaj>FOTO EDI d.o.o., OIB 28915670413</izvorni_sadrzaj>
    <derivirana_varijabla naziv="DomainObject.Predmet.ProtustrankaNazivFormatedOIB_1">FOTO EDI d.o.o., OIB 28915670413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EDI d.o.o. zastupanog po punomoćniku Edin Halilović</item>
    </izvorni_sadrzaj>
    <derivirana_varijabla naziv="DomainObject.Predmet.ProtuStrankaListFormated_1">
      <item>FOTO EDI d.o.o. zastupanog po punomoćniku Edin Halilović</item>
    </derivirana_varijabla>
  </DomainObject.Predmet.ProtuStrankaListFormated>
  <DomainObject.Predmet.ProtuStrankaListFormatedOIB>
    <izvorni_sadrzaj>
      <item>FOTO EDI d.o.o., OIB 28915670413 zastupanog po punomoćniku Edin Halilović</item>
    </izvorni_sadrzaj>
    <derivirana_varijabla naziv="DomainObject.Predmet.ProtuStrankaListFormatedOIB_1">
      <item>FOTO EDI d.o.o., OIB 28915670413 zastupanog po punomoćniku Edin Halilović</item>
    </derivirana_varijabla>
  </DomainObject.Predmet.ProtuStrankaListFormatedOIB>
  <DomainObject.Predmet.ProtuStrankaListFormatedWithAdress>
    <izvorni_sadrzaj>
      <item>FOTO EDI d.o.o., Stjepana i Antuna Radića 9, 44000 Sisak zastupanog po punomoćniku Edin Halilović</item>
    </izvorni_sadrzaj>
    <derivirana_varijabla naziv="DomainObject.Predmet.ProtuStrankaListFormatedWithAdress_1">
      <item>FOTO EDI d.o.o., Stjepana i Antuna Radića 9, 44000 Sisak zastupanog po punomoćniku Edin Halilović</item>
    </derivirana_varijabla>
  </DomainObject.Predmet.ProtuStrankaListFormatedWithAdress>
  <DomainObject.Predmet.ProtuStrankaListFormatedWithAdressOIB>
    <izvorni_sadrzaj>
      <item>FOTO EDI d.o.o., OIB 28915670413, Stjepana i Antuna Radića 9, 44000 Sisak zastupanog po punomoćniku Edin Halilović</item>
    </izvorni_sadrzaj>
    <derivirana_varijabla naziv="DomainObject.Predmet.ProtuStrankaListFormatedWithAdressOIB_1">
      <item>FOTO EDI d.o.o., OIB 28915670413, Stjepana i Antuna Radića 9, 44000 Sisak zastupanog po punomoćniku Edin Halilović</item>
    </derivirana_varijabla>
  </DomainObject.Predmet.ProtuStrankaListFormatedWithAdressOIB>
  <DomainObject.Predmet.ProtuStrankaListNazivFormated>
    <izvorni_sadrzaj>
      <item>FOTO EDI d.o.o.</item>
    </izvorni_sadrzaj>
    <derivirana_varijabla naziv="DomainObject.Predmet.ProtuStrankaListNazivFormated_1">
      <item>FOTO EDI d.o.o.</item>
    </derivirana_varijabla>
  </DomainObject.Predmet.ProtuStrankaListNazivFormated>
  <DomainObject.Predmet.ProtuStrankaListNazivFormatedOIB>
    <izvorni_sadrzaj>
      <item>FOTO EDI d.o.o., OIB 28915670413</item>
    </izvorni_sadrzaj>
    <derivirana_varijabla naziv="DomainObject.Predmet.ProtuStrankaListNazivFormatedOIB_1">
      <item>FOTO EDI d.o.o., OIB 28915670413</item>
    </derivirana_varijabla>
  </DomainObject.Predmet.ProtuStrankaListNazivFormatedOIB>
  <DomainObject.Predmet.OstaliListFormated>
    <izvorni_sadrzaj>
      <item>Edin Halilović punomoćnik sudionika u postupku FOTO EDI d.o.o.</item>
    </izvorni_sadrzaj>
    <derivirana_varijabla naziv="DomainObject.Predmet.OstaliListFormated_1">
      <item>Edin Halilović punomoćnik sudionika u postupku FOTO EDI d.o.o.</item>
    </derivirana_varijabla>
  </DomainObject.Predmet.OstaliListFormated>
  <DomainObject.Predmet.OstaliListFormatedOIB>
    <izvorni_sadrzaj>
      <item>Edin Halilović, OIB 97051148085 punomoćnik sudionika u postupku FOTO EDI d.o.o.</item>
    </izvorni_sadrzaj>
    <derivirana_varijabla naziv="DomainObject.Predmet.OstaliListFormatedOIB_1">
      <item>Edin Halilović, OIB 97051148085 punomoćnik sudionika u postupku FOTO EDI d.o.o.</item>
    </derivirana_varijabla>
  </DomainObject.Predmet.OstaliListFormatedOIB>
  <DomainObject.Predmet.OstaliListFormatedWithAdress>
    <izvorni_sadrzaj>
      <item>Edin Halilović, S. I A. Radića 9, 44000 Sisak punomoćnik sudionika u postupku FOTO EDI d.o.o.</item>
    </izvorni_sadrzaj>
    <derivirana_varijabla naziv="DomainObject.Predmet.OstaliListFormatedWithAdress_1">
      <item>Edin Halilović, S. I A. Radića 9, 44000 Sisak punomoćnik sudionika u postupku FOTO EDI d.o.o.</item>
    </derivirana_varijabla>
  </DomainObject.Predmet.OstaliListFormatedWithAdress>
  <DomainObject.Predmet.OstaliListFormatedWithAdressOIB>
    <izvorni_sadrzaj>
      <item>Edin Halilović, OIB 97051148085, S. I A. Radića 9, 44000 Sisak punomoćnik sudionika u postupku FOTO EDI d.o.o.</item>
    </izvorni_sadrzaj>
    <derivirana_varijabla naziv="DomainObject.Predmet.OstaliListFormatedWithAdressOIB_1">
      <item>Edin Halilović, OIB 97051148085, S. I A. Radića 9, 44000 Sisak punomoćnik sudionika u postupku FOTO EDI d.o.o.</item>
    </derivirana_varijabla>
  </DomainObject.Predmet.OstaliListFormatedWithAdressOIB>
  <DomainObject.Predmet.OstaliListNazivFormated>
    <izvorni_sadrzaj>
      <item>Edin Halilović</item>
    </izvorni_sadrzaj>
    <derivirana_varijabla naziv="DomainObject.Predmet.OstaliListNazivFormated_1">
      <item>Edin Halilović</item>
    </derivirana_varijabla>
  </DomainObject.Predmet.OstaliListNazivFormated>
  <DomainObject.Predmet.OstaliListNazivFormatedOIB>
    <izvorni_sadrzaj>
      <item>Edin Halilović, OIB 97051148085</item>
    </izvorni_sadrzaj>
    <derivirana_varijabla naziv="DomainObject.Predmet.OstaliListNazivFormatedOIB_1">
      <item>Edin Halilović, OIB 97051148085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EDI d.o.o.</izvorni_sadrzaj>
    <derivirana_varijabla naziv="DomainObject.Predmet.ProtustrankaIDrugi_1">FOTO 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EDI d.o.o., OIB 28915670413, Stjepana i Antuna Radića 9, 44000 Sisak</izvorni_sadrzaj>
    <derivirana_varijabla naziv="DomainObject.Predmet.ProtustrankaIDrugiAdressOIB_1">FOTO EDI d.o.o., OIB 28915670413, Stjepana i Antuna Radića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EDI d.o.o.</item>
      <item>Edin Halilović</item>
    </izvorni_sadrzaj>
    <derivirana_varijabla naziv="DomainObject.Predmet.SudioniciListNaziv_1">
      <item>FINA Regionalni centar Zagreb</item>
      <item>FOTO EDI d.o.o.</item>
      <item>Edin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EDI d.o.o., OIB 28915670413, Stjepana i Antuna Radića 9,44000 Sisak</item>
      <item>Edin Halilović, OIB 97051148085, S. I A. Radića 9,44000 Sisak</item>
    </izvorni_sadrzaj>
    <derivirana_varijabla naziv="DomainObject.Predmet.SudioniciListAdressOIB_1">
      <item>FINA Regionalni centar Zagreb, OIB 85821130368, Trg svibanjskih žrtava 1995. 1,10000 Zagreb</item>
      <item>FOTO EDI d.o.o., OIB 28915670413, Stjepana i Antuna Radića 9,44000 Sisak</item>
      <item>Edin Halilović, OIB 97051148085, S. I A. Radića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28915670413</item>
      <item>, OIB 97051148085</item>
    </izvorni_sadrzaj>
    <derivirana_varijabla naziv="DomainObject.Predmet.SudioniciListNazivOIB_1">
      <item>, OIB 85821130368</item>
      <item>, OIB 28915670413</item>
      <item>, OIB 97051148085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2015-12-23T10:25:00Z</dcterms:created>
  <dc:creator>ilukac</dc:creator>
  <cp:lastModifiedBy>Marija Kojić</cp:lastModifiedBy>
  <cp:lastPrinted>2015-12-23T10:18:00Z</cp:lastPrinted>
  <dcterms:modified xmlns:xsi="http://www.w3.org/2001/XMLSchema-instance" xsi:type="dcterms:W3CDTF">2015-12-23T10:25:00Z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