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2c4c" w14:paraId="f792c4c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Pr="00DE49DD">
        <w:rPr>
          <w:lang w:val="hr-HR"/>
        </w:rPr>
        <w:t>: 2</w:t>
      </w:r>
      <w:r w:rsidR="0083759D" w:rsidRPr="00DE49DD">
        <w:rPr>
          <w:lang w:val="hr-HR"/>
        </w:rPr>
        <w:t xml:space="preserve"> </w:t>
      </w:r>
      <w:r w:rsidR="00737C86" w:rsidRPr="00DE49DD">
        <w:rPr>
          <w:lang w:val="hr-HR"/>
        </w:rPr>
        <w:t>St-</w:t>
      </w:r>
      <w:r w:rsidR="00200192">
        <w:rPr>
          <w:lang w:val="hr-HR"/>
        </w:rPr>
        <w:t>1071/16-3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45703A">
        <w:t>,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200192">
        <w:t>FOND PLUS d.o.o., OIB: 99931094714, sa sjedištem u Frana Galovića 6, 48000 Koprivnica</w:t>
      </w:r>
      <w:r w:rsidR="00DD60D1" w:rsidRPr="00DE49DD">
        <w:t xml:space="preserve">, dana </w:t>
      </w:r>
      <w:r w:rsidR="00200192">
        <w:t>24</w:t>
      </w:r>
      <w:r w:rsidR="00DE49DD" w:rsidRPr="00DE49DD">
        <w:t xml:space="preserve">. </w:t>
      </w:r>
      <w:r w:rsidR="00200192">
        <w:t>listopada</w:t>
      </w:r>
      <w:r w:rsidR="00DD60D1" w:rsidRPr="00DE49DD">
        <w:t xml:space="preserve"> 2016</w:t>
      </w:r>
      <w:r w:rsidR="00920620" w:rsidRPr="00DE49DD">
        <w:t xml:space="preserve">. </w:t>
      </w:r>
      <w:r w:rsidR="00920620">
        <w:t>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 w:rsidRPr="00DE49DD">
        <w:t xml:space="preserve">dužnika </w:t>
      </w:r>
      <w:r w:rsidR="00200192">
        <w:t>FOND PLUS d.o.o., OIB: 99931094714, sa sjedištem u Frana Galovića 6, 48000 Koprivnica</w:t>
      </w:r>
      <w:r w:rsidR="00830E49" w:rsidRPr="00DE49DD">
        <w:t xml:space="preserve">, iznosi </w:t>
      </w:r>
      <w:r w:rsidR="00200192">
        <w:t>70.663.810,67</w:t>
      </w:r>
      <w:r w:rsidR="007A5B1B" w:rsidRPr="00DE49DD">
        <w:t xml:space="preserve"> </w:t>
      </w:r>
      <w:r w:rsidR="0020506B" w:rsidRPr="00DE49DD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</w:t>
      </w:r>
      <w:r w:rsidRPr="00DE49DD">
        <w:t xml:space="preserve">se </w:t>
      </w:r>
      <w:r w:rsidR="0045703A" w:rsidRPr="00DE49DD">
        <w:t>direktor</w:t>
      </w:r>
      <w:r w:rsidR="00DE49DD" w:rsidRPr="00DE49DD">
        <w:t>ica</w:t>
      </w:r>
      <w:r w:rsidR="002E00D7" w:rsidRPr="00DE49DD">
        <w:t xml:space="preserve"> dužnika</w:t>
      </w:r>
      <w:r w:rsidR="007A5B1B" w:rsidRPr="00DE49DD">
        <w:t xml:space="preserve"> </w:t>
      </w:r>
      <w:r w:rsidR="00200192">
        <w:t>Martina Kovač, OIB: 19427456438 iz Koprivnice, Ulica Vinka Česija 26</w:t>
      </w:r>
      <w:r w:rsidR="00220630" w:rsidRPr="00DE49DD">
        <w:t>,</w:t>
      </w:r>
      <w:r w:rsidR="00BB09D3" w:rsidRPr="00DE49DD">
        <w:t xml:space="preserve"> </w:t>
      </w:r>
      <w:r w:rsidR="00B42637" w:rsidRPr="00DE49DD">
        <w:t>da</w:t>
      </w:r>
      <w:r w:rsidRPr="00DE49DD">
        <w:t xml:space="preserve"> u roku od pet</w:t>
      </w:r>
      <w:r>
        <w:t>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703A">
        <w:t>direktor</w:t>
      </w:r>
      <w:r w:rsidR="00220630"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 w:rsidRPr="00DE49DD">
      <w:pPr>
        <w:jc w:val="center"/>
        <w:outlineLvl w:val="0"/>
        <w:rPr>
          <w:lang w:val="hr-HR"/>
        </w:rPr>
      </w:pPr>
    </w:p>
    <w:p w:rsidRDefault="005B010B" w:rsidP="005B010B" w:rsidR="005B010B" w:rsidRPr="00DE49DD">
      <w:pPr>
        <w:jc w:val="center"/>
        <w:outlineLvl w:val="0"/>
        <w:rPr>
          <w:lang w:val="hr-HR"/>
        </w:rPr>
      </w:pPr>
      <w:r w:rsidRPr="00DE49DD">
        <w:rPr>
          <w:lang w:val="hr-HR"/>
        </w:rPr>
        <w:t xml:space="preserve">U Varaždinu, </w:t>
      </w:r>
      <w:r w:rsidR="00200192">
        <w:rPr>
          <w:lang w:val="hr-HR"/>
        </w:rPr>
        <w:t>24</w:t>
      </w:r>
      <w:r w:rsidR="00DE49DD" w:rsidRPr="00DE49DD">
        <w:rPr>
          <w:lang w:val="hr-HR"/>
        </w:rPr>
        <w:t xml:space="preserve">. </w:t>
      </w:r>
      <w:r w:rsidR="00200192">
        <w:rPr>
          <w:lang w:val="hr-HR"/>
        </w:rPr>
        <w:t>listopada</w:t>
      </w:r>
      <w:r w:rsidR="00DE49DD" w:rsidRPr="00DE49DD">
        <w:rPr>
          <w:lang w:val="hr-HR"/>
        </w:rPr>
        <w:t xml:space="preserve"> </w:t>
      </w:r>
      <w:r w:rsidR="00DD60D1" w:rsidRPr="00DE49DD">
        <w:rPr>
          <w:lang w:val="hr-HR"/>
        </w:rPr>
        <w:t>2016</w:t>
      </w:r>
      <w:r w:rsidRPr="00DE49DD"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665719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</w:t>
      </w:r>
      <w:r w:rsidR="00A92AFD">
        <w:rPr>
          <w:lang w:val="hr-HR"/>
        </w:rPr>
        <w:t>:</w:t>
      </w:r>
    </w:p>
    <w:p w:rsidRDefault="003A7F3E" w:rsidP="00D418B4" w:rsidR="00665719">
      <w:pPr>
        <w:ind w:firstLine="720" w:left="3600"/>
        <w:jc w:val="center"/>
        <w:outlineLvl w:val="0"/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  <w:r w:rsidR="00AE6A1D">
        <w:rPr>
          <w:lang w:val="hr-HR"/>
        </w:rPr>
        <w:t>,v.r.</w:t>
      </w:r>
    </w:p>
    <w:p w:rsidRDefault="00665719" w:rsidP="006677DB" w:rsidR="0066571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A38" w:rsidP="007F64E0" w:rsidR="00A07A38">
      <w:r>
        <w:separator/>
      </w:r>
    </w:p>
  </w:endnote>
  <w:endnote w:id="0" w:type="continuationSeparator">
    <w:p w:rsidRDefault="00A07A38" w:rsidP="007F64E0" w:rsidR="00A07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A38" w:rsidP="007F64E0" w:rsidR="00A07A38">
      <w:r>
        <w:separator/>
      </w:r>
    </w:p>
  </w:footnote>
  <w:footnote w:id="0" w:type="continuationSeparator">
    <w:p w:rsidRDefault="00A07A38" w:rsidP="007F64E0" w:rsidR="00A07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5F4F" w:rsidRPr="00855F4F">
      <w:rPr>
        <w:noProof/>
        <w:lang w:val="hr-HR"/>
      </w:rPr>
      <w:t>2</w:t>
    </w:r>
    <w:r>
      <w:fldChar w:fldCharType="end"/>
    </w:r>
  </w:p>
  <w:p w:rsidRDefault="00200192" w:rsidP="00200192" w:rsidR="00200192">
    <w:pPr>
      <w:jc w:val="right"/>
      <w:outlineLvl w:val="0"/>
      <w:rPr>
        <w:lang w:val="hr-HR"/>
      </w:rPr>
    </w:pPr>
    <w:r>
      <w:rPr>
        <w:lang w:val="hr-HR"/>
      </w:rPr>
      <w:t>Poslovni broj</w:t>
    </w:r>
    <w:r w:rsidRPr="00DE49DD">
      <w:rPr>
        <w:lang w:val="hr-HR"/>
      </w:rPr>
      <w:t>: 2 St-</w:t>
    </w:r>
    <w:r>
      <w:rPr>
        <w:lang w:val="hr-HR"/>
      </w:rPr>
      <w:t>1071/16-3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22C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7A5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0192"/>
    <w:rsid w:val="0020506B"/>
    <w:rsid w:val="00220630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5703A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19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55F4F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07A38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6A1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93C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18B4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546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49DD"/>
    <w:rsid w:val="00DE6D7F"/>
    <w:rsid w:val="00DF1BA5"/>
    <w:rsid w:val="00E01002"/>
    <w:rsid w:val="00E02871"/>
    <w:rsid w:val="00E03E8E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00F2"/>
    <w:rsid w:val="00F11670"/>
    <w:rsid w:val="00F138C4"/>
    <w:rsid w:val="00F20BF1"/>
    <w:rsid w:val="00F232DC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FOND PLUS društvo s ograničenom odgovornošću za trgovinu i usluge</izvorni_sadrzaj>
    <derivirana_varijabla naziv="DomainObject.Predmet.ProtustrankaFormated_1">  FOND PLUS društvo s ograničenom odgovornošću za trgovinu i usluge</derivirana_varijabla>
  </DomainObject.Predmet.ProtustrankaFormated>
  <DomainObject.Predmet.ProtustrankaFormatedOIB>
    <izvorni_sadrzaj>  FOND PLUS društvo s ograničenom odgovornošću za trgovinu i usluge, OIB 99931094714</izvorni_sadrzaj>
    <derivirana_varijabla naziv="DomainObject.Predmet.ProtustrankaFormatedOIB_1">  FOND PLUS društvo s ograničenom odgovornošću za trgovinu i usluge, OIB 99931094714</derivirana_varijabla>
  </DomainObject.Predmet.ProtustrankaFormatedOIB>
  <DomainObject.Predmet.ProtustrankaFormatedWithAdress>
    <izvorni_sadrzaj> FOND PLUS društvo s ograničenom odgovornošću za trgovinu i usluge, Frana Galovića 6, 48000 Koprivnica</izvorni_sadrzaj>
    <derivirana_varijabla naziv="DomainObject.Predmet.ProtustrankaFormatedWithAdress_1"> FOND PLUS društvo s ograničenom odgovornošću za trgovinu i usluge, Frana Galovića 6, 48000 Koprivnica</derivirana_varijabla>
  </DomainObject.Predmet.ProtustrankaFormatedWithAdress>
  <DomainObject.Predmet.ProtustrankaFormatedWithAdressOIB>
    <izvorni_sadrzaj> FOND PLUS društvo s ograničenom odgovornošću za trgovinu i usluge, OIB 99931094714, Frana Galovića 6, 48000 Koprivnica</izvorni_sadrzaj>
    <derivirana_varijabla naziv="DomainObject.Predmet.ProtustrankaFormatedWithAdressOIB_1"> FOND PLUS društvo s ograničenom odgovornošću za trgovinu i usluge, OIB 99931094714, Frana Galovića 6, 48000 Koprivnica</derivirana_varijabla>
  </DomainObject.Predmet.ProtustrankaFormatedWithAdressOIB>
  <DomainObject.Predmet.ProtustrankaWithAdress>
    <izvorni_sadrzaj>FOND PLUS društvo s ograničenom odgovornošću za trgovinu i usluge Frana Galovića 6, 48000 Koprivnica</izvorni_sadrzaj>
    <derivirana_varijabla naziv="DomainObject.Predmet.ProtustrankaWithAdress_1">FOND PLUS društvo s ograničenom odgovornošću za trgovinu i usluge Frana Galovića 6, 48000 Koprivnica</derivirana_varijabla>
  </DomainObject.Predmet.ProtustrankaWithAdress>
  <DomainObject.Predmet.ProtustrankaWithAdressOIB>
    <izvorni_sadrzaj>FOND PLUS društvo s ograničenom odgovornošću za trgovinu i usluge, OIB 99931094714, Frana Galovića 6, 48000 Koprivnica</izvorni_sadrzaj>
    <derivirana_varijabla naziv="DomainObject.Predmet.ProtustrankaWithAdressOIB_1">FOND PLUS društvo s ograničenom odgovornošću za trgovinu i usluge, OIB 99931094714, Frana Galovića 6, 48000 Koprivnica</derivirana_varijabla>
  </DomainObject.Predmet.ProtustrankaWithAdressOIB>
  <DomainObject.Predmet.ProtustrankaNazivFormated>
    <izvorni_sadrzaj>FOND PLUS društvo s ograničenom odgovornošću za trgovinu i usluge</izvorni_sadrzaj>
    <derivirana_varijabla naziv="DomainObject.Predmet.ProtustrankaNazivFormated_1">FOND PLUS društvo s ograničenom odgovornošću za trgovinu i usluge</derivirana_varijabla>
  </DomainObject.Predmet.ProtustrankaNazivFormated>
  <DomainObject.Predmet.ProtustrankaNazivFormatedOIB>
    <izvorni_sadrzaj>FOND PLUS društvo s ograničenom odgovornošću za trgovinu i usluge, OIB 99931094714</izvorni_sadrzaj>
    <derivirana_varijabla naziv="DomainObject.Predmet.ProtustrankaNazivFormatedOIB_1">FOND PLUS društvo s ograničenom odgovornošću za trgovinu i usluge, OIB 99931094714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7066381067.00</izvorni_sadrzaj>
    <derivirana_varijabla naziv="DomainObject.Predmet.TrenutnaVrijednost_1">7066381067.00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FOND PLUS društvo s ograničenom odgovornošću za trgovinu i usluge</item>
    </izvorni_sadrzaj>
    <derivirana_varijabla naziv="DomainObject.Predmet.ProtuStrankaListFormated_1">
      <item>FOND PLUS društvo s ograničenom odgovornošću za trgovinu i usluge</item>
    </derivirana_varijabla>
  </DomainObject.Predmet.ProtuStrankaListFormated>
  <DomainObject.Predmet.ProtuStrankaListFormatedOIB>
    <izvorni_sadrzaj>
      <item>FOND PLUS društvo s ograničenom odgovornošću za trgovinu i usluge, OIB 99931094714</item>
    </izvorni_sadrzaj>
    <derivirana_varijabla naziv="DomainObject.Predmet.ProtuStrankaListFormatedOIB_1">
      <item>FOND PLUS društvo s ograničenom odgovornošću za trgovinu i usluge, OIB 99931094714</item>
    </derivirana_varijabla>
  </DomainObject.Predmet.ProtuStrankaListFormatedOIB>
  <DomainObject.Predmet.ProtuStrankaListFormatedWithAdress>
    <izvorni_sadrzaj>
      <item>FOND PLUS društvo s ograničenom odgovornošću za trgovinu i usluge, Frana Galovića 6, 48000 Koprivnica</item>
    </izvorni_sadrzaj>
    <derivirana_varijabla naziv="DomainObject.Predmet.ProtuStrankaListFormatedWithAdress_1">
      <item>FOND PLUS društvo s ograničenom odgovornošću za trgovinu i usluge, Frana Galovića 6, 48000 Koprivnica</item>
    </derivirana_varijabla>
  </DomainObject.Predmet.ProtuStrankaListFormatedWithAdress>
  <DomainObject.Predmet.ProtuStrankaListFormatedWithAdressOIB>
    <izvorni_sadrzaj>
      <item>FOND PLUS društvo s ograničenom odgovornošću za trgovinu i usluge, OIB 99931094714, Frana Galovića 6, 48000 Koprivnica</item>
    </izvorni_sadrzaj>
    <derivirana_varijabla naziv="DomainObject.Predmet.ProtuStrankaListFormatedWithAdressOIB_1">
      <item>FOND PLUS društvo s ograničenom odgovornošću za trgovinu i usluge, OIB 99931094714, Frana Galovića 6, 48000 Koprivnica</item>
    </derivirana_varijabla>
  </DomainObject.Predmet.ProtuStrankaListFormatedWithAdressOIB>
  <DomainObject.Predmet.ProtuStrankaListNazivFormated>
    <izvorni_sadrzaj>
      <item>FOND PLUS društvo s ograničenom odgovornošću za trgovinu i usluge</item>
    </izvorni_sadrzaj>
    <derivirana_varijabla naziv="DomainObject.Predmet.ProtuStrankaListNazivFormated_1">
      <item>FOND PLUS društvo s ograničenom odgovornošću za trgovinu i usluge</item>
    </derivirana_varijabla>
  </DomainObject.Predmet.ProtuStrankaListNazivFormated>
  <DomainObject.Predmet.ProtuStrankaListNazivFormatedOIB>
    <izvorni_sadrzaj>
      <item>FOND PLUS društvo s ograničenom odgovornošću za trgovinu i usluge, OIB 99931094714</item>
    </izvorni_sadrzaj>
    <derivirana_varijabla naziv="DomainObject.Predmet.ProtuStrankaListNazivFormatedOIB_1">
      <item>FOND PLUS društvo s ograničenom odgovornošću za trgovinu i usluge, OIB 99931094714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FOND PLUS društvo s ograničenom odgovornošću za trgovinu i usluge</izvorni_sadrzaj>
    <derivirana_varijabla naziv="DomainObject.Predmet.ProtustrankaIDrugi_1">FOND PLUS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FOND PLUS društvo s ograničenom odgovornošću za trgovinu i usluge, OIB 99931094714, Frana Galovića 6, 48000 Koprivnica</izvorni_sadrzaj>
    <derivirana_varijabla naziv="DomainObject.Predmet.ProtustrankaIDrugiAdressOIB_1">FOND PLUS društvo s ograničenom odgovornošću za trgovinu i usluge, OIB 99931094714, Frana Galovića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FOND PLUS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FOND PLUS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FOND PLUS društvo s ograničenom odgovornošću za trgovinu i usluge, OIB 99931094714, Frana Galovića 6,48000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FOND PLUS društvo s ograničenom odgovornošću za trgovinu i usluge, OIB 99931094714, Frana Galovića 6,48000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99931094714</item>
      <item>, OIB null</item>
    </izvorni_sadrzaj>
    <derivirana_varijabla naziv="DomainObject.Predmet.SudioniciListNazivOIB_1">
      <item>, OIB null</item>
      <item>, OIB 85821130368</item>
      <item>, OIB 99931094714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391</properties:Words>
  <properties:Characters>2087</properties:Characters>
  <properties:Lines>57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2016-10-24T08:07:00Z</dcterms:created>
  <dc:creator>user</dc:creator>
  <cp:lastModifiedBy>Marko Makaj</cp:lastModifiedBy>
  <cp:lastPrinted>2016-10-24T08:08:00Z</cp:lastPrinted>
  <dcterms:modified xmlns:xsi="http://www.w3.org/2001/XMLSchema-instance" xsi:type="dcterms:W3CDTF">2016-10-24T08:09:00Z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