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e3ad" w14:paraId="427e3a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616C2">
        <w:rPr>
          <w:b/>
          <w:lang w:val="hr-HR"/>
        </w:rPr>
        <w:t>2792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616C2">
        <w:rPr>
          <w:lang w:val="hr-HR"/>
        </w:rPr>
        <w:t>PLEASURE j.d.o.o. Split, Sućidar 5, OIB: 73710045969, MBS: 060300377</w:t>
      </w:r>
      <w:r w:rsidR="00634348">
        <w:rPr>
          <w:lang w:val="hr-HR"/>
        </w:rPr>
        <w:t xml:space="preserve">, dana </w:t>
      </w:r>
      <w:r w:rsidR="004E15F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616C2">
        <w:rPr>
          <w:lang w:val="hr-HR"/>
        </w:rPr>
        <w:t>PLEASURE j.d.o.o. Split, Sućidar 5, OIB: 73710045969, MBS: 060300377</w:t>
      </w:r>
      <w:r>
        <w:rPr>
          <w:lang w:val="hr-HR"/>
        </w:rPr>
        <w:t xml:space="preserve">. Skraćeni stečajni postupak je otvoren dana </w:t>
      </w:r>
      <w:r w:rsidR="004E15F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01A3F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B230D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616C2">
        <w:rPr>
          <w:lang w:val="hr-HR"/>
        </w:rPr>
        <w:t>PLEASURE j.d.o.o. Split, Sućidar 5, OIB: 73710045969, MBS: 060300377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67491">
        <w:rPr>
          <w:lang w:val="hr-HR"/>
        </w:rPr>
        <w:t>17.12.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616C2">
        <w:rPr>
          <w:lang w:val="hr-HR"/>
        </w:rPr>
        <w:t>PLEASURE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67491">
        <w:rPr>
          <w:lang w:val="hr-HR"/>
        </w:rPr>
        <w:t>643</w:t>
      </w:r>
      <w:r>
        <w:rPr>
          <w:lang w:val="hr-HR"/>
        </w:rPr>
        <w:t xml:space="preserve"> dan</w:t>
      </w:r>
      <w:r w:rsidR="00F67491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616C2">
        <w:rPr>
          <w:lang w:val="hr-HR"/>
        </w:rPr>
        <w:t>4.129,21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1399D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E15F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229B0" w:rsidRPr="00B229B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616C2">
      <w:t>2792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1399D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5F0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2E31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B230D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1A3F"/>
    <w:rsid w:val="00B02B3D"/>
    <w:rsid w:val="00B229B0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67491"/>
    <w:rsid w:val="00F743B3"/>
    <w:rsid w:val="00F75E2B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9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29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29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29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9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29B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29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29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St-2792/2015</izvorni_sadrzaj>
    <derivirana_varijabla naziv="DomainObject.Predmet.OznakaBroj_1">St-2792/2015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PLEASURE, jednostavno društvo s ograničenom odgovornošću za savjetovanje i usluge, putnička agencija</izvorni_sadrzaj>
    <derivirana_varijabla naziv="DomainObject.Predmet.ProtustrankaFormated_1">  PLEASURE, jednostavno društvo s ograničenom odgovornošću za savjetovanje i usluge, putnička agencija</derivirana_varijabla>
  </DomainObject.Predmet.ProtustrankaFormated>
  <DomainObject.Predmet.ProtustrankaFormatedOIB>
    <izvorni_sadrzaj>  PLEASURE, jednostavno društvo s ograničenom odgovornošću za savjetovanje i usluge, putnička agencija, OIB 73710045969</izvorni_sadrzaj>
    <derivirana_varijabla naziv="DomainObject.Predmet.ProtustrankaFormatedOIB_1">  PLEASURE, jednostavno društvo s ograničenom odgovornošću za savjetovanje i usluge, putnička agencija, OIB 73710045969</derivirana_varijabla>
  </DomainObject.Predmet.ProtustrankaFormatedOIB>
  <DomainObject.Predmet.ProtustrankaFormatedWithAdress>
    <izvorni_sadrzaj> PLEASURE, jednostavno društvo s ograničenom odgovornošću za savjetovanje i usluge, putnička agencija, Sućidar 5, 21000 Split</izvorni_sadrzaj>
    <derivirana_varijabla naziv="DomainObject.Predmet.ProtustrankaFormatedWithAdress_1"> PLEASURE, jednostavno društvo s ograničenom odgovornošću za savjetovanje i usluge, putnička agencija, Sućidar 5, 21000 Split</derivirana_varijabla>
  </DomainObject.Predmet.ProtustrankaFormatedWithAdress>
  <DomainObject.Predmet.ProtustrankaFormatedWithAdressOIB>
    <izvorni_sadrzaj> PLEASURE, jednostavno društvo s ograničenom odgovornošću za savjetovanje i usluge, putnička agencija, OIB 73710045969, Sućidar 5, 21000 Split</izvorni_sadrzaj>
    <derivirana_varijabla naziv="DomainObject.Predmet.ProtustrankaFormatedWithAdressOIB_1"> PLEASURE, jednostavno društvo s ograničenom odgovornošću za savjetovanje i usluge, putnička agencija, OIB 73710045969, Sućidar 5, 21000 Split</derivirana_varijabla>
  </DomainObject.Predmet.ProtustrankaFormatedWithAdressOIB>
  <DomainObject.Predmet.ProtustrankaWithAdress>
    <izvorni_sadrzaj>PLEASURE, jednostavno društvo s ograničenom odgovornošću za savjetovanje i usluge, putnička agencija Sućidar 5, 21000 Split</izvorni_sadrzaj>
    <derivirana_varijabla naziv="DomainObject.Predmet.ProtustrankaWithAdress_1">PLEASURE, jednostavno društvo s ograničenom odgovornošću za savjetovanje i usluge, putnička agencija Sućidar 5, 21000 Split</derivirana_varijabla>
  </DomainObject.Predmet.ProtustrankaWithAdress>
  <DomainObject.Predmet.ProtustrankaWithAdressOIB>
    <izvorni_sadrzaj>PLEASURE, jednostavno društvo s ograničenom odgovornošću za savjetovanje i usluge, putnička agencija, OIB 73710045969, Sućidar 5, 21000 Split</izvorni_sadrzaj>
    <derivirana_varijabla naziv="DomainObject.Predmet.ProtustrankaWithAdressOIB_1">PLEASURE, jednostavno društvo s ograničenom odgovornošću za savjetovanje i usluge, putnička agencija, OIB 73710045969, Sućidar 5, 21000 Split</derivirana_varijabla>
  </DomainObject.Predmet.ProtustrankaWithAdressOIB>
  <DomainObject.Predmet.ProtustrankaNazivFormated>
    <izvorni_sadrzaj>PLEASURE, jednostavno društvo s ograničenom odgovornošću za savjetovanje i usluge, putnička agencija</izvorni_sadrzaj>
    <derivirana_varijabla naziv="DomainObject.Predmet.ProtustrankaNazivFormated_1">PLEASURE, jednostavno društvo s ograničenom odgovornošću za savjetovanje i usluge, putnička agencija</derivirana_varijabla>
  </DomainObject.Predmet.ProtustrankaNazivFormated>
  <DomainObject.Predmet.ProtustrankaNazivFormatedOIB>
    <izvorni_sadrzaj>PLEASURE, jednostavno društvo s ograničenom odgovornošću za savjetovanje i usluge, putnička agencija, OIB 73710045969</izvorni_sadrzaj>
    <derivirana_varijabla naziv="DomainObject.Predmet.ProtustrankaNazivFormatedOIB_1">PLEASURE, jednostavno društvo s ograničenom odgovornošću za savjetovanje i usluge, putnička agencija, OIB 73710045969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4129.21</izvorni_sadrzaj>
    <derivirana_varijabla naziv="DomainObject.Predmet.TrenutnaVrijednost_1">4129.21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PLEASURE, jednostavno društvo s ograničenom odgovornošću za savjetovanje i usluge, putnička agencija</item>
    </izvorni_sadrzaj>
    <derivirana_varijabla naziv="DomainObject.Predmet.ProtuStrankaListFormated_1">
      <item>PLEASURE, jednostavno društvo s ograničenom odgovornošću za savjetovanje i usluge, putnička agencija</item>
    </derivirana_varijabla>
  </DomainObject.Predmet.ProtuStrankaListFormated>
  <DomainObject.Predmet.ProtuStrankaListFormatedOIB>
    <izvorni_sadrzaj>
      <item>PLEASURE, jednostavno društvo s ograničenom odgovornošću za savjetovanje i usluge, putnička agencija, OIB 73710045969</item>
    </izvorni_sadrzaj>
    <derivirana_varijabla naziv="DomainObject.Predmet.ProtuStrankaListFormatedOIB_1">
      <item>PLEASURE, jednostavno društvo s ograničenom odgovornošću za savjetovanje i usluge, putnička agencija, OIB 73710045969</item>
    </derivirana_varijabla>
  </DomainObject.Predmet.ProtuStrankaListFormatedOIB>
  <DomainObject.Predmet.ProtuStrankaListFormatedWithAdress>
    <izvorni_sadrzaj>
      <item>PLEASURE, jednostavno društvo s ograničenom odgovornošću za savjetovanje i usluge, putnička agencija, Sućidar 5, 21000 Split</item>
    </izvorni_sadrzaj>
    <derivirana_varijabla naziv="DomainObject.Predmet.ProtuStrankaListFormatedWithAdress_1">
      <item>PLEASURE, jednostavno društvo s ograničenom odgovornošću za savjetovanje i usluge, putnička agencija, Sućidar 5, 21000 Split</item>
    </derivirana_varijabla>
  </DomainObject.Predmet.ProtuStrankaListFormatedWithAdress>
  <DomainObject.Predmet.ProtuStrankaListFormatedWithAdressOIB>
    <izvorni_sadrzaj>
      <item>PLEASURE, jednostavno društvo s ograničenom odgovornošću za savjetovanje i usluge, putnička agencija, OIB 73710045969, Sućidar 5, 21000 Split</item>
    </izvorni_sadrzaj>
    <derivirana_varijabla naziv="DomainObject.Predmet.ProtuStrankaListFormatedWithAdressOIB_1">
      <item>PLEASURE, jednostavno društvo s ograničenom odgovornošću za savjetovanje i usluge, putnička agencija, OIB 73710045969, Sućidar 5, 21000 Split</item>
    </derivirana_varijabla>
  </DomainObject.Predmet.ProtuStrankaListFormatedWithAdressOIB>
  <DomainObject.Predmet.ProtuStrankaListNazivFormated>
    <izvorni_sadrzaj>
      <item>PLEASURE, jednostavno društvo s ograničenom odgovornošću za savjetovanje i usluge, putnička agencija</item>
    </izvorni_sadrzaj>
    <derivirana_varijabla naziv="DomainObject.Predmet.ProtuStrankaListNazivFormated_1">
      <item>PLEASURE, jednostavno društvo s ograničenom odgovornošću za savjetovanje i usluge, putnička agencija</item>
    </derivirana_varijabla>
  </DomainObject.Predmet.ProtuStrankaListNazivFormated>
  <DomainObject.Predmet.ProtuStrankaListNazivFormatedOIB>
    <izvorni_sadrzaj>
      <item>PLEASURE, jednostavno društvo s ograničenom odgovornošću za savjetovanje i usluge, putnička agencija, OIB 73710045969</item>
    </izvorni_sadrzaj>
    <derivirana_varijabla naziv="DomainObject.Predmet.ProtuStrankaListNazivFormatedOIB_1">
      <item>PLEASURE, jednostavno društvo s ograničenom odgovornošću za savjetovanje i usluge, putnička agencija, OIB 73710045969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PLEASURE, jednostavno društvo s ograničenom odgovornošću za savjetovanje i usluge, putnička agencija</izvorni_sadrzaj>
    <derivirana_varijabla naziv="DomainObject.Predmet.ProtustrankaIDrugi_1">PLEASURE, jednostavno društvo s ograničenom odgovornošću za savjetovanje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PLEASURE, jednostavno društvo s ograničenom odgovornošću za savjetovanje i usluge, putnička agencija, OIB 73710045969, Sućidar 5, 21000 Split</izvorni_sadrzaj>
    <derivirana_varijabla naziv="DomainObject.Predmet.ProtustrankaIDrugiAdressOIB_1">PLEASURE, jednostavno društvo s ograničenom odgovornošću za savjetovanje i usluge, putnička agencija, OIB 73710045969, Sućidar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PLEASURE, jednostavno društvo s ograničenom odgovornošću za savjetovanje i usluge, putnička agencija</item>
      <item>FINANCIJSKA AGENCIJA, RC SPLIT</item>
    </izvorni_sadrzaj>
    <derivirana_varijabla naziv="DomainObject.Predmet.SudioniciListNaziv_1">
      <item>PLEASURE, jednostavno društvo s ograničenom odgovornošću za savjetovanje i usluge, putnička agencija</item>
      <item>FINANCIJSKA AGENCIJA, RC SPLIT</item>
    </derivirana_varijabla>
  </DomainObject.Predmet.SudioniciListNaziv>
  <DomainObject.Predmet.SudioniciListAdressOIB>
    <izvorni_sadrzaj>
      <item>PLEASURE, jednostavno društvo s ograničenom odgovornošću za savjetovanje i usluge, putnička agencija, OIB 73710045969, Sućidar 5,21000 Split</item>
      <item>FINANCIJSKA AGENCIJA, RC SPLIT, OIB 85821130368, Mažuranićevo šetalište 24 b,21000 Split</item>
    </izvorni_sadrzaj>
    <derivirana_varijabla naziv="DomainObject.Predmet.SudioniciListAdressOIB_1">
      <item>PLEASURE, jednostavno društvo s ograničenom odgovornošću za savjetovanje i usluge, putnička agencija, OIB 73710045969, Sućidar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73710045969</item>
      <item>, OIB 85821130368</item>
    </izvorni_sadrzaj>
    <derivirana_varijabla naziv="DomainObject.Predmet.SudioniciListNazivOIB_1">
      <item>, OIB 73710045969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EBC6A-4A15-4727-90F0-2088FCAE9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3986</properties:Characters>
  <properties:Lines>108</properties:Lines>
  <properties:Paragraphs>35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2016-03-29T07:48:00Z</cp:lastPrinted>
  <dcterms:modified xmlns:xsi="http://www.w3.org/2001/XMLSchema-instance" xsi:type="dcterms:W3CDTF">2016-03-29T07:48:00Z</dcterms:modified>
  <cp:revision>229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