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a2b91f9" w14:textId="a2b91f9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97D15">
        <w:rPr>
          <w:szCs w:val="24"/>
        </w:rPr>
        <w:t>87. St-989/2019</w:t>
      </w:r>
    </w:p>
    <w:p w:rsidR="00E13F99" w:rsidP="00E13F99" w:rsidRDefault="00E13F99">
      <w:pPr>
        <w:jc w:val="both"/>
      </w:pPr>
    </w:p>
    <w:p w:rsidR="00C55B47" w:rsidP="00C55B47" w:rsidRDefault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F35D8C" w:rsidR="00E13F99" w:rsidP="00E13F99" w:rsidRDefault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Pr="00FD4648" w:rsidR="005C4C7F">
        <w:t>OIB</w:t>
      </w:r>
      <w:proofErr w:type="spellEnd"/>
      <w:r w:rsidRPr="00FD4648" w:rsidR="005C4C7F">
        <w:t xml:space="preserve"> 85821130368, </w:t>
      </w:r>
      <w:r w:rsidRPr="00FD4648">
        <w:t>Zagre</w:t>
      </w:r>
      <w:r w:rsidRPr="00FD4648" w:rsidR="005C4C7F">
        <w:t>b, Ulica grada Vukovara 70,</w:t>
      </w:r>
      <w:r>
        <w:t xml:space="preserve"> za otvaranje stečajnog postupka nad dužnikom </w:t>
      </w:r>
      <w:proofErr w:type="spellStart"/>
      <w:r w:rsidR="002D76D3">
        <w:rPr>
          <w:szCs w:val="24"/>
        </w:rPr>
        <w:t>SANIPLANT</w:t>
      </w:r>
      <w:proofErr w:type="spellEnd"/>
      <w:r w:rsidR="002D76D3">
        <w:rPr>
          <w:szCs w:val="24"/>
        </w:rPr>
        <w:t xml:space="preserve"> d.o.o., </w:t>
      </w:r>
      <w:proofErr w:type="spellStart"/>
      <w:r w:rsidR="002D76D3">
        <w:rPr>
          <w:szCs w:val="24"/>
        </w:rPr>
        <w:t>OIB</w:t>
      </w:r>
      <w:proofErr w:type="spellEnd"/>
      <w:r w:rsidR="002D76D3">
        <w:rPr>
          <w:szCs w:val="24"/>
        </w:rPr>
        <w:t xml:space="preserve"> 23840987710, </w:t>
      </w:r>
      <w:proofErr w:type="spellStart"/>
      <w:r w:rsidR="002D76D3">
        <w:rPr>
          <w:szCs w:val="24"/>
        </w:rPr>
        <w:t>Dijaneš</w:t>
      </w:r>
      <w:proofErr w:type="spellEnd"/>
      <w:r w:rsidR="002D76D3">
        <w:rPr>
          <w:szCs w:val="24"/>
        </w:rPr>
        <w:t xml:space="preserve">, </w:t>
      </w:r>
      <w:proofErr w:type="spellStart"/>
      <w:r w:rsidR="002D76D3">
        <w:rPr>
          <w:szCs w:val="24"/>
        </w:rPr>
        <w:t>Dijaneš</w:t>
      </w:r>
      <w:proofErr w:type="spellEnd"/>
      <w:r w:rsidR="002D76D3">
        <w:rPr>
          <w:szCs w:val="24"/>
        </w:rPr>
        <w:t xml:space="preserve"> 25</w:t>
      </w:r>
      <w:r w:rsidRPr="00E13F99">
        <w:t>,</w:t>
      </w:r>
      <w:r>
        <w:t xml:space="preserve"> </w:t>
      </w:r>
      <w:r w:rsidR="00D97D15">
        <w:t>6. rujna</w:t>
      </w:r>
      <w:r w:rsidRPr="00F35D8C">
        <w:t xml:space="preserve">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proofErr w:type="spellStart"/>
      <w:r w:rsidR="00D97D15">
        <w:rPr>
          <w:szCs w:val="24"/>
        </w:rPr>
        <w:t>SANIPLANT</w:t>
      </w:r>
      <w:proofErr w:type="spellEnd"/>
      <w:r w:rsidR="00D97D15">
        <w:rPr>
          <w:szCs w:val="24"/>
        </w:rPr>
        <w:t xml:space="preserve"> d.o.o., </w:t>
      </w:r>
      <w:proofErr w:type="spellStart"/>
      <w:r w:rsidR="00D97D15">
        <w:rPr>
          <w:szCs w:val="24"/>
        </w:rPr>
        <w:t>OIB</w:t>
      </w:r>
      <w:proofErr w:type="spellEnd"/>
      <w:r w:rsidR="00D97D15">
        <w:rPr>
          <w:szCs w:val="24"/>
        </w:rPr>
        <w:t xml:space="preserve"> 23840987710, </w:t>
      </w:r>
      <w:proofErr w:type="spellStart"/>
      <w:r w:rsidR="00D97D15">
        <w:rPr>
          <w:szCs w:val="24"/>
        </w:rPr>
        <w:t>Dijaneš</w:t>
      </w:r>
      <w:proofErr w:type="spellEnd"/>
      <w:r w:rsidR="00D97D15">
        <w:rPr>
          <w:szCs w:val="24"/>
        </w:rPr>
        <w:t xml:space="preserve">, </w:t>
      </w:r>
      <w:proofErr w:type="spellStart"/>
      <w:r w:rsidR="00D97D15">
        <w:rPr>
          <w:szCs w:val="24"/>
        </w:rPr>
        <w:t>Dijaneš</w:t>
      </w:r>
      <w:proofErr w:type="spellEnd"/>
      <w:r w:rsidR="00D97D15">
        <w:rPr>
          <w:szCs w:val="24"/>
        </w:rPr>
        <w:t xml:space="preserve"> 25</w:t>
      </w:r>
      <w:r>
        <w:t>.</w:t>
      </w:r>
    </w:p>
    <w:p w:rsidR="00473E84" w:rsidP="00E13F99" w:rsidRDefault="00473E84">
      <w:pPr>
        <w:jc w:val="both"/>
      </w:pPr>
    </w:p>
    <w:p w:rsidRPr="00F35D8C" w:rsidR="00E13F99" w:rsidP="00473E84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D97D15">
        <w:t>6. rujna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E13F99" w:rsidP="00E13F99" w:rsidRDefault="00E13F99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0853EA" w:rsidP="000853EA" w:rsidRDefault="000853EA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="00E13F99" w:rsidP="00F274CB" w:rsidRDefault="00473E84">
      <w:pPr>
        <w:pStyle w:val="Odlomakpopisa"/>
        <w:numPr>
          <w:ilvl w:val="0"/>
          <w:numId w:val="1"/>
        </w:numPr>
        <w:jc w:val="both"/>
      </w:pPr>
      <w:r>
        <w:t>FINA</w:t>
      </w:r>
    </w:p>
    <w:p w:rsidR="00473E84" w:rsidP="00F274CB" w:rsidRDefault="00473E84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="00A24E67" w:rsidP="00E13F99" w:rsidRDefault="00A24E67">
      <w:pPr>
        <w:jc w:val="both"/>
      </w:pP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1E4977"/>
    <w:rsid w:val="002D76D3"/>
    <w:rsid w:val="00325B56"/>
    <w:rsid w:val="00350BBC"/>
    <w:rsid w:val="00371E92"/>
    <w:rsid w:val="00437EC6"/>
    <w:rsid w:val="00473E84"/>
    <w:rsid w:val="005C4C7F"/>
    <w:rsid w:val="008239EC"/>
    <w:rsid w:val="009B4E32"/>
    <w:rsid w:val="00A108F3"/>
    <w:rsid w:val="00A24E67"/>
    <w:rsid w:val="00B2480F"/>
    <w:rsid w:val="00B43929"/>
    <w:rsid w:val="00BC3073"/>
    <w:rsid w:val="00C37BD9"/>
    <w:rsid w:val="00C55B47"/>
    <w:rsid w:val="00D97D15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7B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BD9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BD9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BD9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BD9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St-989/2019</izvorni_sadrzaj>
    <derivirana_varijabla naziv="DomainObject.Predmet.OznakaBroj_1">St-989/2019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SANIPLANT d.o.o. zastupanog po punomoćniku Kristijan Novosel; Danijela Novosel</izvorni_sadrzaj>
    <derivirana_varijabla naziv="DomainObject.Predmet.ProtustrankaFormated_1">  SANIPLANT d.o.o. zastupanog po punomoćniku Kristijan Novosel; Danijela Novosel</derivirana_varijabla>
  </DomainObject.Predmet.ProtustrankaFormated>
  <DomainObject.Predmet.ProtustrankaFormatedOIB>
    <izvorni_sadrzaj>  SANIPLANT d.o.o., OIB 23840987710 zastupanog po punomoćniku Kristijan Novosel; Danijela Novosel</izvorni_sadrzaj>
    <derivirana_varijabla naziv="DomainObject.Predmet.ProtustrankaFormatedOIB_1">  SANIPLANT d.o.o., OIB 23840987710 zastupanog po punomoćniku Kristijan Novosel; Danijela Novosel</derivirana_varijabla>
  </DomainObject.Predmet.ProtustrankaFormatedOIB>
  <DomainObject.Predmet.ProtustrankaFormatedWithAdress>
    <izvorni_sadrzaj> SANIPLANT d.o.o., Dijaneš 25, 10340 Dijaneš zastupanog po punomoćniku Kristijan Novosel; Danijela Novosel</izvorni_sadrzaj>
    <derivirana_varijabla naziv="DomainObject.Predmet.ProtustrankaFormatedWithAdress_1"> SANIPLANT d.o.o., Dijaneš 25, 10340 Dijaneš zastupanog po punomoćniku Kristijan Novosel; Danijela Novosel</derivirana_varijabla>
  </DomainObject.Predmet.ProtustrankaFormatedWithAdress>
  <DomainObject.Predmet.ProtustrankaFormatedWithAdressOIB>
    <izvorni_sadrzaj> SANIPLANT d.o.o., OIB 23840987710, Dijaneš 25, 10340 Dijaneš zastupanog po punomoćniku Kristijan Novosel; Danijela Novosel</izvorni_sadrzaj>
    <derivirana_varijabla naziv="DomainObject.Predmet.ProtustrankaFormatedWithAdressOIB_1"> SANIPLANT d.o.o., OIB 23840987710, Dijaneš 25, 10340 Dijaneš zastupanog po punomoćniku Kristijan Novosel; Danijela Novosel</derivirana_varijabla>
  </DomainObject.Predmet.ProtustrankaFormatedWithAdressOIB>
  <DomainObject.Predmet.ProtustrankaWithAdress>
    <izvorni_sadrzaj>SANIPLANT d.o.o. Dijaneš 25, 10340 Dijaneš</izvorni_sadrzaj>
    <derivirana_varijabla naziv="DomainObject.Predmet.ProtustrankaWithAdress_1">SANIPLANT d.o.o. Dijaneš 25, 10340 Dijaneš</derivirana_varijabla>
  </DomainObject.Predmet.ProtustrankaWithAdress>
  <DomainObject.Predmet.ProtustrankaWithAdressOIB>
    <izvorni_sadrzaj>SANIPLANT d.o.o., OIB 23840987710, Dijaneš 25, 10340 Dijaneš</izvorni_sadrzaj>
    <derivirana_varijabla naziv="DomainObject.Predmet.ProtustrankaWithAdressOIB_1">SANIPLANT d.o.o., OIB 23840987710, Dijaneš 25, 10340 Dijaneš</derivirana_varijabla>
  </DomainObject.Predmet.ProtustrankaWithAdressOIB>
  <DomainObject.Predmet.ProtustrankaNazivFormated>
    <izvorni_sadrzaj>SANIPLANT d.o.o.</izvorni_sadrzaj>
    <derivirana_varijabla naziv="DomainObject.Predmet.ProtustrankaNazivFormated_1">SANIPLANT d.o.o.</derivirana_varijabla>
  </DomainObject.Predmet.ProtustrankaNazivFormated>
  <DomainObject.Predmet.ProtustrankaNazivFormatedOIB>
    <izvorni_sadrzaj>SANIPLANT d.o.o., OIB 23840987710</izvorni_sadrzaj>
    <derivirana_varijabla naziv="DomainObject.Predmet.ProtustrankaNazivFormatedOIB_1">SANIPLANT d.o.o., OIB 23840987710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SANIPLANT d.o.o. zastupanog po punomoćniku Kristijan Novosel; Danijela Novosel</item>
    </izvorni_sadrzaj>
    <derivirana_varijabla naziv="DomainObject.Predmet.ProtuStrankaListFormated_1">
      <item>SANIPLANT d.o.o. zastupanog po punomoćniku Kristijan Novosel; Danijela Novosel</item>
    </derivirana_varijabla>
  </DomainObject.Predmet.ProtuStrankaListFormated>
  <DomainObject.Predmet.ProtuStrankaListFormatedOIB>
    <izvorni_sadrzaj>
      <item>SANIPLANT d.o.o., OIB 23840987710 zastupanog po punomoćniku Kristijan Novosel; Danijela Novosel</item>
    </izvorni_sadrzaj>
    <derivirana_varijabla naziv="DomainObject.Predmet.ProtuStrankaListFormatedOIB_1">
      <item>SANIPLANT d.o.o., OIB 23840987710 zastupanog po punomoćniku Kristijan Novosel; Danijela Novosel</item>
    </derivirana_varijabla>
  </DomainObject.Predmet.ProtuStrankaListFormatedOIB>
  <DomainObject.Predmet.ProtuStrankaListFormatedWithAdress>
    <izvorni_sadrzaj>
      <item>SANIPLANT d.o.o., Dijaneš 25, 10340 Dijaneš zastupanog po punomoćniku Kristijan Novosel; Danijela Novosel</item>
    </izvorni_sadrzaj>
    <derivirana_varijabla naziv="DomainObject.Predmet.ProtuStrankaListFormatedWithAdress_1">
      <item>SANIPLANT d.o.o., Dijaneš 25, 10340 Dijaneš zastupanog po punomoćniku Kristijan Novosel; Danijela Novosel</item>
    </derivirana_varijabla>
  </DomainObject.Predmet.ProtuStrankaListFormatedWithAdress>
  <DomainObject.Predmet.ProtuStrankaListFormatedWithAdressOIB>
    <izvorni_sadrzaj>
      <item>SANIPLANT d.o.o., OIB 23840987710, Dijaneš 25, 10340 Dijaneš zastupanog po punomoćniku Kristijan Novosel; Danijela Novosel</item>
    </izvorni_sadrzaj>
    <derivirana_varijabla naziv="DomainObject.Predmet.ProtuStrankaListFormatedWithAdressOIB_1">
      <item>SANIPLANT d.o.o., OIB 23840987710, Dijaneš 25, 10340 Dijaneš zastupanog po punomoćniku Kristijan Novosel; Danijela Novosel</item>
    </derivirana_varijabla>
  </DomainObject.Predmet.ProtuStrankaListFormatedWithAdressOIB>
  <DomainObject.Predmet.ProtuStrankaListNazivFormated>
    <izvorni_sadrzaj>
      <item>SANIPLANT d.o.o.</item>
    </izvorni_sadrzaj>
    <derivirana_varijabla naziv="DomainObject.Predmet.ProtuStrankaListNazivFormated_1">
      <item>SANIPLANT d.o.o.</item>
    </derivirana_varijabla>
  </DomainObject.Predmet.ProtuStrankaListNazivFormated>
  <DomainObject.Predmet.ProtuStrankaListNazivFormatedOIB>
    <izvorni_sadrzaj>
      <item>SANIPLANT d.o.o., OIB 23840987710</item>
    </izvorni_sadrzaj>
    <derivirana_varijabla naziv="DomainObject.Predmet.ProtuStrankaListNazivFormatedOIB_1">
      <item>SANIPLANT d.o.o., OIB 23840987710</item>
    </derivirana_varijabla>
  </DomainObject.Predmet.ProtuStrankaListNazivFormatedOIB>
  <DomainObject.Predmet.OstaliListFormated>
    <izvorni_sadrzaj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izvorni_sadrzaj>
    <derivirana_varijabla naziv="DomainObject.Predmet.OstaliListFormated_1"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derivirana_varijabla>
  </DomainObject.Predmet.OstaliListFormated>
  <DomainObject.Predmet.OstaliListFormatedOIB>
    <izvorni_sadrzaj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izvorni_sadrzaj>
    <derivirana_varijabla naziv="DomainObject.Predmet.OstaliListFormatedOIB_1"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Kristijan Novosel</item>
      <item>Danijela Novosel</item>
      <item>Raiffeisenbank Austria d.d.</item>
      <item>ZAGREBAČKA BANKA DIONIČKO DRUŠTVO</item>
    </izvorni_sadrzaj>
    <derivirana_varijabla naziv="DomainObject.Predmet.OstaliListNazivFormated_1">
      <item>Kristijan Novosel</item>
      <item>Danijela Novosel</item>
      <item>Raiffeisenbank Austria d.d.</item>
      <item>ZAGREBAČKA BANKA DIONIČKO DRUŠTVO</item>
    </derivirana_varijabla>
  </DomainObject.Predmet.OstaliListNazivFormated>
  <DomainObject.Predmet.OstaliListNazivFormatedOIB>
    <izvorni_sadrzaj>
      <item>Kristijan Novosel, OIB 76056082584</item>
      <item>Danijela Novosel, OIB 29060228589</item>
      <item>Raiffeisenbank Austria d.d., OIB 53056966535</item>
      <item>ZAGREBAČKA BANKA DIONIČKO DRUŠTVO, OIB 92963223473</item>
    </izvorni_sadrzaj>
    <derivirana_varijabla naziv="DomainObject.Predmet.OstaliListNazivFormatedOIB_1">
      <item>Kristijan Novosel, OIB 76056082584</item>
      <item>Danijela Novosel, OIB 29060228589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SANIPLANT d.o.o.</izvorni_sadrzaj>
    <derivirana_varijabla naziv="DomainObject.Predmet.ProtustrankaIDrugi_1">SANIPLANT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SANIPLANT d.o.o., OIB 23840987710, Dijaneš 25, 10340 Dijaneš</izvorni_sadrzaj>
    <derivirana_varijabla naziv="DomainObject.Predmet.ProtustrankaIDrugiAdressOIB_1">SANIPLANT d.o.o., OIB 23840987710, Dijaneš 25,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SANIPLANT d.o.o.</item>
      <item>Kristijan Novosel</item>
      <item>Danijela Novosel</item>
      <item>Raiffeisenbank Austria d.d.</item>
      <item>ZAGREBAČKA BANKA DIONIČKO DRUŠTVO</item>
    </izvorni_sadrzaj>
    <derivirana_varijabla naziv="DomainObject.Predmet.SudioniciListNaziv_1">
      <item>FINA Regionalni centar Zagreb</item>
      <item>SANIPLANT d.o.o.</item>
      <item>Kristijan Novosel</item>
      <item>Danijela Novosel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23840987710</item>
      <item>, OIB 76056082584</item>
      <item>, OIB 29060228589</item>
      <item>, OIB 53056966535</item>
      <item>, OIB 92963223473</item>
    </izvorni_sadrzaj>
    <derivirana_varijabla naziv="DomainObject.Predmet.SudioniciListNazivOIB_1">
      <item>, OIB 85821130368</item>
      <item>, OIB 23840987710</item>
      <item>, OIB 76056082584</item>
      <item>, OIB 29060228589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12. srpnja 2019.</izvorni_sadrzaj>
    <derivirana_varijabla naziv="DomainObject.PredzadnjaOdlukaIzPredmeta.DatumDonosenjaOdluke_1">12. srpnja 2019.</derivirana_varijabla>
  </DomainObject.PredzadnjaOdlukaIzPredmeta.DatumDonosenjaOdluke>
  <DomainObject.PredzadnjaOdlukaIzPredmeta.Oznaka>
    <izvorni_sadrzaj>St-989/2019-15</izvorni_sadrzaj>
    <derivirana_varijabla naziv="DomainObject.PredzadnjaOdlukaIzPredmeta.Oznaka_1">St-989/2019-15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165</properties:Words>
  <properties:Characters>766</properties:Characters>
  <properties:Lines>42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2019-09-06T09:42:00Z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(Zaključak_FINI_Očevidnik.docx)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