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4a33" w14:paraId="eb04a33" w:rsidRDefault="009B6A89" w:rsidP="009B6A89" w:rsidR="009B6A89" w:rsidRPr="00E82613">
      <w:pPr>
        <w:tabs>
          <w:tab w:pos="709" w:val="left"/>
        </w:tabs>
        <w15:collapsed w:val="false"/>
      </w:pPr>
      <w:bookmarkStart w:name="_GoBack" w:id="0"/>
      <w:bookmarkEnd w:id="0"/>
      <w:r w:rsidRPr="00E8261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A89" w:rsidP="009B6A89" w:rsidR="009B6A89" w:rsidRPr="00E82613">
      <w:pPr>
        <w:tabs>
          <w:tab w:pos="709" w:val="left"/>
        </w:tabs>
        <w:jc w:val="both"/>
      </w:pPr>
    </w:p>
    <w:p w:rsidRDefault="009B6A89" w:rsidP="009B6A89" w:rsidR="009B6A89" w:rsidRPr="00E82613">
      <w:pPr>
        <w:tabs>
          <w:tab w:pos="709" w:val="left"/>
        </w:tabs>
        <w:jc w:val="both"/>
      </w:pPr>
      <w:r w:rsidRPr="00E82613">
        <w:t>REPUBLIKA HRVATSKA</w:t>
      </w:r>
    </w:p>
    <w:p w:rsidRDefault="009B6A89" w:rsidP="009B6A89" w:rsidR="009B6A89" w:rsidRPr="00E82613">
      <w:pPr>
        <w:tabs>
          <w:tab w:pos="709" w:val="left"/>
        </w:tabs>
        <w:jc w:val="both"/>
      </w:pPr>
      <w:r w:rsidRPr="00E82613">
        <w:t>TRGOVAČKI SUD U ZAGREBU</w:t>
      </w:r>
    </w:p>
    <w:p w:rsidRDefault="009B6A89" w:rsidP="009B6A89" w:rsidR="009B6A89" w:rsidRPr="00E82613">
      <w:pPr>
        <w:tabs>
          <w:tab w:pos="709" w:val="left"/>
        </w:tabs>
        <w:jc w:val="both"/>
      </w:pPr>
      <w:r w:rsidRPr="00E82613">
        <w:t>Zagreb, Amruševa 2/II</w:t>
      </w:r>
    </w:p>
    <w:p w:rsidRDefault="009B6A89" w:rsidP="009B6A89" w:rsidR="009B6A89" w:rsidRPr="00E82613">
      <w:pPr>
        <w:tabs>
          <w:tab w:pos="709" w:val="left"/>
        </w:tabs>
        <w:jc w:val="right"/>
      </w:pPr>
      <w:r w:rsidRPr="00E82613">
        <w:t>42. St-</w:t>
      </w:r>
      <w:r>
        <w:t>93/2019-8</w:t>
      </w:r>
    </w:p>
    <w:p w:rsidRDefault="009B6A89" w:rsidP="009B6A89" w:rsidR="009B6A89">
      <w:pPr>
        <w:tabs>
          <w:tab w:pos="709" w:val="left"/>
        </w:tabs>
        <w:jc w:val="right"/>
      </w:pPr>
    </w:p>
    <w:p w:rsidRDefault="009B6A89" w:rsidP="009B6A89" w:rsidR="009B6A89" w:rsidRPr="00E82613">
      <w:pPr>
        <w:tabs>
          <w:tab w:pos="709" w:val="left"/>
        </w:tabs>
        <w:jc w:val="right"/>
      </w:pPr>
    </w:p>
    <w:p w:rsidRDefault="009B6A89" w:rsidP="009B6A89" w:rsidR="009B6A89" w:rsidRPr="00E82613">
      <w:pPr>
        <w:tabs>
          <w:tab w:pos="709" w:val="left"/>
        </w:tabs>
        <w:jc w:val="center"/>
      </w:pPr>
      <w:r w:rsidRPr="00E82613">
        <w:t>R E P U B L I K A   H R V A T S K A</w:t>
      </w:r>
    </w:p>
    <w:p w:rsidRDefault="009B6A89" w:rsidP="009B6A89" w:rsidR="009B6A89" w:rsidRPr="00E82613">
      <w:pPr>
        <w:tabs>
          <w:tab w:pos="709" w:val="left"/>
        </w:tabs>
        <w:jc w:val="center"/>
      </w:pPr>
    </w:p>
    <w:p w:rsidRDefault="009B6A89" w:rsidP="009B6A89" w:rsidR="009B6A89" w:rsidRPr="00E82613">
      <w:pPr>
        <w:tabs>
          <w:tab w:pos="709" w:val="left"/>
        </w:tabs>
        <w:jc w:val="center"/>
      </w:pPr>
      <w:r w:rsidRPr="00E82613">
        <w:t>R J E Š E N J E</w:t>
      </w:r>
    </w:p>
    <w:p w:rsidRDefault="009B6A89" w:rsidP="009B6A89" w:rsidR="009B6A89" w:rsidRPr="00E82613">
      <w:pPr>
        <w:tabs>
          <w:tab w:pos="709" w:val="left"/>
        </w:tabs>
        <w:jc w:val="both"/>
      </w:pPr>
    </w:p>
    <w:p w:rsidRDefault="009B6A89" w:rsidP="000D6EC1" w:rsidR="009B6A89">
      <w:pPr>
        <w:ind w:firstLine="709"/>
        <w:jc w:val="both"/>
      </w:pPr>
      <w:r w:rsidRPr="001F6C98">
        <w:t>TRGOVAČKI SUD U ZAGREBU</w:t>
      </w:r>
      <w:r>
        <w:t>, po sucu toga suda</w:t>
      </w:r>
      <w:r w:rsidRPr="001F6C98">
        <w:t xml:space="preserve"> Hrvoju Lukšiću, kao sucu pojedincu</w:t>
      </w:r>
      <w:r>
        <w:t>,</w:t>
      </w:r>
      <w:r w:rsidRPr="001F6C98">
        <w:t xml:space="preserve"> u stečajnom predmetu povodom zahtjeva FINANCIJSKE AGENCIJE, </w:t>
      </w:r>
      <w:r w:rsidRPr="00E82613">
        <w:t>Regionalni centar Zagreb, Trg svibanjskih žrtava 1995. br. 1, OIB: 85821130368</w:t>
      </w:r>
      <w:r>
        <w:t xml:space="preserve">, </w:t>
      </w:r>
      <w:r w:rsidRPr="001F6C98">
        <w:t xml:space="preserve">za provedbu skraćenog stečajnog postupka nad </w:t>
      </w:r>
      <w:r>
        <w:t>dužnikom</w:t>
      </w:r>
      <w:r w:rsidR="00DC6DB7" w:rsidRPr="001F6C98">
        <w:t xml:space="preserve"> </w:t>
      </w:r>
      <w:r w:rsidRPr="009B6A89">
        <w:t>Pink widow j.d.o.o. za usluge, Zagreb, Hermanova ulica 27, OIB: 26789901596</w:t>
      </w:r>
      <w:r w:rsidR="007021A7" w:rsidRPr="001F6C98">
        <w:t xml:space="preserve">, dana </w:t>
      </w:r>
      <w:r>
        <w:t>26</w:t>
      </w:r>
      <w:r w:rsidR="0020728A" w:rsidRPr="009B6A89">
        <w:t xml:space="preserve">. </w:t>
      </w:r>
      <w:r w:rsidR="009813A3" w:rsidRPr="009B6A89">
        <w:t>travnja</w:t>
      </w:r>
      <w:r w:rsidR="0020728A" w:rsidRPr="009B6A89">
        <w:t xml:space="preserve"> 2019</w:t>
      </w:r>
      <w:r w:rsidR="007021A7" w:rsidRPr="009B6A89">
        <w:t>.g.</w:t>
      </w:r>
      <w:r>
        <w:t>,</w:t>
      </w:r>
    </w:p>
    <w:p w:rsidRDefault="009B6A89" w:rsidP="009B6A89" w:rsidR="009B6A89">
      <w:pPr>
        <w:tabs>
          <w:tab w:pos="709" w:val="left"/>
        </w:tabs>
        <w:jc w:val="both"/>
      </w:pPr>
    </w:p>
    <w:p w:rsidRDefault="002E2B4D" w:rsidP="009B6A89" w:rsidR="002E2B4D" w:rsidRPr="001F6C98">
      <w:pPr>
        <w:tabs>
          <w:tab w:pos="709" w:val="left"/>
        </w:tabs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9B6A89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9B6A89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9B6A89">
        <w:t>Pink widow j.d.o.o. za usluge, Zagreb, Hermanova ulica 27, OIB: 26789901596</w:t>
      </w:r>
      <w:r w:rsidR="007021A7" w:rsidRPr="001F6C98">
        <w:t>.</w:t>
      </w:r>
    </w:p>
    <w:p w:rsidRDefault="00DC6DB7" w:rsidP="009B6A89" w:rsidR="00DC6DB7" w:rsidRPr="001F6C98">
      <w:pPr>
        <w:ind w:firstLine="709"/>
        <w:jc w:val="both"/>
      </w:pPr>
      <w:r w:rsidRPr="001F6C98">
        <w:t xml:space="preserve">Stečajni postupak otvoren je </w:t>
      </w:r>
      <w:r w:rsidR="0041208A">
        <w:t xml:space="preserve">dana </w:t>
      </w:r>
      <w:r w:rsidR="009B6A89" w:rsidRPr="009B6A89">
        <w:t>26</w:t>
      </w:r>
      <w:r w:rsidR="006F7BDE" w:rsidRPr="009B6A89">
        <w:t>. tr</w:t>
      </w:r>
      <w:r w:rsidR="009813A3" w:rsidRPr="009B6A89">
        <w:t>avnja</w:t>
      </w:r>
      <w:r w:rsidR="000523F8" w:rsidRPr="009B6A89">
        <w:t xml:space="preserve"> 2019.</w:t>
      </w:r>
      <w:r w:rsidR="0041208A">
        <w:t>g.</w:t>
      </w:r>
      <w:r w:rsidRPr="009B6A89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9B6A89" w:rsidR="00DC6DB7" w:rsidRPr="001F6C98">
      <w:pPr>
        <w:jc w:val="both"/>
      </w:pPr>
    </w:p>
    <w:p w:rsidRDefault="009B6A89" w:rsidP="00BF0402" w:rsidR="00DC6DB7">
      <w:pPr>
        <w:pStyle w:val="Bezproreda"/>
        <w:ind w:firstLine="708"/>
        <w:jc w:val="both"/>
        <w:rPr>
          <w:szCs w:val="24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se </w:t>
      </w:r>
      <w:r w:rsidR="00BF0402">
        <w:rPr>
          <w:szCs w:val="24"/>
        </w:rPr>
        <w:t xml:space="preserve">Lovro Badžim, Zagreb, Hebrangova 9, OIB: </w:t>
      </w:r>
      <w:r w:rsidR="00BF0402" w:rsidRPr="00C92FA7">
        <w:rPr>
          <w:szCs w:val="24"/>
        </w:rPr>
        <w:t>81431059298</w:t>
      </w:r>
      <w:r w:rsidR="00BF0402">
        <w:rPr>
          <w:szCs w:val="24"/>
        </w:rPr>
        <w:t>.</w:t>
      </w:r>
    </w:p>
    <w:p w:rsidRDefault="00BF0402" w:rsidP="00BF0402" w:rsidR="00BF0402" w:rsidRPr="001F6C98">
      <w:pPr>
        <w:pStyle w:val="Bezproreda"/>
        <w:jc w:val="both"/>
      </w:pPr>
    </w:p>
    <w:p w:rsidRDefault="009B6A89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r w:rsidR="00FD495B" w:rsidRPr="00FD495B">
        <w:t>Pink widow j.d.o.o. za usluge</w:t>
      </w:r>
      <w:r>
        <w:t xml:space="preserve">, </w:t>
      </w:r>
      <w:r w:rsidR="00FD495B" w:rsidRPr="00FD495B">
        <w:t>Zagreb, Hermanova ulica 27, OIB: 26789901596</w:t>
      </w:r>
      <w:r w:rsidR="00DE01E6" w:rsidRPr="001F6C98">
        <w:t>.</w:t>
      </w:r>
    </w:p>
    <w:p w:rsidRDefault="00DC6DB7" w:rsidP="009B6A89" w:rsidR="00DC6DB7" w:rsidRPr="001F6C98">
      <w:pPr>
        <w:tabs>
          <w:tab w:pos="4150" w:val="left"/>
        </w:tabs>
        <w:jc w:val="both"/>
      </w:pPr>
    </w:p>
    <w:p w:rsidRDefault="009B6A89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9B6A89" w:rsidR="00DC6DB7">
      <w:pPr>
        <w:jc w:val="both"/>
      </w:pPr>
    </w:p>
    <w:p w:rsidRDefault="002E2B4D" w:rsidP="009B6A89" w:rsidR="002E2B4D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9B6A89" w:rsidR="00DC6DB7" w:rsidRPr="001F6C98">
      <w:pPr>
        <w:jc w:val="both"/>
      </w:pPr>
    </w:p>
    <w:p w:rsidRDefault="00DC6DB7" w:rsidP="009B6A89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429</w:t>
      </w:r>
      <w:r w:rsidR="009B6A89">
        <w:t>.</w:t>
      </w:r>
      <w:r w:rsidRPr="001F6C98">
        <w:t xml:space="preserve"> st. 1</w:t>
      </w:r>
      <w:r w:rsidR="009B6A89">
        <w:t>.</w:t>
      </w:r>
      <w:r w:rsidRPr="001F6C98">
        <w:t xml:space="preserve"> Stečajnog zakona </w:t>
      </w:r>
      <w:r w:rsidR="009B6A89" w:rsidRPr="00E82613">
        <w:t xml:space="preserve">(„Narodne novine“, broj </w:t>
      </w:r>
      <w:r w:rsidRPr="001F6C98">
        <w:t>71/15</w:t>
      </w:r>
      <w:r w:rsidR="00B45EE1">
        <w:t>, 104/17</w:t>
      </w:r>
      <w:r w:rsidRPr="001F6C98">
        <w:t xml:space="preserve"> – u daljnjem tekstu</w:t>
      </w:r>
      <w:r w:rsidR="009B6A89">
        <w:t>:</w:t>
      </w:r>
      <w:r w:rsidRPr="001F6C98">
        <w:t xml:space="preserve"> SZ).</w:t>
      </w:r>
    </w:p>
    <w:p w:rsidRDefault="00DC6DB7" w:rsidP="00DC6DB7" w:rsidR="00DC6DB7" w:rsidRPr="001F6C98">
      <w:pPr>
        <w:ind w:firstLine="708"/>
        <w:jc w:val="both"/>
      </w:pPr>
      <w:r w:rsidRPr="001F6C98">
        <w:t>Zaključkom su pozvane osobe ovlaštene za zastupanje dužnika po zakonu dostaviti ovom sudu javnobilježnički ovjerovljeni popis imovine i obveza dužnika sukladno čl. 430</w:t>
      </w:r>
      <w:r w:rsidR="009B6A89">
        <w:t>.</w:t>
      </w:r>
      <w:r w:rsidRPr="001F6C98">
        <w:t>, 17</w:t>
      </w:r>
      <w:r w:rsidR="009B6A89">
        <w:t>.</w:t>
      </w:r>
      <w:r w:rsidRPr="001F6C98">
        <w:t xml:space="preserve"> i 13</w:t>
      </w:r>
      <w:r w:rsidR="009B6A89">
        <w:t>.</w:t>
      </w:r>
      <w:r w:rsidRPr="001F6C98">
        <w:t xml:space="preserve"> SZ.</w:t>
      </w:r>
    </w:p>
    <w:p w:rsidRDefault="001F6C98" w:rsidP="009B6A89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9B6A89">
        <w:t xml:space="preserve"> </w:t>
      </w:r>
      <w:r w:rsidRPr="001F6C98">
        <w:t>troškova stečajnog postupka.</w:t>
      </w:r>
    </w:p>
    <w:p w:rsidRDefault="00DC6DB7" w:rsidP="009B6A89" w:rsidR="00DC6DB7" w:rsidRPr="001F6C98">
      <w:pPr>
        <w:ind w:firstLine="709"/>
        <w:jc w:val="both"/>
      </w:pPr>
      <w:r w:rsidRPr="001F6C98">
        <w:lastRenderedPageBreak/>
        <w:t>Oglasom su pozvani dužnikovi vjerovnici sukladno čl. 430</w:t>
      </w:r>
      <w:r w:rsidR="009B6A89">
        <w:t>.</w:t>
      </w:r>
      <w:r w:rsidRPr="001F6C98">
        <w:t xml:space="preserve"> i 431</w:t>
      </w:r>
      <w:r w:rsidR="009B6A89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9B6A89">
        <w:t>oga.</w:t>
      </w:r>
    </w:p>
    <w:p w:rsidRDefault="00DC6DB7" w:rsidP="009B6A89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9B6A89">
        <w:t>a otvaranje stečajnog postupka.</w:t>
      </w:r>
    </w:p>
    <w:p w:rsidRDefault="00DC6DB7" w:rsidP="009B6A89" w:rsidR="00DC6DB7" w:rsidRPr="001F6C98">
      <w:pPr>
        <w:ind w:firstLine="709"/>
        <w:jc w:val="both"/>
      </w:pPr>
      <w:r w:rsidRPr="001F6C98">
        <w:t>Temeljem navedenog, smatra se da je dužnik nesposoban za plaćanje, pa je odlučeno kao u izreci ovog rješenja sukladno odredbi čl. 431</w:t>
      </w:r>
      <w:r w:rsidR="009B6A89">
        <w:t>.</w:t>
      </w:r>
      <w:r w:rsidRPr="001F6C98">
        <w:t xml:space="preserve"> SZ.</w:t>
      </w:r>
    </w:p>
    <w:p w:rsidRDefault="00DC6DB7" w:rsidP="009B6A89" w:rsidR="00DC6DB7" w:rsidRPr="001F6C98">
      <w:pPr>
        <w:ind w:firstLine="709"/>
        <w:jc w:val="both"/>
      </w:pPr>
      <w:r w:rsidRPr="001F6C98">
        <w:t>Izbor stečajnog upravitelja odabran je primjenom odredbe čl. 432</w:t>
      </w:r>
      <w:r w:rsidR="009B6A89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9B6A89">
      <w:pPr>
        <w:tabs>
          <w:tab w:pos="709" w:val="left"/>
        </w:tabs>
        <w:jc w:val="center"/>
      </w:pPr>
      <w:r>
        <w:t xml:space="preserve">U Zagrebu, </w:t>
      </w:r>
      <w:r w:rsidR="009B6A89">
        <w:t>26</w:t>
      </w:r>
      <w:r w:rsidR="002B1FF4" w:rsidRPr="009B6A89">
        <w:t xml:space="preserve">. </w:t>
      </w:r>
      <w:r w:rsidR="009813A3" w:rsidRPr="009B6A89">
        <w:t>travnja</w:t>
      </w:r>
      <w:r w:rsidR="002B1FF4" w:rsidRPr="009B6A89">
        <w:t xml:space="preserve"> 2019</w:t>
      </w:r>
      <w:r w:rsidR="00DC6DB7" w:rsidRPr="009B6A89">
        <w:t>.g.</w:t>
      </w:r>
    </w:p>
    <w:p w:rsidRDefault="009B6A89" w:rsidP="009B6A89" w:rsidR="009B6A89">
      <w:pPr>
        <w:tabs>
          <w:tab w:pos="709" w:val="left"/>
        </w:tabs>
      </w:pPr>
    </w:p>
    <w:p w:rsidRDefault="009B6A89" w:rsidP="009B6A89" w:rsidR="009B6A89" w:rsidRPr="009B5DC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9B5DCF">
        <w:rPr>
          <w:rFonts w:hAnsi="Times New Roman" w:ascii="Times New Roman"/>
          <w:szCs w:val="24"/>
        </w:rPr>
        <w:t>SUDAC:</w:t>
      </w:r>
    </w:p>
    <w:p w:rsidRDefault="009B6A89" w:rsidP="009B6A89" w:rsidR="009B6A89" w:rsidRPr="009B5DC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  <w:t>Hrvoje Lukšić</w:t>
      </w:r>
      <w:r w:rsidR="00426DD0">
        <w:rPr>
          <w:rFonts w:hAnsi="Times New Roman" w:ascii="Times New Roman"/>
          <w:szCs w:val="24"/>
        </w:rPr>
        <w:t>, v.r.</w:t>
      </w:r>
    </w:p>
    <w:p w:rsidRDefault="009B6A89" w:rsidP="009B6A89" w:rsidR="009B6A89" w:rsidRPr="001F6C98">
      <w:pPr>
        <w:tabs>
          <w:tab w:pos="709" w:val="left"/>
        </w:tabs>
      </w:pPr>
    </w:p>
    <w:p w:rsidRDefault="009B6A89" w:rsidP="009B6A89" w:rsidR="009B6A89" w:rsidRPr="001F6C98">
      <w:pPr>
        <w:tabs>
          <w:tab w:pos="709" w:val="left"/>
        </w:tabs>
      </w:pPr>
    </w:p>
    <w:p w:rsidRDefault="009B6A89" w:rsidP="00426DD0" w:rsidR="009B6A89" w:rsidRPr="001F6C98">
      <w:pPr>
        <w:tabs>
          <w:tab w:pos="720" w:val="left"/>
        </w:tabs>
      </w:pPr>
      <w:r w:rsidRPr="001F6C98">
        <w:t>UPUTA O PRAVNOM LIJEKU:</w:t>
      </w:r>
    </w:p>
    <w:p w:rsidRDefault="009B6A89" w:rsidP="00426DD0" w:rsidR="009B6A89" w:rsidRPr="001F6C98">
      <w:pPr>
        <w:tabs>
          <w:tab w:pos="720" w:val="left"/>
        </w:tabs>
        <w:jc w:val="both"/>
      </w:pPr>
      <w:r w:rsidRPr="001F6C98">
        <w:t>Protiv ovog rješenja nezadovoljna stranka može uložiti žalbu Visokom trgovačkom sudu RH u roku od 8 dana od primitka ovog rješenja, a žalba se ulaže</w:t>
      </w:r>
      <w:r>
        <w:t xml:space="preserve"> putem ovog Suda u 3 primjerka.</w:t>
      </w:r>
    </w:p>
    <w:p w:rsidRDefault="009B6A89" w:rsidP="009B6A89" w:rsidR="009B6A89" w:rsidRPr="001F6C98">
      <w:pPr>
        <w:tabs>
          <w:tab w:pos="720" w:val="left"/>
        </w:tabs>
        <w:ind w:right="-422"/>
        <w:jc w:val="both"/>
      </w:pPr>
    </w:p>
    <w:p w:rsidRDefault="00426DD0" w:rsidP="00B33209" w:rsidR="00426DD0" w:rsidRPr="00222B83">
      <w:pPr>
        <w:jc w:val="right"/>
      </w:pPr>
      <w:r w:rsidRPr="00222B83">
        <w:t>Za točnost otpravka – ovlašteni službenik</w:t>
      </w:r>
    </w:p>
    <w:p w:rsidRDefault="00426DD0" w:rsidP="000B65C0" w:rsidR="00426DD0" w:rsidRPr="00222B83">
      <w:pPr>
        <w:jc w:val="right"/>
      </w:pPr>
      <w:r w:rsidRPr="00222B83">
        <w:t>Kristina Bujanić</w:t>
      </w:r>
    </w:p>
    <w:p w:rsidRDefault="006D0220" w:rsidP="006D0220" w:rsidR="006D0220">
      <w:pPr>
        <w:jc w:val="both"/>
      </w:pPr>
    </w:p>
    <w:p w:rsidRDefault="006D0220" w:rsidP="009B6A89" w:rsidR="006D0220" w:rsidRPr="001F6C98"/>
    <w:sectPr w:rsidSect="00F6310C" w:rsidR="006D0220" w:rsidRPr="001F6C98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A89" w:rsidP="009B6A89" w:rsidR="009B6A89">
      <w:r>
        <w:separator/>
      </w:r>
    </w:p>
  </w:endnote>
  <w:endnote w:id="0" w:type="continuationSeparator">
    <w:p w:rsidRDefault="009B6A89" w:rsidP="009B6A89" w:rsidR="009B6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A89" w:rsidP="009B6A89" w:rsidR="009B6A89">
      <w:r>
        <w:separator/>
      </w:r>
    </w:p>
  </w:footnote>
  <w:footnote w:id="0" w:type="continuationSeparator">
    <w:p w:rsidRDefault="009B6A89" w:rsidP="009B6A89" w:rsidR="009B6A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A89" w:rsidP="009B6A89" w:rsidR="009B6A89">
    <w:pPr>
      <w:pStyle w:val="Zaglavlje"/>
      <w:tabs>
        <w:tab w:pos="9072" w:val="clear"/>
        <w:tab w:pos="8931" w:val="right"/>
      </w:tabs>
    </w:pPr>
    <w:r>
      <w:tab/>
    </w:r>
    <w:sdt>
      <w:sdtPr>
        <w:id w:val="-17648391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F1315">
          <w:rPr>
            <w:noProof/>
          </w:rPr>
          <w:t>2</w:t>
        </w:r>
        <w:r>
          <w:fldChar w:fldCharType="end"/>
        </w:r>
      </w:sdtContent>
    </w:sdt>
    <w:r>
      <w:tab/>
    </w:r>
    <w:r w:rsidRPr="00E82613">
      <w:t>42. St-</w:t>
    </w:r>
    <w:r>
      <w:t>93/2019-8</w:t>
    </w:r>
  </w:p>
  <w:p w:rsidRDefault="009B6A89" w:rsidP="009B6A89" w:rsidR="009B6A89" w:rsidRPr="009B6A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D6EC1"/>
    <w:rsid w:val="000F7D02"/>
    <w:rsid w:val="00104331"/>
    <w:rsid w:val="0013433E"/>
    <w:rsid w:val="00141A99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2E2B4D"/>
    <w:rsid w:val="003110BC"/>
    <w:rsid w:val="003145F0"/>
    <w:rsid w:val="0038498A"/>
    <w:rsid w:val="003A19B9"/>
    <w:rsid w:val="003B1491"/>
    <w:rsid w:val="003C4F1D"/>
    <w:rsid w:val="003D08AD"/>
    <w:rsid w:val="00404AE2"/>
    <w:rsid w:val="0041208A"/>
    <w:rsid w:val="004178F8"/>
    <w:rsid w:val="004243CB"/>
    <w:rsid w:val="00426DD0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0368"/>
    <w:rsid w:val="00613AD9"/>
    <w:rsid w:val="00617091"/>
    <w:rsid w:val="00657DDD"/>
    <w:rsid w:val="00661936"/>
    <w:rsid w:val="006908D6"/>
    <w:rsid w:val="00692FD4"/>
    <w:rsid w:val="00695740"/>
    <w:rsid w:val="006A0D67"/>
    <w:rsid w:val="006C4CA9"/>
    <w:rsid w:val="006D0220"/>
    <w:rsid w:val="006D101E"/>
    <w:rsid w:val="006D2CC4"/>
    <w:rsid w:val="006D671C"/>
    <w:rsid w:val="006F0D4C"/>
    <w:rsid w:val="006F101B"/>
    <w:rsid w:val="006F1315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02BBA"/>
    <w:rsid w:val="00906371"/>
    <w:rsid w:val="00914693"/>
    <w:rsid w:val="00960A57"/>
    <w:rsid w:val="00964461"/>
    <w:rsid w:val="00974B33"/>
    <w:rsid w:val="009813A3"/>
    <w:rsid w:val="0099013D"/>
    <w:rsid w:val="009A445C"/>
    <w:rsid w:val="009B6A89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45EE1"/>
    <w:rsid w:val="00B526A0"/>
    <w:rsid w:val="00BA71FA"/>
    <w:rsid w:val="00BE022F"/>
    <w:rsid w:val="00BE41BC"/>
    <w:rsid w:val="00BF0402"/>
    <w:rsid w:val="00BF5CA9"/>
    <w:rsid w:val="00C023EB"/>
    <w:rsid w:val="00C03AEF"/>
    <w:rsid w:val="00C0509A"/>
    <w:rsid w:val="00C11325"/>
    <w:rsid w:val="00C20248"/>
    <w:rsid w:val="00C42CD5"/>
    <w:rsid w:val="00C44548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1AEF"/>
    <w:rsid w:val="00E212AC"/>
    <w:rsid w:val="00E21C22"/>
    <w:rsid w:val="00E419F4"/>
    <w:rsid w:val="00E57822"/>
    <w:rsid w:val="00E832E2"/>
    <w:rsid w:val="00EA3B6E"/>
    <w:rsid w:val="00EC3E96"/>
    <w:rsid w:val="00EE725C"/>
    <w:rsid w:val="00EF71D3"/>
    <w:rsid w:val="00F03BD9"/>
    <w:rsid w:val="00F442BA"/>
    <w:rsid w:val="00F54F8B"/>
    <w:rsid w:val="00F61628"/>
    <w:rsid w:val="00F6310C"/>
    <w:rsid w:val="00F93DF2"/>
    <w:rsid w:val="00F97CDD"/>
    <w:rsid w:val="00FD495B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B6A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A8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A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A8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B6A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A8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A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A8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00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St-93/2019-8</izvorni_sadrzaj>
    <derivirana_varijabla naziv="DomainObject.Oznaka_1">St-93/2019-8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St-93/2019</izvorni_sadrzaj>
    <derivirana_varijabla naziv="DomainObject.Predmet.OznakaBroj_1">St-93/2019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Pink widow j.d.o.o. za usluge zastupanog po punomoćniku Ivana Ljubek</izvorni_sadrzaj>
    <derivirana_varijabla naziv="DomainObject.Predmet.ProtustrankaFormated_1">  Pink widow j.d.o.o. za usluge zastupanog po punomoćniku Ivana Ljubek</derivirana_varijabla>
  </DomainObject.Predmet.ProtustrankaFormated>
  <DomainObject.Predmet.ProtustrankaFormatedOIB>
    <izvorni_sadrzaj>  Pink widow j.d.o.o. za usluge, OIB 26789901596 zastupanog po punomoćniku Ivana Ljubek</izvorni_sadrzaj>
    <derivirana_varijabla naziv="DomainObject.Predmet.ProtustrankaFormatedOIB_1">  Pink widow j.d.o.o. za usluge, OIB 26789901596 zastupanog po punomoćniku Ivana Ljubek</derivirana_varijabla>
  </DomainObject.Predmet.ProtustrankaFormatedOIB>
  <DomainObject.Predmet.ProtustrankaFormatedWithAdress>
    <izvorni_sadrzaj> Pink widow j.d.o.o. za usluge, Hermanova ulica 27, 10000 Zagreb zastupanog po punomoćniku Ivana Ljubek</izvorni_sadrzaj>
    <derivirana_varijabla naziv="DomainObject.Predmet.ProtustrankaFormatedWithAdress_1"> Pink widow j.d.o.o. za usluge, Hermanova ulica 27, 10000 Zagreb zastupanog po punomoćniku Ivana Ljubek</derivirana_varijabla>
  </DomainObject.Predmet.ProtustrankaFormatedWithAdress>
  <DomainObject.Predmet.ProtustrankaFormatedWithAdressOIB>
    <izvorni_sadrzaj> Pink widow j.d.o.o. za usluge, OIB 26789901596, Hermanova ulica 27, 10000 Zagreb zastupanog po punomoćniku Ivana Ljubek</izvorni_sadrzaj>
    <derivirana_varijabla naziv="DomainObject.Predmet.ProtustrankaFormatedWithAdressOIB_1"> Pink widow j.d.o.o. za usluge, OIB 26789901596, Hermanova ulica 27, 10000 Zagreb zastupanog po punomoćniku Ivana Ljubek</derivirana_varijabla>
  </DomainObject.Predmet.ProtustrankaFormatedWithAdressOIB>
  <DomainObject.Predmet.ProtustrankaWithAdress>
    <izvorni_sadrzaj>Pink widow j.d.o.o. za usluge Hermanova ulica 27, 10000 Zagreb</izvorni_sadrzaj>
    <derivirana_varijabla naziv="DomainObject.Predmet.ProtustrankaWithAdress_1">Pink widow j.d.o.o. za usluge Hermanova ulica 27, 10000 Zagreb</derivirana_varijabla>
  </DomainObject.Predmet.ProtustrankaWithAdress>
  <DomainObject.Predmet.ProtustrankaWithAdressOIB>
    <izvorni_sadrzaj>Pink widow j.d.o.o. za usluge, OIB 26789901596, Hermanova ulica 27, 10000 Zagreb</izvorni_sadrzaj>
    <derivirana_varijabla naziv="DomainObject.Predmet.ProtustrankaWithAdressOIB_1">Pink widow j.d.o.o. za usluge, OIB 26789901596, Hermanova ulica 27, 10000 Zagreb</derivirana_varijabla>
  </DomainObject.Predmet.ProtustrankaWithAdressOIB>
  <DomainObject.Predmet.ProtustrankaNazivFormated>
    <izvorni_sadrzaj>Pink widow j.d.o.o. za usluge</izvorni_sadrzaj>
    <derivirana_varijabla naziv="DomainObject.Predmet.ProtustrankaNazivFormated_1">Pink widow j.d.o.o. za usluge</derivirana_varijabla>
  </DomainObject.Predmet.ProtustrankaNazivFormated>
  <DomainObject.Predmet.ProtustrankaNazivFormatedOIB>
    <izvorni_sadrzaj>Pink widow j.d.o.o. za usluge, OIB 26789901596</izvorni_sadrzaj>
    <derivirana_varijabla naziv="DomainObject.Predmet.ProtustrankaNazivFormatedOIB_1">Pink widow j.d.o.o. za usluge, OIB 26789901596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widow j.d.o.o. za usluge zastupanog po punomoćniku Ivana Ljubek</item>
    </izvorni_sadrzaj>
    <derivirana_varijabla naziv="DomainObject.Predmet.ProtuStrankaListFormated_1">
      <item>Pink widow j.d.o.o. za usluge zastupanog po punomoćniku Ivana Ljubek</item>
    </derivirana_varijabla>
  </DomainObject.Predmet.ProtuStrankaListFormated>
  <DomainObject.Predmet.ProtuStrankaListFormatedOIB>
    <izvorni_sadrzaj>
      <item>Pink widow j.d.o.o. za usluge, OIB 26789901596 zastupanog po punomoćniku Ivana Ljubek</item>
    </izvorni_sadrzaj>
    <derivirana_varijabla naziv="DomainObject.Predmet.ProtuStrankaListFormatedOIB_1">
      <item>Pink widow j.d.o.o. za usluge, OIB 26789901596 zastupanog po punomoćniku Ivana Ljubek</item>
    </derivirana_varijabla>
  </DomainObject.Predmet.ProtuStrankaListFormatedOIB>
  <DomainObject.Predmet.ProtuStrankaListFormatedWithAdress>
    <izvorni_sadrzaj>
      <item>Pink widow j.d.o.o. za usluge, Hermanova ulica 27, 10000 Zagreb zastupanog po punomoćniku Ivana Ljubek</item>
    </izvorni_sadrzaj>
    <derivirana_varijabla naziv="DomainObject.Predmet.ProtuStrankaListFormatedWithAdress_1">
      <item>Pink widow j.d.o.o. za usluge, Hermanova ulica 27, 10000 Zagreb zastupanog po punomoćniku Ivana Ljubek</item>
    </derivirana_varijabla>
  </DomainObject.Predmet.ProtuStrankaListFormatedWithAdress>
  <DomainObject.Predmet.ProtuStrankaListFormatedWithAdressOIB>
    <izvorni_sadrzaj>
      <item>Pink widow j.d.o.o. za usluge, OIB 26789901596, Hermanova ulica 27, 10000 Zagreb zastupanog po punomoćniku Ivana Ljubek</item>
    </izvorni_sadrzaj>
    <derivirana_varijabla naziv="DomainObject.Predmet.ProtuStrankaListFormatedWithAdressOIB_1">
      <item>Pink widow j.d.o.o. za usluge, OIB 26789901596, Hermanova ulica 27, 10000 Zagreb zastupanog po punomoćniku Ivana Ljubek</item>
    </derivirana_varijabla>
  </DomainObject.Predmet.ProtuStrankaListFormatedWithAdressOIB>
  <DomainObject.Predmet.ProtuStrankaListNazivFormated>
    <izvorni_sadrzaj>
      <item>Pink widow j.d.o.o. za usluge</item>
    </izvorni_sadrzaj>
    <derivirana_varijabla naziv="DomainObject.Predmet.ProtuStrankaListNazivFormated_1">
      <item>Pink widow j.d.o.o. za usluge</item>
    </derivirana_varijabla>
  </DomainObject.Predmet.ProtuStrankaListNazivFormated>
  <DomainObject.Predmet.ProtuStrankaListNazivFormatedOIB>
    <izvorni_sadrzaj>
      <item>Pink widow j.d.o.o. za usluge, OIB 26789901596</item>
    </izvorni_sadrzaj>
    <derivirana_varijabla naziv="DomainObject.Predmet.ProtuStrankaListNazivFormatedOIB_1">
      <item>Pink widow j.d.o.o. za usluge, OIB 26789901596</item>
    </derivirana_varijabla>
  </DomainObject.Predmet.ProtuStrankaListNazivFormatedOIB>
  <DomainObject.Predmet.OstaliListFormated>
    <izvorni_sadrzaj>
      <item>Ivana Ljubek punomoćnica sudionika u postupku Pink widow j.d.o.o. za usluge</item>
      <item>HRVATSKI ZAVOD ZA MIROVINSKO OSIGURANJE</item>
    </izvorni_sadrzaj>
    <derivirana_varijabla naziv="DomainObject.Predmet.OstaliListFormated_1">
      <item>Ivana Ljubek punomoćnica sudionika u postupku Pink widow j.d.o.o. za usluge</item>
      <item>HRVATSKI ZAVOD ZA MIROVINSKO OSIGURANJE</item>
    </derivirana_varijabla>
  </DomainObject.Predmet.OstaliListFormated>
  <DomainObject.Predmet.OstaliListFormatedOIB>
    <izvorni_sadrzaj>
      <item>Ivana Ljubek, OIB 02861000310 punomoćnica sudionika u postupku Pink widow j.d.o.o. za usluge</item>
      <item>HRVATSKI ZAVOD ZA MIROVINSKO OSIGURANJE, OIB 84397956623</item>
    </izvorni_sadrzaj>
    <derivirana_varijabla naziv="DomainObject.Predmet.OstaliListFormatedOIB_1">
      <item>Ivana Ljubek, OIB 02861000310 punomoćnica sudionika u postupku Pink widow j.d.o.o. za usluge</item>
      <item>HRVATSKI ZAVOD ZA MIROVINSKO OSIGURANJE, OIB 84397956623</item>
    </derivirana_varijabla>
  </DomainObject.Predmet.OstaliListFormatedOIB>
  <DomainObject.Predmet.OstaliListFormatedWithAdress>
    <izvorni_sadrzaj>
      <item>Ivana Ljubek, Franje Hermana 27, 10000 Zagreb punomoćnica sudionika u postupku Pink widow j.d.o.o. za usluge</item>
      <item>HRVATSKI ZAVOD ZA MIROVINSKO OSIGURANJE, Trpimirova 4, 10000 Zagreb</item>
    </izvorni_sadrzaj>
    <derivirana_varijabla naziv="DomainObject.Predmet.OstaliListFormatedWithAdress_1">
      <item>Ivana Ljubek, Franje Hermana 27, 10000 Zagreb punomoćnica sudionika u postupku Pink widow j.d.o.o. za usluge</item>
      <item>HRVATSKI ZAVOD ZA MIROVINSKO OSIGURANJE, Trpimirova 4, 10000 Zagreb</item>
    </derivirana_varijabla>
  </DomainObject.Predmet.OstaliListFormatedWithAdress>
  <DomainObject.Predmet.OstaliListFormatedWithAdressOIB>
    <izvorni_sadrzaj>
      <item>Ivana Ljubek, OIB 02861000310, Franje Hermana 27, 10000 Zagreb punomoćnica sudionika u postupku Pink widow j.d.o.o. za usluge</item>
      <item>HRVATSKI ZAVOD ZA MIROVINSKO OSIGURANJE, OIB 84397956623, Trpimirova 4, 10000 Zagreb</item>
    </izvorni_sadrzaj>
    <derivirana_varijabla naziv="DomainObject.Predmet.OstaliListFormatedWithAdressOIB_1">
      <item>Ivana Ljubek, OIB 02861000310, Franje Hermana 27, 10000 Zagreb punomoćnica sudionika u postupku Pink widow j.d.o.o. za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Ivana Ljubek</item>
      <item>HRVATSKI ZAVOD ZA MIROVINSKO OSIGURANJE</item>
    </izvorni_sadrzaj>
    <derivirana_varijabla naziv="DomainObject.Predmet.OstaliListNazivFormated_1">
      <item>Ivana Ljubek</item>
      <item>HRVATSKI ZAVOD ZA MIROVINSKO OSIGURANJE</item>
    </derivirana_varijabla>
  </DomainObject.Predmet.OstaliListNazivFormated>
  <DomainObject.Predmet.OstaliListNazivFormatedOIB>
    <izvorni_sadrzaj>
      <item>Ivana Ljubek, OIB 02861000310</item>
      <item>HRVATSKI ZAVOD ZA MIROVINSKO OSIGURANJE, OIB 84397956623</item>
    </izvorni_sadrzaj>
    <derivirana_varijabla naziv="DomainObject.Predmet.OstaliListNazivFormatedOIB_1">
      <item>Ivana Ljubek, OIB 02861000310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St-93/2019-8</izvorni_sadrzaj>
    <derivirana_varijabla naziv="DomainObject.PoslovniBrojDokumenta_1">St-93/2019-8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widow j.d.o.o. za usluge</izvorni_sadrzaj>
    <derivirana_varijabla naziv="DomainObject.Predmet.ProtustrankaIDrugi_1">Pink widow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Pink widow j.d.o.o. za usluge, OIB 26789901596, Hermanova ulica 27, 10000 Zagreb</izvorni_sadrzaj>
    <derivirana_varijabla naziv="DomainObject.Predmet.ProtustrankaIDrugiAdressOIB_1">Pink widow j.d.o.o. za usluge, OIB 26789901596, Hermanova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widow j.d.o.o. za usluge</item>
      <item>Ivana Ljubek</item>
      <item>HRVATSKI ZAVOD ZA MIROVINSKO OSIGURANJE</item>
    </izvorni_sadrzaj>
    <derivirana_varijabla naziv="DomainObject.Predmet.SudioniciListNaziv_1">
      <item>FINA Regionalni centar Zagreb</item>
      <item>Pink widow j.d.o.o. za usluge</item>
      <item>Ivana Ljubek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Pink widow j.d.o.o. za usluge, OIB 26789901596, Hermanova ulica 27,10000 Zagreb</item>
      <item>Ivana Ljubek, OIB 02861000310, Franje Hermana 27,10000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Pink widow j.d.o.o. za usluge, OIB 26789901596, Hermanova ulica 27,10000 Zagreb</item>
      <item>Ivana Ljubek, OIB 02861000310, Franje Hermana 27,10000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26789901596</item>
      <item>, OIB 02861000310</item>
      <item>, OIB 84397956623</item>
    </izvorni_sadrzaj>
    <derivirana_varijabla naziv="DomainObject.Predmet.SudioniciListNazivOIB_1">
      <item>, OIB 85821130368</item>
      <item>, OIB 26789901596</item>
      <item>, OIB 02861000310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2110</properties:Characters>
  <properties:Lines>68</properties:Lines>
  <properties:Paragraphs>28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2019-04-23T06:53:00Z</dcterms:created>
  <dc:creator>Koviljka Brkić</dc:creator>
  <cp:lastModifiedBy>Kristina Bujanić</cp:lastModifiedBy>
  <cp:lastPrinted>2019-04-26T06:37:00Z</cp:lastPrinted>
  <dcterms:modified xmlns:xsi="http://www.w3.org/2001/XMLSchema-instance" xsi:type="dcterms:W3CDTF">2019-04-26T06:38:00Z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St-93/2019-8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