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54a" w14:paraId="c60854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F65051">
        <w:rPr>
          <w:b/>
        </w:rPr>
        <w:t>44. St-19</w:t>
      </w:r>
      <w:r w:rsidR="00CE5429">
        <w:rPr>
          <w:b/>
        </w:rPr>
        <w:t>5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CE5429">
        <w:t xml:space="preserve"> VALTEX d.o.o.,  za proizvodnju opreme za prehranu i kemijsku industriju  i trgovinu, iz Zagreba,  </w:t>
      </w:r>
      <w:proofErr w:type="spellStart"/>
      <w:r w:rsidR="00CE5429">
        <w:t>Horvaćanska</w:t>
      </w:r>
      <w:proofErr w:type="spellEnd"/>
      <w:r w:rsidR="00CE5429">
        <w:t xml:space="preserve"> c. 31/c, OIB 09457607510, </w:t>
      </w:r>
      <w:r w:rsidR="00954B11">
        <w:t xml:space="preserve"> </w:t>
      </w:r>
      <w:r w:rsidR="00F65051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CE5429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bookmarkStart w:name="_GoBack" w:id="0"/>
      <w:bookmarkEnd w:id="0"/>
      <w:r w:rsidR="00CE5429">
        <w:t xml:space="preserve">VALTEX d.o.o.,  za proizvodnju opreme za prehranu i kemijsku industriju  i trgovinu, iz Zagreba,  </w:t>
      </w:r>
      <w:proofErr w:type="spellStart"/>
      <w:r w:rsidR="00CE5429">
        <w:t>Horvaćanska</w:t>
      </w:r>
      <w:proofErr w:type="spellEnd"/>
      <w:r w:rsidR="00CE5429">
        <w:t xml:space="preserve"> c. 31/c, OIB 09457607510.</w:t>
      </w:r>
    </w:p>
    <w:p w:rsidRDefault="00F65051" w:rsidP="00E85BA1" w:rsidR="00F65051">
      <w:r>
        <w:t xml:space="preserve">  </w:t>
      </w:r>
    </w:p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F65051">
        <w:t xml:space="preserve"> </w:t>
      </w:r>
      <w:r w:rsidR="00CE5429">
        <w:t xml:space="preserve">2.145.923,78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A26BF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16C23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St-195/2017-3</izvorni_sadrzaj>
    <derivirana_varijabla naziv="DomainObject.Oznaka_1">St-195/2017-3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VALTEX d.o.o. zastupanog po punomoćniku Marijan Božić</izvorni_sadrzaj>
    <derivirana_varijabla naziv="DomainObject.Predmet.ProtustrankaFormated_1">  VALTEX d.o.o. zastupanog po punomoćniku Marijan Božić</derivirana_varijabla>
  </DomainObject.Predmet.ProtustrankaFormated>
  <DomainObject.Predmet.ProtustrankaFormatedOIB>
    <izvorni_sadrzaj>  VALTEX d.o.o., OIB 09457607510 zastupanog po punomoćniku Marijan Božić</izvorni_sadrzaj>
    <derivirana_varijabla naziv="DomainObject.Predmet.ProtustrankaFormatedOIB_1">  VALTEX d.o.o., OIB 09457607510 zastupanog po punomoćniku Marijan Božić</derivirana_varijabla>
  </DomainObject.Predmet.ProtustrankaFormatedOIB>
  <DomainObject.Predmet.ProtustrankaFormatedWithAdress>
    <izvorni_sadrzaj> VALTEX d.o.o., Horvaćanska cesta 31/c, 10000 Zagreb zastupanog po punomoćniku Marijan Božić</izvorni_sadrzaj>
    <derivirana_varijabla naziv="DomainObject.Predmet.ProtustrankaFormatedWithAdress_1"> VALTEX d.o.o., Horvaćanska cesta 31/c, 10000 Zagreb zastupanog po punomoćniku Marijan Božić</derivirana_varijabla>
  </DomainObject.Predmet.ProtustrankaFormatedWithAdress>
  <DomainObject.Predmet.ProtustrankaFormatedWithAdressOIB>
    <izvorni_sadrzaj> VALTEX d.o.o., OIB 09457607510, Horvaćanska cesta 31/c, 10000 Zagreb zastupanog po punomoćniku Marijan Božić</izvorni_sadrzaj>
    <derivirana_varijabla naziv="DomainObject.Predmet.ProtustrankaFormatedWithAdressOIB_1"> VALTEX d.o.o., OIB 09457607510, Horvaćanska cesta 31/c, 10000 Zagreb zastupanog po punomoćniku Marijan Božić</derivirana_varijabla>
  </DomainObject.Predmet.ProtustrankaFormatedWithAdressOIB>
  <DomainObject.Predmet.ProtustrankaWithAdress>
    <izvorni_sadrzaj>VALTEX d.o.o. Horvaćanska cesta 31/c, 10000 Zagreb</izvorni_sadrzaj>
    <derivirana_varijabla naziv="DomainObject.Predmet.ProtustrankaWithAdress_1">VALTEX d.o.o. Horvaćanska cesta 31/c, 10000 Zagreb</derivirana_varijabla>
  </DomainObject.Predmet.ProtustrankaWithAdress>
  <DomainObject.Predmet.ProtustrankaWithAdressOIB>
    <izvorni_sadrzaj>VALTEX d.o.o., OIB 09457607510, Horvaćanska cesta 31/c, 10000 Zagreb</izvorni_sadrzaj>
    <derivirana_varijabla naziv="DomainObject.Predmet.ProtustrankaWithAdressOIB_1">VALTEX d.o.o., OIB 09457607510, Horvaćanska cesta 31/c, 10000 Zagreb</derivirana_varijabla>
  </DomainObject.Predmet.ProtustrankaWithAdressOIB>
  <DomainObject.Predmet.ProtustrankaNazivFormated>
    <izvorni_sadrzaj>VALTEX d.o.o.</izvorni_sadrzaj>
    <derivirana_varijabla naziv="DomainObject.Predmet.ProtustrankaNazivFormated_1">VALTEX d.o.o.</derivirana_varijabla>
  </DomainObject.Predmet.ProtustrankaNazivFormated>
  <DomainObject.Predmet.ProtustrankaNazivFormatedOIB>
    <izvorni_sadrzaj>VALTEX d.o.o., OIB 09457607510</izvorni_sadrzaj>
    <derivirana_varijabla naziv="DomainObject.Predmet.ProtustrankaNazivFormatedOIB_1">VALTEX d.o.o., OIB 09457607510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VALTEX d.o.o. zastupanog po punomoćniku Marijan Božić</item>
    </izvorni_sadrzaj>
    <derivirana_varijabla naziv="DomainObject.Predmet.ProtuStrankaListFormated_1">
      <item>VALTEX d.o.o. zastupanog po punomoćniku Marijan Božić</item>
    </derivirana_varijabla>
  </DomainObject.Predmet.ProtuStrankaListFormated>
  <DomainObject.Predmet.ProtuStrankaListFormatedOIB>
    <izvorni_sadrzaj>
      <item>VALTEX d.o.o., OIB 09457607510 zastupanog po punomoćniku Marijan Božić</item>
    </izvorni_sadrzaj>
    <derivirana_varijabla naziv="DomainObject.Predmet.ProtuStrankaListFormatedOIB_1">
      <item>VALTEX d.o.o., OIB 09457607510 zastupanog po punomoćniku Marijan Božić</item>
    </derivirana_varijabla>
  </DomainObject.Predmet.ProtuStrankaListFormatedOIB>
  <DomainObject.Predmet.ProtuStrankaListFormatedWithAdress>
    <izvorni_sadrzaj>
      <item>VALTEX d.o.o., Horvaćanska cesta 31/c, 10000 Zagreb zastupanog po punomoćniku Marijan Božić</item>
    </izvorni_sadrzaj>
    <derivirana_varijabla naziv="DomainObject.Predmet.ProtuStrankaListFormatedWithAdress_1">
      <item>VALTEX d.o.o., Horvaćanska cesta 31/c, 10000 Zagreb zastupanog po punomoćniku Marijan Božić</item>
    </derivirana_varijabla>
  </DomainObject.Predmet.ProtuStrankaListFormatedWithAdress>
  <DomainObject.Predmet.ProtuStrankaListFormatedWithAdressOIB>
    <izvorni_sadrzaj>
      <item>VALTEX d.o.o., OIB 09457607510, Horvaćanska cesta 31/c, 10000 Zagreb zastupanog po punomoćniku Marijan Božić</item>
    </izvorni_sadrzaj>
    <derivirana_varijabla naziv="DomainObject.Predmet.ProtuStrankaListFormatedWithAdressOIB_1">
      <item>VALTEX d.o.o., OIB 09457607510, Horvaćanska cesta 31/c, 10000 Zagreb zastupanog po punomoćniku Marijan Božić</item>
    </derivirana_varijabla>
  </DomainObject.Predmet.ProtuStrankaListFormatedWithAdressOIB>
  <DomainObject.Predmet.ProtuStrankaListNazivFormated>
    <izvorni_sadrzaj>
      <item>VALTEX d.o.o.</item>
    </izvorni_sadrzaj>
    <derivirana_varijabla naziv="DomainObject.Predmet.ProtuStrankaListNazivFormated_1">
      <item>VALTEX d.o.o.</item>
    </derivirana_varijabla>
  </DomainObject.Predmet.ProtuStrankaListNazivFormated>
  <DomainObject.Predmet.ProtuStrankaListNazivFormatedOIB>
    <izvorni_sadrzaj>
      <item>VALTEX d.o.o., OIB 09457607510</item>
    </izvorni_sadrzaj>
    <derivirana_varijabla naziv="DomainObject.Predmet.ProtuStrankaListNazivFormatedOIB_1">
      <item>VALTEX d.o.o., OIB 09457607510</item>
    </derivirana_varijabla>
  </DomainObject.Predmet.ProtuStrankaListNazivFormatedOIB>
  <DomainObject.Predmet.OstaliListFormated>
    <izvorni_sadrzaj>
      <item>Marijan Božić punomoćnik sudionika u postupku VALTEX d.o.o.</item>
    </izvorni_sadrzaj>
    <derivirana_varijabla naziv="DomainObject.Predmet.OstaliListFormated_1">
      <item>Marijan Božić punomoćnik sudionika u postupku VALTEX d.o.o.</item>
    </derivirana_varijabla>
  </DomainObject.Predmet.OstaliListFormated>
  <DomainObject.Predmet.OstaliListFormatedOIB>
    <izvorni_sadrzaj>
      <item>Marijan Božić, OIB 07414773294 punomoćnik sudionika u postupku VALTEX d.o.o.</item>
    </izvorni_sadrzaj>
    <derivirana_varijabla naziv="DomainObject.Predmet.OstaliListFormatedOIB_1">
      <item>Marijan Božić, OIB 07414773294 punomoćnik sudionika u postupku VALTEX d.o.o.</item>
    </derivirana_varijabla>
  </DomainObject.Predmet.OstaliListFormatedOIB>
  <DomainObject.Predmet.OstaliListFormatedWithAdress>
    <izvorni_sadrzaj>
      <item>Marijan Božić, Matenci 9, 49240 Donja Stubica punomoćnik sudionika u postupku VALTEX d.o.o.</item>
    </izvorni_sadrzaj>
    <derivirana_varijabla naziv="DomainObject.Predmet.OstaliListFormatedWithAdress_1">
      <item>Marijan Božić, Matenci 9, 49240 Donja Stubica punomoćnik sudionika u postupku VALTEX d.o.o.</item>
    </derivirana_varijabla>
  </DomainObject.Predmet.OstaliListFormatedWithAdress>
  <DomainObject.Predmet.OstaliListFormatedWithAdressOIB>
    <izvorni_sadrzaj>
      <item>Marijan Božić, OIB 07414773294, Matenci 9, 49240 Donja Stubica punomoćnik sudionika u postupku VALTEX d.o.o.</item>
    </izvorni_sadrzaj>
    <derivirana_varijabla naziv="DomainObject.Predmet.OstaliListFormatedWithAdressOIB_1">
      <item>Marijan Božić, OIB 07414773294, Matenci 9, 49240 Donja Stubica punomoćnik sudionika u postupku VALTEX d.o.o.</item>
    </derivirana_varijabla>
  </DomainObject.Predmet.OstaliListFormatedWithAdressOIB>
  <DomainObject.Predmet.OstaliListNazivFormated>
    <izvorni_sadrzaj>
      <item>Marijan Božić</item>
    </izvorni_sadrzaj>
    <derivirana_varijabla naziv="DomainObject.Predmet.OstaliListNazivFormated_1">
      <item>Marijan Božić</item>
    </derivirana_varijabla>
  </DomainObject.Predmet.OstaliListNazivFormated>
  <DomainObject.Predmet.OstaliListNazivFormatedOIB>
    <izvorni_sadrzaj>
      <item>Marijan Božić, OIB 07414773294</item>
    </izvorni_sadrzaj>
    <derivirana_varijabla naziv="DomainObject.Predmet.OstaliListNazivFormatedOIB_1">
      <item>Marijan Božić, OIB 07414773294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St-195/2017-3</izvorni_sadrzaj>
    <derivirana_varijabla naziv="DomainObject.PoslovniBrojDokumenta_1">St-195/2017-3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VALTEX d.o.o.</izvorni_sadrzaj>
    <derivirana_varijabla naziv="DomainObject.Predmet.ProtustrankaIDrugi_1">VALTEX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VALTEX d.o.o., OIB 09457607510, Horvaćanska cesta 31/c, 10000 Zagreb</izvorni_sadrzaj>
    <derivirana_varijabla naziv="DomainObject.Predmet.ProtustrankaIDrugiAdressOIB_1">VALTEX d.o.o., OIB 09457607510, Horvaćanska cesta 31/c,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VALTEX d.o.o.</item>
      <item>Marijan Božić</item>
    </izvorni_sadrzaj>
    <derivirana_varijabla naziv="DomainObject.Predmet.SudioniciListNaziv_1">
      <item>FINA Regionalni centar Zagreb</item>
      <item>VALTEX d.o.o.</item>
      <item>Marijan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VALTEX d.o.o., OIB 09457607510, Horvaćanska cesta 31/c,10000 Zagreb</item>
      <item>Marijan Božić, OIB 07414773294, Matenci 9,49240 Donja Stubica</item>
    </izvorni_sadrzaj>
    <derivirana_varijabla naziv="DomainObject.Predmet.SudioniciListAdressOIB_1">
      <item>FINA Regionalni centar Zagreb, OIB 85821130368, Trg svibanjskih žrtava 1995. 1,10000 Zagreb</item>
      <item>VALTEX d.o.o., OIB 09457607510, Horvaćanska cesta 31/c,10000 Zagreb</item>
      <item>Marijan Božić, OIB 07414773294, Matenci 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09457607510</item>
      <item>, OIB 07414773294</item>
    </izvorni_sadrzaj>
    <derivirana_varijabla naziv="DomainObject.Predmet.SudioniciListNazivOIB_1">
      <item>, OIB 85821130368</item>
      <item>, OIB 09457607510</item>
      <item>, OIB 07414773294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1513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2017-03-08T10:25:00Z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