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eefe" w14:paraId="d1ceefe" w:rsidRDefault="0001726C" w:rsidP="0001726C" w:rsidR="0001726C">
      <w:pPr>
        <w:jc w:val="right"/>
        <w15:collapsed w:val="false"/>
      </w:pPr>
      <w:r>
        <w:t>6 St-</w:t>
      </w:r>
      <w:r w:rsidR="0057057D">
        <w:t>3/18-6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FINA RC Osijek za otvaranje stečajnog postupka nad dužnikom </w:t>
      </w:r>
      <w:r>
        <w:rPr>
          <w:b/>
        </w:rPr>
        <w:t xml:space="preserve">VICI j.d.o.o. Vinkovci, Splitska 16, OIB: 00066787908, MBS: 030176876, </w:t>
      </w:r>
      <w:r>
        <w:t>dana 13. travnja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57057D">
        <w:t>Manuela Goluža, Vinkovci, P. Zoranića 11, OIB: 79386529062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57057D">
        <w:rPr>
          <w:b/>
        </w:rPr>
        <w:t>3-18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57057D">
        <w:t>Manuela Goluža, Vinkovci, P. Zoranića 11, OIB: 79386529062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7057D">
        <w:rPr>
          <w:b/>
        </w:rPr>
        <w:t>3-18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7057D">
        <w:t>Manuela Goluža, Vinkovci, P. Zoranića 11, OIB: 79386529062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7057D">
        <w:t>Manuela Goluža, Vinkovci, P. Zoranića 11, OIB: 79386529062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7057D" w:rsidP="0057057D" w:rsidR="0057057D">
      <w:pPr>
        <w:jc w:val="right"/>
      </w:pPr>
      <w:r>
        <w:t>6 St-3/18-6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57057D">
        <w:rPr>
          <w:bCs/>
        </w:rPr>
        <w:t>2. siječnja 2018.</w:t>
      </w:r>
      <w:r w:rsidR="0045731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57057D">
        <w:rPr>
          <w:b/>
        </w:rPr>
        <w:t>VICI j.d.o.o. Vinkovci, Splitska 16, OIB: 00066787908, MBS: 030176876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57057D">
        <w:rPr>
          <w:b/>
        </w:rPr>
        <w:t>2. siječnja 2018. g.</w:t>
      </w:r>
      <w:r w:rsidR="0057057D">
        <w:t xml:space="preserve">  (čl. 110 st. 1 SZ).</w:t>
      </w: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7057D" w:rsidP="0057057D" w:rsidR="0057057D">
      <w:pPr>
        <w:ind w:firstLine="708"/>
        <w:jc w:val="both"/>
      </w:pPr>
      <w:r>
        <w:t xml:space="preserve">Ujedno rješenjem ovoga suda broj 6 St-3/18-5 od 13. travnja 2018. g. pokrenut je prethodni postupak radi utvrđivanja uvjeta za otvaranje stečajnog postupka nad dužnikom te je imenovana privremena stečajna upraviteljica u osobi Sanela </w:t>
      </w:r>
      <w:proofErr w:type="spellStart"/>
      <w:r>
        <w:t>Kučar</w:t>
      </w:r>
      <w:proofErr w:type="spellEnd"/>
      <w:r>
        <w:t xml:space="preserve"> iz Osijeka, automatskim odabirom a kako bi utvrdila financijsko-gospodarsko stanje st. dužnika te mogućnosti provedbe stečajnog postupka nad njegovom imovinom.</w:t>
      </w: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od </w:t>
      </w:r>
      <w:r>
        <w:rPr>
          <w:b/>
        </w:rPr>
        <w:t>2. siječnja 2018. g.</w:t>
      </w:r>
      <w:r>
        <w:t xml:space="preserve"> utvrdio da visina blokade žiro računa dužnika iznosi 32.346,62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jc w:val="right"/>
      </w:pPr>
      <w:r>
        <w:lastRenderedPageBreak/>
        <w:t>6 St-3/18-6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F7F5B">
        <w:t>13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7057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7057D">
        <w:t>Manuela Goluža, Vinkovci, P. Zoranića 11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7057D" w:rsidP="00B97155" w:rsidR="002E5413">
      <w:pPr>
        <w:numPr>
          <w:ilvl w:val="0"/>
          <w:numId w:val="13"/>
        </w:numPr>
      </w:pPr>
      <w:r>
        <w:t>R-23.5.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02C" w:rsidP="00C06AA6" w:rsidR="0011502C">
      <w:r>
        <w:separator/>
      </w:r>
    </w:p>
  </w:endnote>
  <w:endnote w:id="0" w:type="continuationSeparator">
    <w:p w:rsidRDefault="0011502C" w:rsidP="00C06AA6" w:rsidR="00115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02C" w:rsidP="00C06AA6" w:rsidR="0011502C">
      <w:r>
        <w:separator/>
      </w:r>
    </w:p>
  </w:footnote>
  <w:footnote w:id="0" w:type="continuationSeparator">
    <w:p w:rsidRDefault="0011502C" w:rsidP="00C06AA6" w:rsidR="00115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7A6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1502C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C7A64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A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A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j.d.o.o. za ugostiteljstvo i trgovinu</izvorni_sadrzaj>
    <derivirana_varijabla naziv="DomainObject.Predmet.ProtustrankaFormated_1">  VICI j.d.o.o. za ugostiteljstvo i trgovinu</derivirana_varijabla>
  </DomainObject.Predmet.ProtustrankaFormated>
  <DomainObject.Predmet.ProtustrankaFormatedOIB>
    <izvorni_sadrzaj>  VICI j.d.o.o. za ugostiteljstvo i trgovinu, OIB 00066787908</izvorni_sadrzaj>
    <derivirana_varijabla naziv="DomainObject.Predmet.ProtustrankaFormatedOIB_1">  VICI j.d.o.o. za ugostiteljstvo i trgovinu, OIB 00066787908</derivirana_varijabla>
  </DomainObject.Predmet.ProtustrankaFormatedOIB>
  <DomainObject.Predmet.ProtustrankaFormatedWithAdress>
    <izvorni_sadrzaj> VICI j.d.o.o. za ugostiteljstvo i trgovinu, Splitska 16, 32100 Vinkovci</izvorni_sadrzaj>
    <derivirana_varijabla naziv="DomainObject.Predmet.ProtustrankaFormatedWithAdress_1"> VICI j.d.o.o. za ugostiteljstvo i trgovinu, Splitska 16, 32100 Vinkovci</derivirana_varijabla>
  </DomainObject.Predmet.ProtustrankaFormatedWithAdress>
  <DomainObject.Predmet.ProtustrankaFormatedWithAdressOIB>
    <izvorni_sadrzaj> VICI j.d.o.o. za ugostiteljstvo i trgovinu, OIB 00066787908, Splitska 16, 32100 Vinkovci</izvorni_sadrzaj>
    <derivirana_varijabla naziv="DomainObject.Predmet.ProtustrankaFormatedWithAdressOIB_1"> VICI j.d.o.o. za ugostiteljstvo i trgovinu, OIB 00066787908, Splitska 16, 32100 Vinkovci</derivirana_varijabla>
  </DomainObject.Predmet.ProtustrankaFormatedWithAdressOIB>
  <DomainObject.Predmet.ProtustrankaWithAdress>
    <izvorni_sadrzaj>VICI j.d.o.o. za ugostiteljstvo i trgovinu Splitska 16, 32100 Vinkovci</izvorni_sadrzaj>
    <derivirana_varijabla naziv="DomainObject.Predmet.ProtustrankaWithAdress_1">VICI j.d.o.o. za ugostiteljstvo i trgovinu Splitska 16, 32100 Vinkovci</derivirana_varijabla>
  </DomainObject.Predmet.ProtustrankaWithAdress>
  <DomainObject.Predmet.ProtustrankaWithAdressOIB>
    <izvorni_sadrzaj>VICI j.d.o.o. za ugostiteljstvo i trgovinu, OIB 00066787908, Splitska 16, 32100 Vinkovci</izvorni_sadrzaj>
    <derivirana_varijabla naziv="DomainObject.Predmet.ProtustrankaWithAdressOIB_1">VICI j.d.o.o. za ugostiteljstvo i trgovinu, OIB 00066787908, Splitska 16, 32100 Vinkovci</derivirana_varijabla>
  </DomainObject.Predmet.ProtustrankaWithAdressOIB>
  <DomainObject.Predmet.ProtustrankaNazivFormated>
    <izvorni_sadrzaj>VICI j.d.o.o. za ugostiteljstvo i trgovinu</izvorni_sadrzaj>
    <derivirana_varijabla naziv="DomainObject.Predmet.ProtustrankaNazivFormated_1">VICI j.d.o.o. za ugostiteljstvo i trgovinu</derivirana_varijabla>
  </DomainObject.Predmet.ProtustrankaNazivFormated>
  <DomainObject.Predmet.ProtustrankaNazivFormatedOIB>
    <izvorni_sadrzaj>VICI j.d.o.o. za ugostiteljstvo i trgovinu, OIB 00066787908</izvorni_sadrzaj>
    <derivirana_varijabla naziv="DomainObject.Predmet.ProtustrankaNazivFormatedOIB_1">VICI j.d.o.o. za ugostiteljstvo i trgovinu, OIB 00066787908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VICI j.d.o.o. za ugostiteljstvo i trgovinu</item>
    </izvorni_sadrzaj>
    <derivirana_varijabla naziv="DomainObject.Predmet.ProtuStrankaListFormated_1">
      <item>VICI j.d.o.o. za ugostiteljstvo i trgovinu</item>
    </derivirana_varijabla>
  </DomainObject.Predmet.ProtuStrankaListFormated>
  <DomainObject.Predmet.ProtuStrankaListFormatedOIB>
    <izvorni_sadrzaj>
      <item>VICI j.d.o.o. za ugostiteljstvo i trgovinu, OIB 00066787908</item>
    </izvorni_sadrzaj>
    <derivirana_varijabla naziv="DomainObject.Predmet.ProtuStrankaListFormatedOIB_1">
      <item>VICI j.d.o.o. za ugostiteljstvo i trgovinu, OIB 00066787908</item>
    </derivirana_varijabla>
  </DomainObject.Predmet.ProtuStrankaListFormatedOIB>
  <DomainObject.Predmet.ProtuStrankaListFormatedWithAdress>
    <izvorni_sadrzaj>
      <item>VICI j.d.o.o. za ugostiteljstvo i trgovinu, Splitska 16, 32100 Vinkovci</item>
    </izvorni_sadrzaj>
    <derivirana_varijabla naziv="DomainObject.Predmet.ProtuStrankaListFormatedWithAdress_1">
      <item>VICI j.d.o.o. za ugostiteljstvo i trgovinu, Splitska 16, 32100 Vinkovci</item>
    </derivirana_varijabla>
  </DomainObject.Predmet.ProtuStrankaListFormatedWithAdress>
  <DomainObject.Predmet.ProtuStrankaListFormatedWithAdressOIB>
    <izvorni_sadrzaj>
      <item>VICI j.d.o.o. za ugostiteljstvo i trgovinu, OIB 00066787908, Splitska 16, 32100 Vinkovci</item>
    </izvorni_sadrzaj>
    <derivirana_varijabla naziv="DomainObject.Predmet.ProtuStrankaListFormatedWithAdressOIB_1">
      <item>VICI j.d.o.o. za ugostiteljstvo i trgovinu, OIB 00066787908, Splitska 16, 32100 Vinkovci</item>
    </derivirana_varijabla>
  </DomainObject.Predmet.ProtuStrankaListFormatedWithAdressOIB>
  <DomainObject.Predmet.ProtuStrankaListNazivFormated>
    <izvorni_sadrzaj>
      <item>VICI j.d.o.o. za ugostiteljstvo i trgovinu</item>
    </izvorni_sadrzaj>
    <derivirana_varijabla naziv="DomainObject.Predmet.ProtuStrankaListNazivFormated_1">
      <item>VICI j.d.o.o. za ugostiteljstvo i trgovinu</item>
    </derivirana_varijabla>
  </DomainObject.Predmet.ProtuStrankaListNazivFormated>
  <DomainObject.Predmet.ProtuStrankaListNazivFormatedOIB>
    <izvorni_sadrzaj>
      <item>VICI j.d.o.o. za ugostiteljstvo i trgovinu, OIB 00066787908</item>
    </izvorni_sadrzaj>
    <derivirana_varijabla naziv="DomainObject.Predmet.ProtuStrankaListNazivFormatedOIB_1">
      <item>VICI j.d.o.o. za ugostiteljstvo i trgovinu, OIB 00066787908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VICI j.d.o.o. za ugostiteljstvo i trgovinu</izvorni_sadrzaj>
    <derivirana_varijabla naziv="DomainObject.Predmet.ProtustrankaIDrugi_1">VICI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VICI j.d.o.o. za ugostiteljstvo i trgovinu, OIB 00066787908, Splitska 16, 32100 Vinkovci</izvorni_sadrzaj>
    <derivirana_varijabla naziv="DomainObject.Predmet.ProtustrankaIDrugiAdressOIB_1">VICI j.d.o.o. za ugostiteljstvo i trgovinu, OIB 00066787908, Splitska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VICI j.d.o.o. za ugostiteljstvo i trgovinu</item>
    </izvorni_sadrzaj>
    <derivirana_varijabla naziv="DomainObject.Predmet.SudioniciListNaziv_1">
      <item>FINA RC OSIJEK</item>
      <item>VICI j.d.o.o. za ugostiteljstvo i trgovinu</item>
    </derivirana_varijabla>
  </DomainObject.Predmet.SudioniciListNaziv>
  <DomainObject.Predmet.SudioniciListAdressOIB>
    <izvorni_sadrzaj>
      <item>FINA RC OSIJEK, OIB 85821130368</item>
      <item>VICI j.d.o.o. za ugostiteljstvo i trgovinu, OIB 00066787908, Splitska 16,32100 Vinkovci</item>
    </izvorni_sadrzaj>
    <derivirana_varijabla naziv="DomainObject.Predmet.SudioniciListAdressOIB_1">
      <item>FINA RC OSIJEK, OIB 85821130368</item>
      <item>VICI j.d.o.o. za ugostiteljstvo i trgovinu, OIB 00066787908, Splitska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00066787908</item>
    </izvorni_sadrzaj>
    <derivirana_varijabla naziv="DomainObject.Predmet.SudioniciListNazivOIB_1">
      <item>, OIB 85821130368</item>
      <item>, OIB 00066787908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91CEB-3E31-45D0-8AD0-BEA8A5EE2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844</properties:Words>
  <properties:Characters>4422</properties:Characters>
  <properties:Lines>156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2018-04-13T11:38:00Z</cp:lastPrinted>
  <dcterms:modified xmlns:xsi="http://www.w3.org/2001/XMLSchema-instance" xsi:type="dcterms:W3CDTF">2018-04-13T11:39:00Z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