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7764" w14:paraId="96a7764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A608B4">
        <w:t>738/16-4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A608B4" w:rsidRPr="00A608B4">
        <w:t>ZADRUGA BRANITELJA Z.K.M. - zadruga za ekološku proizvodnju, prijevoz, građenje, turizam, savjetovanje i usluge, Ilok, Vlatka Kraljevića 12, OIB: 50205947472, MBS: 030093191</w:t>
      </w:r>
      <w:r w:rsidR="00686ACA">
        <w:t xml:space="preserve">, </w:t>
      </w:r>
      <w:r w:rsidR="003B4C28">
        <w:t xml:space="preserve">dana </w:t>
      </w:r>
      <w:r w:rsidR="001111FC">
        <w:t>17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A608B4">
        <w:t>Krešimir Matković, Ilok, Dr. Zlatana Sremca 1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1111FC">
        <w:t>4.000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608B4">
        <w:t>738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608B4">
        <w:t xml:space="preserve">ZADRUGA BRANITELJA Z.K.M. </w:t>
      </w:r>
      <w:r w:rsidR="00A608B4" w:rsidRPr="00A608B4">
        <w:t>Ilok, Vlatka Kraljevića 12, OIB: 50205947472, MBS: 030093191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A608B4">
        <w:t>Krešimir Matković, Ilok, Dr. Zlatana Sremca 1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111FC">
        <w:t>17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F23B3">
        <w:t>r. 23</w:t>
      </w:r>
      <w:r w:rsidR="001111FC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39E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2F39ED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F3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F3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44730-4F9C-4426-A4FC-2BC94EC2C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1250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2017-01-17T10:49:00Z</dcterms:created>
  <dc:creator>hermanj</dc:creator>
  <cp:lastModifiedBy>Žana Bem</cp:lastModifiedBy>
  <cp:lastPrinted>2016-09-22T06:37:00Z</cp:lastPrinted>
  <dcterms:modified xmlns:xsi="http://www.w3.org/2001/XMLSchema-instance" xsi:type="dcterms:W3CDTF">2017-01-17T11:10:00Z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