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bbbc" w14:paraId="895bbbc" w:rsidRDefault="008615FD" w:rsidP="008615FD" w:rsidR="00E13C1D" w:rsidRPr="00007C58">
      <w:pPr>
        <w15:collapsed w:val="false"/>
        <w:rPr>
          <w:b/>
          <w:bCs/>
        </w:rPr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 w:rsidRPr="002A0C8C"/>
    <w:p w:rsidRDefault="009B4A86" w:rsidP="00007C58" w:rsidR="00E13C1D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E13C1D" w:rsidP="006D694B" w:rsidR="00E13C1D">
      <w:pPr>
        <w:pStyle w:val="Naslov1"/>
        <w:rPr>
          <w:b w:val="false"/>
          <w:lang w:val="hr-HR"/>
        </w:rPr>
      </w:pPr>
    </w:p>
    <w:p w:rsidRDefault="009B4A86" w:rsidP="00FE3F69" w:rsidR="009B4A86">
      <w:pPr>
        <w:rPr>
          <w:b/>
          <w:bCs/>
        </w:rPr>
      </w:pPr>
    </w:p>
    <w:p w:rsidRDefault="006A7C94" w:rsidP="009A7AAA" w:rsidR="009A7AA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TURISTIČKA AGENCIJA TRPANJ j.d.o.o., Čepin, Psunjska 102, MBS: 030155634, OIB: 67483089267</w:t>
      </w:r>
      <w:r w:rsidR="005C1895">
        <w:rPr>
          <w:color w:val="000000"/>
        </w:rPr>
        <w:t xml:space="preserve">, </w:t>
      </w:r>
      <w:r w:rsidR="009A7AAA">
        <w:rPr>
          <w:color w:val="000000"/>
        </w:rPr>
        <w:t xml:space="preserve">dana </w:t>
      </w:r>
      <w:r>
        <w:rPr>
          <w:color w:val="000000"/>
        </w:rPr>
        <w:t>21</w:t>
      </w:r>
      <w:r w:rsidR="009A7AAA">
        <w:rPr>
          <w:color w:val="000000"/>
        </w:rPr>
        <w:t>. svibnja 2018. godine</w:t>
      </w:r>
    </w:p>
    <w:p w:rsidRDefault="00E13C1D" w:rsidP="009A7AAA" w:rsidR="00E13C1D">
      <w:pPr>
        <w:ind w:firstLine="708"/>
        <w:jc w:val="both"/>
      </w:pPr>
    </w:p>
    <w:p w:rsidRDefault="00FB2294" w:rsidP="004514A1" w:rsidR="00FB2294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5C1895" w:rsidP="00BF557C" w:rsidR="005C1895">
      <w:pPr>
        <w:jc w:val="center"/>
      </w:pPr>
    </w:p>
    <w:p w:rsidRDefault="00FB2294" w:rsidP="00BF557C" w:rsidR="00FB2294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691D0E">
        <w:t>TURISTIČKA AGENCIJA TRPANJ j.d.o.o., Čepin, Psunjska 102, MBS: 030155634, OIB: 67483089267</w:t>
      </w:r>
      <w:r w:rsidR="00BF557C">
        <w:t xml:space="preserve">. </w:t>
      </w:r>
    </w:p>
    <w:p w:rsidRDefault="00635B86" w:rsidP="00044AA2" w:rsidR="00635B86">
      <w:pPr>
        <w:ind w:firstLine="708"/>
        <w:jc w:val="both"/>
      </w:pPr>
    </w:p>
    <w:p w:rsidRDefault="00635B86" w:rsidP="00635B86" w:rsidR="00635B86" w:rsidRPr="00D52FCC">
      <w:pPr>
        <w:ind w:firstLine="708"/>
        <w:jc w:val="both"/>
      </w:pPr>
      <w:r>
        <w:t xml:space="preserve">II </w:t>
      </w:r>
      <w:r w:rsidR="00C91CFE">
        <w:t xml:space="preserve"> </w:t>
      </w:r>
      <w:r>
        <w:t xml:space="preserve">Ročište radi očitovanja o prijedlogu za otvaranje stečajnog postupka i ročište radi rasprave o pretpostavkama za otvaranje stečajnog postupka zakazano za </w:t>
      </w:r>
      <w:r w:rsidR="00AC7B45">
        <w:t>2</w:t>
      </w:r>
      <w:r w:rsidR="00691D0E">
        <w:t>9</w:t>
      </w:r>
      <w:r>
        <w:t xml:space="preserve">. svibanj 2018. godine u </w:t>
      </w:r>
      <w:r w:rsidR="00691D0E">
        <w:t>9</w:t>
      </w:r>
      <w:r>
        <w:t>,00 sati neće se održati.</w:t>
      </w:r>
    </w:p>
    <w:p w:rsidRDefault="00763814" w:rsidP="00635B86" w:rsidR="00763814">
      <w:pPr>
        <w:jc w:val="both"/>
      </w:pPr>
    </w:p>
    <w:p w:rsidRDefault="00635B86" w:rsidP="004514A1" w:rsidR="00635B86">
      <w:pPr>
        <w:ind w:firstLine="708"/>
        <w:jc w:val="both"/>
      </w:pPr>
    </w:p>
    <w:p w:rsidRDefault="00BF557C" w:rsidP="00007C58" w:rsidR="00061706">
      <w:pPr>
        <w:jc w:val="center"/>
      </w:pPr>
      <w:r>
        <w:t>Obrazloženje</w:t>
      </w:r>
    </w:p>
    <w:p w:rsidRDefault="00BF557C" w:rsidP="006130AF" w:rsidR="00BF557C"/>
    <w:p w:rsidRDefault="009C7A05" w:rsidP="006130AF" w:rsidR="009C7A05"/>
    <w:p w:rsidRDefault="00A41817" w:rsidP="00A41817" w:rsidR="00A41817">
      <w:pPr>
        <w:ind w:firstLine="708"/>
        <w:jc w:val="both"/>
      </w:pPr>
      <w:r>
        <w:t xml:space="preserve">Dana 6. travnja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04-06-18-1556 od 5. travnja 2018. godine, za otvaranje stečajnog postupka nad dužnikom TURISTIČKA AGENCIJA TRPANJ j.d.o.o., Čepin, Psunjska 102, MBS: 030155634, OIB: 67483089267.  </w:t>
      </w:r>
    </w:p>
    <w:p w:rsidRDefault="00A41817" w:rsidP="00A41817" w:rsidR="00A41817">
      <w:pPr>
        <w:ind w:firstLine="708"/>
        <w:jc w:val="both"/>
      </w:pPr>
    </w:p>
    <w:p w:rsidRDefault="00A41817" w:rsidP="00A41817" w:rsidR="00A41817">
      <w:pPr>
        <w:ind w:firstLine="708"/>
        <w:jc w:val="both"/>
      </w:pPr>
      <w:r>
        <w:t>U zahtjevu je navela da na dan 4. travnja 2018. godine dužnik u Očevidniku redoslijeda osnova za plaćanje ima evidentirane neizvršene osnove za plaćanje u neprekinutom razdoblju od 120 dana, u ukupnom iznosu od 8.183,53 kn, u koji iznos je uračunata kamata i naknada FINE za provedbu ovrhe na novčanim sredstvima dužnika. Navodi da dužnik ima 1 zaposlenog radnika.</w:t>
      </w:r>
    </w:p>
    <w:p w:rsidRDefault="00A41817" w:rsidP="00A41817" w:rsidR="00A41817">
      <w:pPr>
        <w:ind w:firstLine="708"/>
        <w:jc w:val="both"/>
      </w:pPr>
    </w:p>
    <w:p w:rsidRDefault="00A41817" w:rsidP="00A41817" w:rsidR="00A41817">
      <w:pPr>
        <w:ind w:firstLine="708"/>
        <w:jc w:val="both"/>
      </w:pPr>
      <w:r>
        <w:t>FINA je dostavila popis računa i oročenih novčanih sredstava dužnika na dan 4. travnja 2018. godine te u svom podnesku od 5. travnja 2018. godine navodi da dužnik na dan 4. travnja 2018. godine u Jedinstvenom registru računa ima otvorene sljedeće račune i oročena novčana sredstva: HR0623400091110703374 Privredna banka Zagreb d.d.</w:t>
      </w:r>
      <w:r>
        <w:rPr>
          <w:color w:val="000000"/>
        </w:rPr>
        <w:t xml:space="preserve">, </w:t>
      </w:r>
      <w:r>
        <w:t xml:space="preserve">te da na temelju čl. 112. st. 5. Stečajnog zakona dužnik na dan 4. travnja 2018. godine na ime predujma za </w:t>
      </w:r>
      <w:r>
        <w:lastRenderedPageBreak/>
        <w:t>namirenje troškova stečajnog postupka ima zaplijenjena novčana sredstva u iznosu od 4.706,08 kn.</w:t>
      </w:r>
    </w:p>
    <w:p w:rsidRDefault="009C7A05" w:rsidP="009C7A05" w:rsidR="009C7A05">
      <w:pPr>
        <w:jc w:val="both"/>
      </w:pPr>
      <w:r>
        <w:t xml:space="preserve">   </w:t>
      </w:r>
    </w:p>
    <w:p w:rsidRDefault="00061706" w:rsidP="009C7A05" w:rsidR="00061706" w:rsidRPr="009C7A05">
      <w:pPr>
        <w:pStyle w:val="Tijeloteksta"/>
        <w:ind w:firstLine="708"/>
        <w:rPr>
          <w:sz w:val="24"/>
        </w:rPr>
      </w:pPr>
      <w:r w:rsidRPr="009C7A05">
        <w:rPr>
          <w:sz w:val="24"/>
        </w:rPr>
        <w:t xml:space="preserve">Sud je utvrdio da je predlagatelj ovlašten za podnošenje predmetnoga prijedloga temeljem odredbe čl. </w:t>
      </w:r>
      <w:r w:rsidR="009C7A05" w:rsidRPr="009C7A05">
        <w:rPr>
          <w:sz w:val="24"/>
        </w:rPr>
        <w:t>110</w:t>
      </w:r>
      <w:r w:rsidRPr="009C7A05">
        <w:rPr>
          <w:sz w:val="24"/>
        </w:rPr>
        <w:t xml:space="preserve">. st. 1. </w:t>
      </w:r>
      <w:r w:rsidR="009C7A05" w:rsidRPr="009C7A05">
        <w:rPr>
          <w:sz w:val="24"/>
        </w:rPr>
        <w:t>Stečajnog zakona („Narodne novine“ broj 71/15 i 104/17; u daljnjem tekstu SZ)</w:t>
      </w:r>
      <w:r w:rsidRPr="009C7A05">
        <w:rPr>
          <w:sz w:val="24"/>
        </w:rPr>
        <w:t xml:space="preserve">, te je zakazao ročište radi očitovanja o prijedlogu za otvaranje stečajnoga postupka i rasprave o pretpostavkama za ispitivanje uvjeta za otvaranje stečajnog postupka nad dužnikom </w:t>
      </w:r>
      <w:r w:rsidR="00A41817" w:rsidRPr="00A41817">
        <w:t>TURISTIČKA AGENCIJA TRPANJ j.d.o.o., Čepin, Psunjska 102, MBS: 030155634, OIB: 67483089267</w:t>
      </w:r>
      <w:r w:rsidRPr="009C7A05">
        <w:rPr>
          <w:sz w:val="24"/>
        </w:rPr>
        <w:t xml:space="preserve"> (čl. 123. i 128. st. 1. SZ-a).</w:t>
      </w:r>
    </w:p>
    <w:p w:rsidRDefault="0061629A" w:rsidP="00591FC4" w:rsidR="0061629A">
      <w:pPr>
        <w:jc w:val="both"/>
      </w:pPr>
    </w:p>
    <w:p w:rsidRDefault="003F108B" w:rsidP="00C54E84" w:rsidR="00C54E84">
      <w:pPr>
        <w:ind w:firstLine="720"/>
        <w:jc w:val="both"/>
      </w:pPr>
      <w:r>
        <w:t>Sud je izvršio uvid u spis i dokumente u spisu i to</w:t>
      </w:r>
      <w:r w:rsidR="00061706" w:rsidRPr="00D52FCC">
        <w:t xml:space="preserve"> Potvrdu </w:t>
      </w:r>
      <w:r w:rsidR="00C54E84">
        <w:t xml:space="preserve">FINA-e o neizvršenim osnovama za plaćanje </w:t>
      </w:r>
      <w:r w:rsidR="00061706" w:rsidRPr="00D52FCC">
        <w:t xml:space="preserve">od </w:t>
      </w:r>
      <w:r w:rsidR="00C54E84">
        <w:t>17</w:t>
      </w:r>
      <w:r w:rsidR="00696B3D">
        <w:t>. svibnja</w:t>
      </w:r>
      <w:r w:rsidR="00061706">
        <w:t xml:space="preserve"> 2018</w:t>
      </w:r>
      <w:r w:rsidR="00061706" w:rsidRPr="00D52FCC">
        <w:t xml:space="preserve">. </w:t>
      </w:r>
      <w:r w:rsidR="00C54E84">
        <w:t>utvrdio</w:t>
      </w:r>
      <w:r w:rsidR="00061706" w:rsidRPr="00D52FCC">
        <w:t xml:space="preserve"> da na računima i novčanim sredstvima stečajnog dužnika na dan izdavanja potvrde nema nepodmirenih obveza za plać</w:t>
      </w:r>
      <w:r w:rsidR="00C54E84">
        <w:t xml:space="preserve">anje te da isti nije u blokadi </w:t>
      </w:r>
      <w:r>
        <w:t>kao i</w:t>
      </w:r>
      <w:r w:rsidR="00C54E84">
        <w:t xml:space="preserve"> servis e-Blokade Očevidnik neizvršenih osnova za plaćanje te utvrdio da je dužnik postao sposoban za plaćanje pa je odlučio kao u izreci temeljem odredbe čl. 128. st. 9. SZ-a ("Narodne novine" broj 71/15, 104/17). </w:t>
      </w:r>
    </w:p>
    <w:p w:rsidRDefault="00D57D40" w:rsidP="007533EB" w:rsidR="00D57D40">
      <w:pPr>
        <w:jc w:val="both"/>
      </w:pPr>
    </w:p>
    <w:p w:rsidRDefault="007533EB" w:rsidP="007533EB" w:rsidR="007533EB">
      <w:pPr>
        <w:jc w:val="both"/>
      </w:pPr>
    </w:p>
    <w:p w:rsidRDefault="009B4A86" w:rsidP="006130AF" w:rsidR="003F108B">
      <w:pPr>
        <w:jc w:val="center"/>
        <w:rPr>
          <w:bCs/>
        </w:rPr>
      </w:pPr>
      <w:r>
        <w:rPr>
          <w:bCs/>
        </w:rPr>
        <w:t xml:space="preserve">U Osijeku </w:t>
      </w:r>
      <w:r w:rsidR="003F108B">
        <w:rPr>
          <w:bCs/>
        </w:rPr>
        <w:t>21</w:t>
      </w:r>
      <w:r w:rsidR="00E62820">
        <w:rPr>
          <w:bCs/>
        </w:rPr>
        <w:t>. svibnja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</w:t>
      </w:r>
    </w:p>
    <w:p w:rsidRDefault="007533EB" w:rsidP="006130AF" w:rsidR="007533EB">
      <w:pPr>
        <w:jc w:val="center"/>
        <w:rPr>
          <w:bCs/>
        </w:rPr>
      </w:pP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       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  <w:bookmarkStart w:name="_GoBack" w:id="0"/>
      <w:bookmarkEnd w:id="0"/>
    </w:p>
    <w:p w:rsidRDefault="00905909" w:rsidP="00FE3F69" w:rsidR="00905909">
      <w:pPr>
        <w:ind w:left="5580"/>
        <w:jc w:val="center"/>
      </w:pPr>
    </w:p>
    <w:p w:rsidRDefault="00905909" w:rsidP="00FE3F69" w:rsidR="00905909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905909" w:rsidP="00FE3F69" w:rsidR="00905909"/>
    <w:p w:rsidRDefault="00FC5C99" w:rsidP="00BF557C" w:rsidR="00BF557C" w:rsidRPr="00905909">
      <w:pPr>
        <w:jc w:val="both"/>
      </w:pPr>
      <w:r w:rsidRPr="00905909">
        <w:t>UPUTA</w:t>
      </w:r>
      <w:r w:rsidR="00BF557C" w:rsidRPr="00905909">
        <w:t xml:space="preserve"> O PRAVNOM LIJEKU:</w:t>
      </w:r>
    </w:p>
    <w:p w:rsidRDefault="00BF557C" w:rsidP="00BF557C" w:rsidR="00BF557C" w:rsidRPr="00905909">
      <w:pPr>
        <w:jc w:val="both"/>
      </w:pPr>
      <w:r w:rsidRPr="00905909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3F108B" w:rsidP="003F108B" w:rsidR="003F108B" w:rsidRPr="003F108B">
      <w:pPr>
        <w:pStyle w:val="Tijeloteksta"/>
        <w:ind w:left="360"/>
        <w:rPr>
          <w:bCs/>
          <w:sz w:val="24"/>
        </w:rPr>
      </w:pPr>
      <w:r w:rsidRPr="003F108B">
        <w:rPr>
          <w:bCs/>
          <w:sz w:val="24"/>
        </w:rPr>
        <w:t>-predlagatelju na njegov poslovni broj</w:t>
      </w:r>
    </w:p>
    <w:p w:rsidRDefault="003F108B" w:rsidP="003F108B" w:rsidR="003F108B">
      <w:pPr>
        <w:pStyle w:val="Tijeloteksta"/>
        <w:ind w:left="360"/>
      </w:pPr>
      <w:r w:rsidRPr="003F108B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>TURISTIČKA AGENCIJA TRPANJ j.d.o.o., Čepin, Psunjska 102</w:t>
      </w:r>
    </w:p>
    <w:p w:rsidRDefault="003F108B" w:rsidP="003F108B" w:rsidR="003F108B" w:rsidRPr="003F108B">
      <w:pPr>
        <w:pStyle w:val="Tijeloteksta"/>
        <w:ind w:left="360"/>
        <w:rPr>
          <w:bCs/>
          <w:sz w:val="24"/>
        </w:rPr>
      </w:pPr>
      <w:r w:rsidRPr="003F108B">
        <w:rPr>
          <w:bCs/>
          <w:sz w:val="24"/>
        </w:rPr>
        <w:t>-</w:t>
      </w:r>
      <w:proofErr w:type="spellStart"/>
      <w:r w:rsidRPr="003F108B">
        <w:rPr>
          <w:bCs/>
          <w:sz w:val="24"/>
        </w:rPr>
        <w:t>eOgl</w:t>
      </w:r>
      <w:proofErr w:type="spellEnd"/>
      <w:r w:rsidRPr="003F108B">
        <w:rPr>
          <w:bCs/>
          <w:sz w:val="24"/>
        </w:rPr>
        <w:t>. ploča</w:t>
      </w:r>
    </w:p>
    <w:p w:rsidRDefault="003F108B" w:rsidP="003F108B" w:rsidR="003F108B" w:rsidRPr="003F108B">
      <w:pPr>
        <w:pStyle w:val="Tijeloteksta"/>
        <w:ind w:left="360"/>
        <w:rPr>
          <w:bCs/>
          <w:sz w:val="24"/>
        </w:rPr>
      </w:pPr>
      <w:r w:rsidRPr="003F108B">
        <w:rPr>
          <w:bCs/>
          <w:sz w:val="24"/>
        </w:rPr>
        <w:t xml:space="preserve">-riješeno obustavom </w:t>
      </w:r>
    </w:p>
    <w:p w:rsidRDefault="003F108B" w:rsidP="003F108B" w:rsidR="008615FD" w:rsidRPr="002A0C8C">
      <w:pPr>
        <w:pStyle w:val="Tijeloteksta"/>
        <w:ind w:left="360"/>
        <w:jc w:val="left"/>
        <w:rPr>
          <w:sz w:val="24"/>
        </w:rPr>
      </w:pPr>
      <w:r w:rsidRPr="003F108B">
        <w:rPr>
          <w:bCs/>
          <w:sz w:val="24"/>
        </w:rPr>
        <w:t>-kal 13.</w:t>
      </w:r>
      <w:r>
        <w:rPr>
          <w:bCs/>
          <w:sz w:val="24"/>
        </w:rPr>
        <w:t>0</w:t>
      </w:r>
      <w:r w:rsidRPr="003F108B">
        <w:rPr>
          <w:bCs/>
          <w:sz w:val="24"/>
        </w:rPr>
        <w:t>8.</w:t>
      </w:r>
      <w:r>
        <w:rPr>
          <w:bCs/>
          <w:sz w:val="24"/>
        </w:rPr>
        <w:t>20</w:t>
      </w:r>
      <w:r w:rsidRPr="003F108B">
        <w:rPr>
          <w:bCs/>
          <w:sz w:val="24"/>
        </w:rPr>
        <w:t>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EA4" w:rsidR="00182EA4">
      <w:r>
        <w:separator/>
      </w:r>
    </w:p>
  </w:endnote>
  <w:endnote w:id="0" w:type="continuationSeparator">
    <w:p w:rsidRDefault="00182EA4" w:rsidR="0018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EA4" w:rsidR="00182EA4">
      <w:r>
        <w:separator/>
      </w:r>
    </w:p>
  </w:footnote>
  <w:footnote w:id="0" w:type="continuationSeparator">
    <w:p w:rsidRDefault="00182EA4" w:rsidR="0018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6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93DB0">
      <w:t>7 St-296/18-15</w:t>
    </w:r>
  </w:p>
  <w:p w:rsidRDefault="00BF6F62" w:rsidP="0038135F" w:rsidR="00BF6F62">
    <w:pPr>
      <w:jc w:val="right"/>
    </w:pPr>
  </w:p>
  <w:p w:rsidRDefault="00BF6F62" w:rsidP="0038135F" w:rsidR="00BF6F62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93DB0">
      <w:t>296</w:t>
    </w:r>
    <w:r w:rsidR="006F7D28">
      <w:t>/</w:t>
    </w:r>
    <w:r w:rsidR="00346AC8">
      <w:t>1</w:t>
    </w:r>
    <w:r w:rsidR="000A20F6">
      <w:t>8</w:t>
    </w:r>
    <w:r w:rsidR="00346AC8">
      <w:t>-</w:t>
    </w:r>
    <w:r w:rsidR="005C1895">
      <w:t>15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C58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170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0F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EA4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23F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4F7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108B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4FA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94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895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1D0E"/>
    <w:rsid w:val="00692FCA"/>
    <w:rsid w:val="006957B4"/>
    <w:rsid w:val="00695E9A"/>
    <w:rsid w:val="00695F9F"/>
    <w:rsid w:val="00696B3D"/>
    <w:rsid w:val="006A0CED"/>
    <w:rsid w:val="006A2F13"/>
    <w:rsid w:val="006A5786"/>
    <w:rsid w:val="006A5E58"/>
    <w:rsid w:val="006A5F8E"/>
    <w:rsid w:val="006A7409"/>
    <w:rsid w:val="006A7721"/>
    <w:rsid w:val="006A7C94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33EB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684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3DB0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AAA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A05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4F3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81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C7B45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0E5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7E5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6F62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EA2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4E84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68C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474F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C1D"/>
    <w:rsid w:val="00E16D6C"/>
    <w:rsid w:val="00E16DAD"/>
    <w:rsid w:val="00E222E3"/>
    <w:rsid w:val="00E22F22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84E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820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5068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68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68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8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8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5068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68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68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8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8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9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4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0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6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St-296/2018-15</izvorni_sadrzaj>
    <derivirana_varijabla naziv="DomainObject.Oznaka_1">St-296/2018-15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2018.</izvorni_sadrzaj>
    <derivirana_varijabla naziv="DomainObject.Predmet.DatumRjesavanja_1">21.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AGENCIJA TRPANJ jednostavno društvo s ograničenom odgovornošću za turizam i mjenjačke poslove zastupanog po punomoćniku Emilija Burić</izvorni_sadrzaj>
    <derivirana_varijabla naziv="DomainObject.Predmet.ProtustrankaFormated_1">  TURISTIČKA AGENCIJA TRPANJ jednostavno društvo s ograničenom odgovornošću za turizam i mjenjačke poslove zastupanog po punomoćniku Emilija Burić</derivirana_varijabla>
  </DomainObject.Predmet.ProtustrankaFormated>
  <DomainObject.Predmet.ProtustrankaFormatedOIB>
    <izvorni_sadrzaj>  TURISTIČKA AGENCIJA TRPANJ jednostavno društvo s ograničenom odgovornošću za turizam i mjenjačke poslove, OIB 67483089267 zastupanog po punomoćniku Emilija Burić</izvorni_sadrzaj>
    <derivirana_varijabla naziv="DomainObject.Predmet.ProtustrankaFormatedOIB_1">  TURISTIČKA AGENCIJA TRPANJ jednostavno društvo s ograničenom odgovornošću za turizam i mjenjačke poslove, OIB 67483089267 zastupanog po punomoćniku Emilija Burić</derivirana_varijabla>
  </DomainObject.Predmet.ProtustrankaFormatedOIB>
  <DomainObject.Predmet.ProtustrankaFormatedWithAdress>
    <izvorni_sadrzaj> TURISTIČKA AGENCIJA TRPANJ jednostavno društvo s ograničenom odgovornošću za turizam i mjenjačke poslove, Psunjska 102, 31431 Čepin zastupanog po punomoćniku Emilija Burić</izvorni_sadrzaj>
    <derivirana_varijabla naziv="DomainObject.Predmet.ProtustrankaFormatedWithAdress_1"> TURISTIČKA AGENCIJA TRPANJ jednostavno društvo s ograničenom odgovornošću za turizam i mjenjačke poslove, Psunjska 102, 31431 Čepin zastupanog po punomoćniku Emilija Burić</derivirana_varijabla>
  </DomainObject.Predmet.ProtustrankaFormatedWithAdress>
  <DomainObject.Predmet.ProtustrankaFormatedWithAdressOIB>
    <izvorni_sadrzaj> TURISTIČKA AGENCIJA TRPANJ jednostavno društvo s ograničenom odgovornošću za turizam i mjenjačke poslove, OIB 67483089267, Psunjska 102, 31431 Čepin zastupanog po punomoćniku Emilija Burić</izvorni_sadrzaj>
    <derivirana_varijabla naziv="DomainObject.Predmet.ProtustrankaFormatedWithAdressOIB_1"> TURISTIČKA AGENCIJA TRPANJ jednostavno društvo s ograničenom odgovornošću za turizam i mjenjačke poslove, OIB 67483089267, Psunjska 102, 31431 Čepin zastupanog po punomoćniku Emilija Burić</derivirana_varijabla>
  </DomainObject.Predmet.ProtustrankaFormatedWithAdressOIB>
  <DomainObject.Predmet.ProtustrankaWithAdress>
    <izvorni_sadrzaj>TURISTIČKA AGENCIJA TRPANJ jednostavno društvo s ograničenom odgovornošću za turizam i mjenjačke poslove Psunjska 102, 31431 Čepin</izvorni_sadrzaj>
    <derivirana_varijabla naziv="DomainObject.Predmet.ProtustrankaWithAdress_1">TURISTIČKA AGENCIJA TRPANJ jednostavno društvo s ograničenom odgovornošću za turizam i mjenjačke poslove Psunjska 102, 31431 Čepin</derivirana_varijabla>
  </DomainObject.Predmet.ProtustrankaWithAdress>
  <DomainObject.Predmet.ProtustrankaWithAdressOIB>
    <izvorni_sadrzaj>TURISTIČKA AGENCIJA TRPANJ jednostavno društvo s ograničenom odgovornošću za turizam i mjenjačke poslove, OIB 67483089267, Psunjska 102, 31431 Čepin</izvorni_sadrzaj>
    <derivirana_varijabla naziv="DomainObject.Predmet.ProtustrankaWithAdressOIB_1">TURISTIČKA AGENCIJA TRPANJ jednostavno društvo s ograničenom odgovornošću za turizam i mjenjačke poslove, OIB 67483089267, Psunjska 102, 31431 Čepin</derivirana_varijabla>
  </DomainObject.Predmet.ProtustrankaWithAdressOIB>
  <DomainObject.Predmet.ProtustrankaNazivFormated>
    <izvorni_sadrzaj>TURISTIČKA AGENCIJA TRPANJ jednostavno društvo s ograničenom odgovornošću za turizam i mjenjačke poslove</izvorni_sadrzaj>
    <derivirana_varijabla naziv="DomainObject.Predmet.ProtustrankaNazivFormated_1">TURISTIČKA AGENCIJA TRPANJ jednostavno društvo s ograničenom odgovornošću za turizam i mjenjačke poslove</derivirana_varijabla>
  </DomainObject.Predmet.ProtustrankaNazivFormated>
  <DomainObject.Predmet.ProtustrankaNazivFormatedOIB>
    <izvorni_sadrzaj>TURISTIČKA AGENCIJA TRPANJ jednostavno društvo s ograničenom odgovornošću za turizam i mjenjačke poslove, OIB 67483089267</izvorni_sadrzaj>
    <derivirana_varijabla naziv="DomainObject.Predmet.ProtustrankaNazivFormatedOIB_1">TURISTIČKA AGENCIJA TRPANJ jednostavno društvo s ograničenom odgovornošću za turizam i mjenjačke poslove, OIB 67483089267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TURISTIČKA AGENCIJA TRPANJ jednostavno društvo s ograničenom odgovornošću za turizam i mjenjačke poslove zastupanog po punomoćniku Emilija Burić</item>
    </izvorni_sadrzaj>
    <derivirana_varijabla naziv="DomainObject.Predmet.ProtuStrankaListFormated_1">
      <item>TURISTIČKA AGENCIJA TRPANJ jednostavno društvo s ograničenom odgovornošću za turizam i mjenjačke poslove zastupanog po punomoćniku Emilija Burić</item>
    </derivirana_varijabla>
  </DomainObject.Predmet.ProtuStrankaListFormated>
  <DomainObject.Predmet.ProtuStrankaListFormatedOIB>
    <izvorni_sadrzaj>
      <item>TURISTIČKA AGENCIJA TRPANJ jednostavno društvo s ograničenom odgovornošću za turizam i mjenjačke poslove, OIB 67483089267 zastupanog po punomoćniku Emilija Burić</item>
    </izvorni_sadrzaj>
    <derivirana_varijabla naziv="DomainObject.Predmet.ProtuStrankaListFormatedOIB_1">
      <item>TURISTIČKA AGENCIJA TRPANJ jednostavno društvo s ograničenom odgovornošću za turizam i mjenjačke poslove, OIB 67483089267 zastupanog po punomoćniku Emilija Burić</item>
    </derivirana_varijabla>
  </DomainObject.Predmet.ProtuStrankaListFormatedOIB>
  <DomainObject.Predmet.ProtuStrankaListFormatedWithAdress>
    <izvorni_sadrzaj>
      <item>TURISTIČKA AGENCIJA TRPANJ jednostavno društvo s ograničenom odgovornošću za turizam i mjenjačke poslove, Psunjska 102, 31431 Čepin zastupanog po punomoćniku Emilija Burić</item>
    </izvorni_sadrzaj>
    <derivirana_varijabla naziv="DomainObject.Predmet.ProtuStrankaListFormatedWithAdress_1">
      <item>TURISTIČKA AGENCIJA TRPANJ jednostavno društvo s ograničenom odgovornošću za turizam i mjenjačke poslove, Psunjska 102, 31431 Čepin zastupanog po punomoćniku Emilija Burić</item>
    </derivirana_varijabla>
  </DomainObject.Predmet.ProtuStrankaListFormatedWithAdress>
  <DomainObject.Predmet.ProtuStrankaListFormatedWithAdressOIB>
    <izvorni_sadrzaj>
      <item>TURISTIČKA AGENCIJA TRPANJ jednostavno društvo s ograničenom odgovornošću za turizam i mjenjačke poslove, OIB 67483089267, Psunjska 102, 31431 Čepin zastupanog po punomoćniku Emilija Burić</item>
    </izvorni_sadrzaj>
    <derivirana_varijabla naziv="DomainObject.Predmet.ProtuStrankaListFormatedWithAdressOIB_1">
      <item>TURISTIČKA AGENCIJA TRPANJ jednostavno društvo s ograničenom odgovornošću za turizam i mjenjačke poslove, OIB 67483089267, Psunjska 102, 31431 Čepin zastupanog po punomoćniku Emilija Burić</item>
    </derivirana_varijabla>
  </DomainObject.Predmet.ProtuStrankaListFormatedWithAdressOIB>
  <DomainObject.Predmet.ProtuStrankaListNazivFormated>
    <izvorni_sadrzaj>
      <item>TURISTIČKA AGENCIJA TRPANJ jednostavno društvo s ograničenom odgovornošću za turizam i mjenjačke poslove</item>
    </izvorni_sadrzaj>
    <derivirana_varijabla naziv="DomainObject.Predmet.ProtuStrankaListNazivFormated_1">
      <item>TURISTIČKA AGENCIJA TRPANJ jednostavno društvo s ograničenom odgovornošću za turizam i mjenjačke poslove</item>
    </derivirana_varijabla>
  </DomainObject.Predmet.ProtuStrankaListNazivFormated>
  <DomainObject.Predmet.ProtuStrankaListNazivFormatedOIB>
    <izvorni_sadrzaj>
      <item>TURISTIČKA AGENCIJA TRPANJ jednostavno društvo s ograničenom odgovornošću za turizam i mjenjačke poslove, OIB 67483089267</item>
    </izvorni_sadrzaj>
    <derivirana_varijabla naziv="DomainObject.Predmet.ProtuStrankaListNazivFormatedOIB_1">
      <item>TURISTIČKA AGENCIJA TRPANJ jednostavno društvo s ograničenom odgovornošću za turizam i mjenjačke poslove, OIB 67483089267</item>
    </derivirana_varijabla>
  </DomainObject.Predmet.ProtuStrankaListNazivFormatedOIB>
  <DomainObject.Predmet.OstaliListFormated>
    <izvorni_sadrzaj>
      <item>Emilija Burić punomoćnik sudionika u postupku TURISTIČKA AGENCIJA TRPANJ jednostavno društvo s ograničenom odgovornošću za turizam i mjenjačke poslove</item>
    </izvorni_sadrzaj>
    <derivirana_varijabla naziv="DomainObject.Predmet.OstaliListFormated_1">
      <item>Emilija Burić punomoćnik sudionika u postupku TURISTIČKA AGENCIJA TRPANJ jednostavno društvo s ograničenom odgovornošću za turizam i mjenjačke poslove</item>
    </derivirana_varijabla>
  </DomainObject.Predmet.OstaliListFormated>
  <DomainObject.Predmet.OstaliListFormatedOIB>
    <izvorni_sadrzaj>
      <item>Emilija Burić, OIB 90128566416 punomoćnik sudionika u postupku TURISTIČKA AGENCIJA TRPANJ jednostavno društvo s ograničenom odgovornošću za turizam i mjenjačke poslove</item>
    </izvorni_sadrzaj>
    <derivirana_varijabla naziv="DomainObject.Predmet.OstaliListFormatedOIB_1">
      <item>Emilija Burić, OIB 90128566416 punomoćnik sudionika u postupku TURISTIČKA AGENCIJA TRPANJ jednostavno društvo s ograničenom odgovornošću za turizam i mjenjačke poslove</item>
    </derivirana_varijabla>
  </DomainObject.Predmet.OstaliListFormatedOIB>
  <DomainObject.Predmet.OstaliListFormatedWithAdress>
    <izvorni_sadrzaj>
      <item>Emilija Burić, Put Zaborča 30, 20240 Trpanj punomoćnik sudionika u postupku TURISTIČKA AGENCIJA TRPANJ jednostavno društvo s ograničenom odgovornošću za turizam i mjenjačke poslove</item>
    </izvorni_sadrzaj>
    <derivirana_varijabla naziv="DomainObject.Predmet.OstaliListFormatedWithAdress_1">
      <item>Emilija Burić, Put Zaborča 30, 20240 Trpanj punomoćnik sudionika u postupku TURISTIČKA AGENCIJA TRPANJ jednostavno društvo s ograničenom odgovornošću za turizam i mjenjačke poslove</item>
    </derivirana_varijabla>
  </DomainObject.Predmet.OstaliListFormatedWithAdress>
  <DomainObject.Predmet.OstaliListFormatedWithAdressOIB>
    <izvorni_sadrzaj>
      <item>Emilija Burić, OIB 90128566416, Put Zaborča 30, 20240 Trpanj punomoćnik sudionika u postupku TURISTIČKA AGENCIJA TRPANJ jednostavno društvo s ograničenom odgovornošću za turizam i mjenjačke poslove</item>
    </izvorni_sadrzaj>
    <derivirana_varijabla naziv="DomainObject.Predmet.OstaliListFormatedWithAdressOIB_1">
      <item>Emilija Burić, OIB 90128566416, Put Zaborča 30, 20240 Trpanj punomoćnik sudionika u postupku TURISTIČKA AGENCIJA TRPANJ jednostavno društvo s ograničenom odgovornošću za turizam i mjenjačke poslove</item>
    </derivirana_varijabla>
  </DomainObject.Predmet.OstaliListFormatedWithAdressOIB>
  <DomainObject.Predmet.OstaliListNazivFormated>
    <izvorni_sadrzaj>
      <item>Emilija Burić</item>
    </izvorni_sadrzaj>
    <derivirana_varijabla naziv="DomainObject.Predmet.OstaliListNazivFormated_1">
      <item>Emilija Burić</item>
    </derivirana_varijabla>
  </DomainObject.Predmet.OstaliListNazivFormated>
  <DomainObject.Predmet.OstaliListNazivFormatedOIB>
    <izvorni_sadrzaj>
      <item>Emilija Burić, OIB 90128566416</item>
    </izvorni_sadrzaj>
    <derivirana_varijabla naziv="DomainObject.Predmet.OstaliListNazivFormatedOIB_1">
      <item>Emilija Burić, OIB 90128566416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St-296/2018-15</izvorni_sadrzaj>
    <derivirana_varijabla naziv="DomainObject.PoslovniBrojDokumenta_1">St-296/2018-15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TURISTIČKA AGENCIJA TRPANJ jednostavno društvo s ograničenom odgovornošću za turizam i mjenjačke poslove</izvorni_sadrzaj>
    <derivirana_varijabla naziv="DomainObject.Predmet.ProtustrankaIDrugi_1">TURISTIČKA AGENCIJA TRPANJ jednostavno društvo s ograničenom odgovornošću za turizam i mjenjačke poslove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TURISTIČKA AGENCIJA TRPANJ jednostavno društvo s ograničenom odgovornošću za turizam i mjenjačke poslove, OIB 67483089267, Psunjska 102, 31431 Čepin</izvorni_sadrzaj>
    <derivirana_varijabla naziv="DomainObject.Predmet.ProtustrankaIDrugiAdressOIB_1">TURISTIČKA AGENCIJA TRPANJ jednostavno društvo s ograničenom odgovornošću za turizam i mjenjačke poslove, OIB 67483089267, Psunjska 102,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2018.</izvorni_sadrzaj>
    <derivirana_varijabla naziv="DomainObject.Predmet.OdlukaRjesenje.DatumDonosenjaOdluke_1">21.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St-296/2018-15</izvorni_sadrzaj>
    <derivirana_varijabla naziv="DomainObject.Predmet.OdlukaRjesenje.Oznaka_1">St-296/2018-15</derivirana_varijabla>
  </DomainObject.Predmet.OdlukaRjesenje.Oznaka>
  <DomainObject.Predmet.SudioniciListNaziv>
    <izvorni_sadrzaj>
      <item>FINA RC OSIJEK</item>
      <item>TURISTIČKA AGENCIJA TRPANJ jednostavno društvo s ograničenom odgovornošću za turizam i mjenjačke poslove</item>
      <item>Emilija Burić</item>
    </izvorni_sadrzaj>
    <derivirana_varijabla naziv="DomainObject.Predmet.SudioniciListNaziv_1">
      <item>FINA RC OSIJEK</item>
      <item>TURISTIČKA AGENCIJA TRPANJ jednostavno društvo s ograničenom odgovornošću za turizam i mjenjačke poslove</item>
      <item>Emilija Burić</item>
    </derivirana_varijabla>
  </DomainObject.Predmet.SudioniciListNaziv>
  <DomainObject.Predmet.SudioniciListAdressOIB>
    <izvorni_sadrzaj>
      <item>FINA RC OSIJEK, OIB 85821130368</item>
      <item>TURISTIČKA AGENCIJA TRPANJ jednostavno društvo s ograničenom odgovornošću za turizam i mjenjačke poslove, OIB 67483089267, Psunjska 102,31431 Čepin</item>
      <item>Emilija Burić, OIB 90128566416, Put Zaborča 30,20240 Trpanj</item>
    </izvorni_sadrzaj>
    <derivirana_varijabla naziv="DomainObject.Predmet.SudioniciListAdressOIB_1">
      <item>FINA RC OSIJEK, OIB 85821130368</item>
      <item>TURISTIČKA AGENCIJA TRPANJ jednostavno društvo s ograničenom odgovornošću za turizam i mjenjačke poslove, OIB 67483089267, Psunjska 102,31431 Čepin</item>
      <item>Emilija Burić, OIB 90128566416, Put Zaborča 30,20240 Trpanj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67483089267</item>
      <item>, OIB 90128566416</item>
    </izvorni_sadrzaj>
    <derivirana_varijabla naziv="DomainObject.Predmet.SudioniciListNazivOIB_1">
      <item>, OIB 85821130368</item>
      <item>, OIB 67483089267</item>
      <item>, OIB 90128566416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195F0-BF1C-4750-B444-CA058B20D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557</properties:Words>
  <properties:Characters>2996</properties:Characters>
  <properties:Lines>149</properties:Lines>
  <properties:Paragraphs>26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2018-05-21T10:36:00Z</cp:lastPrinted>
  <dcterms:modified xmlns:xsi="http://www.w3.org/2001/XMLSchema-instance" xsi:type="dcterms:W3CDTF">2018-05-21T10:36:00Z</dcterms:modified>
  <cp:revision>496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St-296/2018-15 / Odluka - Rješenje - obustava postupka (296-18_OBUSTAVA_+_ROČ._SE_NEĆE_ODRŽATI._se_neće_održati)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