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c0d9" w14:paraId="b52c0d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66006">
        <w:t>501</w:t>
      </w:r>
      <w:r w:rsidRPr="00151FF0">
        <w:t>/1</w:t>
      </w:r>
      <w:r w:rsidR="00831369">
        <w:t>7</w:t>
      </w:r>
      <w:r w:rsidRPr="00151FF0">
        <w:t>-</w:t>
      </w:r>
      <w:r w:rsidR="003B2F75">
        <w:t>2</w:t>
      </w:r>
      <w:r w:rsidR="00466006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466006" w:rsidP="00466006" w:rsidR="00466006">
      <w:pPr>
        <w:jc w:val="both"/>
      </w:pPr>
      <w:r>
        <w:tab/>
      </w:r>
      <w:r w:rsidRPr="00E1042B">
        <w:t xml:space="preserve">Trgovački sud u Osijeku, po sucu mr. sc. Tihomiru Kovačeviću, kao stečajnom sucu, povodom prijedloga FINANCIJSKE AGENCIJE ZAGREB, Regionalni centar Osijek, Podružnica Osijek, L. Jagera 3, OIB 85821130368 za otvaranje stečajnog postupka nad dužnikom </w:t>
      </w:r>
      <w:r w:rsidRPr="00FA1A9B">
        <w:t>KROVOLIM - MONT jednostavno društvo s ograničenom odgovornošću za proizvodnju, graditeljstvo i usluge, Osijek, Dubrovačka 69, MBS 030125493, OIB 54942775786</w:t>
      </w:r>
      <w:r w:rsidRPr="00A178F6">
        <w:t xml:space="preserve">, dana </w:t>
      </w:r>
      <w:r>
        <w:t>18. prosinca</w:t>
      </w:r>
      <w:r w:rsidRPr="00611430">
        <w:t xml:space="preserve"> 201</w:t>
      </w:r>
      <w:r>
        <w:t>7</w:t>
      </w:r>
      <w:r w:rsidRPr="00611430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D02E86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466006" w:rsidRPr="00466006">
        <w:t>Mark</w:t>
      </w:r>
      <w:r w:rsidR="00466006">
        <w:t>u</w:t>
      </w:r>
      <w:r w:rsidR="00466006" w:rsidRPr="00466006">
        <w:t xml:space="preserve"> Tominac, Vinkovci, V. Nazora 3, OIB 98361792494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D02E86" w:rsidRPr="00D02E86">
        <w:t>KROVOLIM - MONT jednostavno društvo s ograničenom odgovornošću za proizvodnju, graditeljstvo i usluge, Osijek, Dubrovačka 69, MBS 030125493, OIB 54942775786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 </w:t>
      </w:r>
      <w:r w:rsidR="00D02E86">
        <w:t>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646AE7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0119E">
        <w:t>501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A0119E">
        <w:t>9</w:t>
      </w:r>
      <w:r w:rsidR="009B0F1B">
        <w:t xml:space="preserve"> od </w:t>
      </w:r>
      <w:r w:rsidR="00A0119E">
        <w:t>16</w:t>
      </w:r>
      <w:r w:rsidR="009B0F1B">
        <w:t>.</w:t>
      </w:r>
      <w:r w:rsidR="005D46B1">
        <w:t>0</w:t>
      </w:r>
      <w:r w:rsidR="009408ED">
        <w:t>5</w:t>
      </w:r>
      <w:r w:rsidR="009B0F1B">
        <w:t>.20</w:t>
      </w:r>
      <w:r w:rsidR="00FE5A6E">
        <w:t>1</w:t>
      </w:r>
      <w:r w:rsidR="00A51492">
        <w:t>7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A0119E">
        <w:t>Marko Tominac</w:t>
      </w:r>
      <w:r w:rsidR="009408ED">
        <w:t xml:space="preserve"> iz</w:t>
      </w:r>
      <w:r w:rsidR="00A0119E">
        <w:t xml:space="preserve"> </w:t>
      </w:r>
      <w:r w:rsidR="009408ED">
        <w:t>Vinkovaca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A0119E">
        <w:t>1</w:t>
      </w:r>
      <w:r w:rsidR="00D23353">
        <w:t>.</w:t>
      </w:r>
      <w:r w:rsidR="00A0119E">
        <w:t>12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A0119E" w:rsidRPr="00A0119E">
        <w:t xml:space="preserve">18. prosinca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C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66006">
      <w:t>14 St-</w:t>
    </w:r>
    <w:r w:rsidR="00466006" w:rsidRPr="00466006">
      <w:t>501/17-27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2C8A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C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C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C8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C8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C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C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C8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C8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studenog 2017.</izvorni_sadrzaj>
    <derivirana_varijabla naziv="DomainObject.Predmet.DatumRjesavanja_1">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KROVOLIM - MONT jednostavno društvo s ograničenom odgovornošću za proizvodnju, graditeljstvo i usluge</izvorni_sadrzaj>
    <derivirana_varijabla naziv="DomainObject.Predmet.ProtustrankaFormated_1">  KROVOLIM - MONT jednostavno društvo s ograničenom odgovornošću za proizvodnju, graditeljstvo i usluge</derivirana_varijabla>
  </DomainObject.Predmet.ProtustrankaFormated>
  <DomainObject.Predmet.ProtustrankaFormatedOIB>
    <izvorni_sadrzaj>  KROVOLIM - MONT jednostavno društvo s ograničenom odgovornošću za proizvodnju, graditeljstvo i usluge, OIB 54942775786</izvorni_sadrzaj>
    <derivirana_varijabla naziv="DomainObject.Predmet.ProtustrankaFormatedOIB_1">  KROVOLIM - MONT jednostavno društvo s ograničenom odgovornošću za proizvodnju, graditeljstvo i usluge, OIB 54942775786</derivirana_varijabla>
  </DomainObject.Predmet.ProtustrankaFormatedOIB>
  <DomainObject.Predmet.ProtustrankaFormatedWithAdress>
    <izvorni_sadrzaj> KROVOLIM - MONT jednostavno društvo s ograničenom odgovornošću za proizvodnju, graditeljstvo i usluge, Dubrovačka 69, 31000 Osijek</izvorni_sadrzaj>
    <derivirana_varijabla naziv="DomainObject.Predmet.ProtustrankaFormatedWithAdress_1"> KROVOLIM - MONT jednostavno društvo s ograničenom odgovornošću za proizvodnju, graditeljstvo i usluge, Dubrovačka 69, 31000 Osijek</derivirana_varijabla>
  </DomainObject.Predmet.ProtustrankaFormatedWithAdress>
  <DomainObject.Predmet.ProtustrankaFormatedWithAdressOIB>
    <izvorni_sadrzaj> KROVOLIM - MONT jednostavno društvo s ograničenom odgovornošću za proizvodnju, graditeljstvo i usluge, OIB 54942775786, Dubrovačka 69, 31000 Osijek</izvorni_sadrzaj>
    <derivirana_varijabla naziv="DomainObject.Predmet.ProtustrankaFormatedWithAdressOIB_1"> KROVOLIM - MONT jednostavno društvo s ograničenom odgovornošću za proizvodnju, graditeljstvo i usluge, OIB 54942775786, Dubrovačka 69, 31000 Osijek</derivirana_varijabla>
  </DomainObject.Predmet.ProtustrankaFormatedWithAdressOIB>
  <DomainObject.Predmet.ProtustrankaWithAdress>
    <izvorni_sadrzaj>KROVOLIM - MONT jednostavno društvo s ograničenom odgovornošću za proizvodnju, graditeljstvo i usluge Dubrovačka 69, 31000 Osijek</izvorni_sadrzaj>
    <derivirana_varijabla naziv="DomainObject.Predmet.ProtustrankaWithAdress_1">KROVOLIM - MONT jednostavno društvo s ograničenom odgovornošću za proizvodnju, graditeljstvo i usluge Dubrovačka 69, 31000 Osijek</derivirana_varijabla>
  </DomainObject.Predmet.ProtustrankaWithAdress>
  <DomainObject.Predmet.ProtustrankaWithAdressOIB>
    <izvorni_sadrzaj>KROVOLIM - MONT jednostavno društvo s ograničenom odgovornošću za proizvodnju, graditeljstvo i usluge, OIB 54942775786, Dubrovačka 69, 31000 Osijek</izvorni_sadrzaj>
    <derivirana_varijabla naziv="DomainObject.Predmet.ProtustrankaWithAdressOIB_1">KROVOLIM - MONT jednostavno društvo s ograničenom odgovornošću za proizvodnju, graditeljstvo i usluge, OIB 54942775786, Dubrovačka 69, 31000 Osijek</derivirana_varijabla>
  </DomainObject.Predmet.ProtustrankaWithAdressOIB>
  <DomainObject.Predmet.ProtustrankaNazivFormated>
    <izvorni_sadrzaj>KROVOLIM - MONT jednostavno društvo s ograničenom odgovornošću za proizvodnju, graditeljstvo i usluge</izvorni_sadrzaj>
    <derivirana_varijabla naziv="DomainObject.Predmet.ProtustrankaNazivFormated_1">KROVOLIM - MONT jednostavno društvo s ograničenom odgovornošću za proizvodnju, graditeljstvo i usluge</derivirana_varijabla>
  </DomainObject.Predmet.ProtustrankaNazivFormated>
  <DomainObject.Predmet.ProtustrankaNazivFormatedOIB>
    <izvorni_sadrzaj>KROVOLIM - MONT jednostavno društvo s ograničenom odgovornošću za proizvodnju, graditeljstvo i usluge, OIB 54942775786</izvorni_sadrzaj>
    <derivirana_varijabla naziv="DomainObject.Predmet.ProtustrankaNazivFormatedOIB_1">KROVOLIM - MONT jednostavno društvo s ograničenom odgovornošću za proizvodnju, graditeljstvo i usluge, OIB 54942775786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KROVOLIM - MONT jednostavno društvo s ograničenom odgovornošću za proizvodnju, graditeljstvo i usluge</item>
    </izvorni_sadrzaj>
    <derivirana_varijabla naziv="DomainObject.Predmet.ProtuStrankaListFormated_1">
      <item>KROVOLIM - MONT jednostavno društvo s ograničenom odgovornošću za proizvodnju, graditeljstvo i usluge</item>
    </derivirana_varijabla>
  </DomainObject.Predmet.ProtuStrankaListFormated>
  <DomainObject.Predmet.ProtuStrankaListFormatedOIB>
    <izvorni_sadrzaj>
      <item>KROVOLIM - MONT jednostavno društvo s ograničenom odgovornošću za proizvodnju, graditeljstvo i usluge, OIB 54942775786</item>
    </izvorni_sadrzaj>
    <derivirana_varijabla naziv="DomainObject.Predmet.ProtuStrankaListFormatedOIB_1">
      <item>KROVOLIM - MONT jednostavno društvo s ograničenom odgovornošću za proizvodnju, graditeljstvo i usluge, OIB 54942775786</item>
    </derivirana_varijabla>
  </DomainObject.Predmet.ProtuStrankaListFormatedOIB>
  <DomainObject.Predmet.ProtuStrankaListFormatedWithAdress>
    <izvorni_sadrzaj>
      <item>KROVOLIM - MONT jednostavno društvo s ograničenom odgovornošću za proizvodnju, graditeljstvo i usluge, Dubrovačka 69, 31000 Osijek</item>
    </izvorni_sadrzaj>
    <derivirana_varijabla naziv="DomainObject.Predmet.ProtuStrankaListFormatedWithAdress_1">
      <item>KROVOLIM - MONT jednostavno društvo s ograničenom odgovornošću za proizvodnju, graditeljstvo i usluge, Dubrovačka 69, 31000 Osijek</item>
    </derivirana_varijabla>
  </DomainObject.Predmet.ProtuStrankaListFormatedWithAdress>
  <DomainObject.Predmet.ProtuStrankaListFormatedWithAdressOIB>
    <izvorni_sadrzaj>
      <item>KROVOLIM - MONT jednostavno društvo s ograničenom odgovornošću za proizvodnju, graditeljstvo i usluge, OIB 54942775786, Dubrovačka 69, 31000 Osijek</item>
    </izvorni_sadrzaj>
    <derivirana_varijabla naziv="DomainObject.Predmet.ProtuStrankaListFormatedWithAdressOIB_1">
      <item>KROVOLIM - MONT jednostavno društvo s ograničenom odgovornošću za proizvodnju, graditeljstvo i usluge, OIB 54942775786, Dubrovačka 69, 31000 Osijek</item>
    </derivirana_varijabla>
  </DomainObject.Predmet.ProtuStrankaListFormatedWithAdressOIB>
  <DomainObject.Predmet.ProtuStrankaListNazivFormated>
    <izvorni_sadrzaj>
      <item>KROVOLIM - MONT jednostavno društvo s ograničenom odgovornošću za proizvodnju, graditeljstvo i usluge</item>
    </izvorni_sadrzaj>
    <derivirana_varijabla naziv="DomainObject.Predmet.ProtuStrankaListNazivFormated_1">
      <item>KROVOLIM - MONT jednostavno društvo s ograničenom odgovornošću za proizvodnju, graditeljstvo i usluge</item>
    </derivirana_varijabla>
  </DomainObject.Predmet.ProtuStrankaListNazivFormated>
  <DomainObject.Predmet.ProtuStrankaListNazivFormatedOIB>
    <izvorni_sadrzaj>
      <item>KROVOLIM - MONT jednostavno društvo s ograničenom odgovornošću za proizvodnju, graditeljstvo i usluge, OIB 54942775786</item>
    </izvorni_sadrzaj>
    <derivirana_varijabla naziv="DomainObject.Predmet.ProtuStrankaListNazivFormatedOIB_1">
      <item>KROVOLIM - MONT jednostavno društvo s ograničenom odgovornošću za proizvodnju, graditeljstvo i usluge, OIB 54942775786</item>
    </derivirana_varijabla>
  </DomainObject.Predmet.ProtuStrankaListNazivFormatedOIB>
  <DomainObject.Predmet.OstaliListFormated>
    <izvorni_sadrzaj>
      <item>ŽDO GUO Osijek</item>
      <item>Marko Tominac</item>
      <item>Ivana Pavičić</item>
    </izvorni_sadrzaj>
    <derivirana_varijabla naziv="DomainObject.Predmet.OstaliListFormated_1">
      <item>ŽDO GUO Osijek</item>
      <item>Marko Tominac</item>
      <item>Ivana Pavičić</item>
    </derivirana_varijabla>
  </DomainObject.Predmet.OstaliListFormated>
  <DomainObject.Predmet.OstaliListFormatedOIB>
    <izvorni_sadrzaj>
      <item>ŽDO GUO Osijek</item>
      <item>Marko Tominac, OIB 98361792494</item>
      <item>Ivana Pavičić, OIB 16433122058</item>
    </izvorni_sadrzaj>
    <derivirana_varijabla naziv="DomainObject.Predmet.OstaliListFormatedOIB_1">
      <item>ŽDO GUO Osijek</item>
      <item>Marko Tominac, OIB 98361792494</item>
      <item>Ivana Pavičić, OIB 16433122058</item>
    </derivirana_varijabla>
  </DomainObject.Predmet.OstaliListFormatedOIB>
  <DomainObject.Predmet.OstaliListFormatedWithAdress>
    <izvorni_sadrzaj>
      <item>ŽDO GUO Osijek</item>
      <item>Marko Tominac, V. Nazora 3, 32100 Vinkovci</item>
      <item>Ivana Pavičić, Dubrovačka 69, 31000 Osijek</item>
    </izvorni_sadrzaj>
    <derivirana_varijabla naziv="DomainObject.Predmet.OstaliListFormatedWithAdress_1">
      <item>ŽDO GUO Osijek</item>
      <item>Marko Tominac, V. Nazora 3, 32100 Vinkovci</item>
      <item>Ivana Pavičić, Dubrovačka 69, 31000 Osijek</item>
    </derivirana_varijabla>
  </DomainObject.Predmet.OstaliListFormatedWithAdress>
  <DomainObject.Predmet.OstaliListFormatedWithAdressOIB>
    <izvorni_sadrzaj>
      <item>ŽDO GUO Osijek</item>
      <item>Marko Tominac, OIB 98361792494, V. Nazora 3, 32100 Vinkovci</item>
      <item>Ivana Pavičić, OIB 16433122058, Dubrovačka 69, 31000 Osijek</item>
    </izvorni_sadrzaj>
    <derivirana_varijabla naziv="DomainObject.Predmet.OstaliListFormatedWithAdressOIB_1">
      <item>ŽDO GUO Osijek</item>
      <item>Marko Tominac, OIB 98361792494, V. Nazora 3, 32100 Vinkovci</item>
      <item>Ivana Pavičić, OIB 16433122058, Dubrovačka 69, 31000 Osijek</item>
    </derivirana_varijabla>
  </DomainObject.Predmet.OstaliListFormatedWithAdressOIB>
  <DomainObject.Predmet.OstaliListNazivFormated>
    <izvorni_sadrzaj>
      <item>ŽDO GUO Osijek</item>
      <item>Marko Tominac</item>
      <item>Ivana Pavičić</item>
    </izvorni_sadrzaj>
    <derivirana_varijabla naziv="DomainObject.Predmet.OstaliListNazivFormated_1">
      <item>ŽDO GUO Osijek</item>
      <item>Marko Tominac</item>
      <item>Ivana Pavičić</item>
    </derivirana_varijabla>
  </DomainObject.Predmet.OstaliListNazivFormated>
  <DomainObject.Predmet.OstaliListNazivFormatedOIB>
    <izvorni_sadrzaj>
      <item>ŽDO GUO Osijek</item>
      <item>Marko Tominac, OIB 98361792494</item>
      <item>Ivana Pavičić, OIB 16433122058</item>
    </izvorni_sadrzaj>
    <derivirana_varijabla naziv="DomainObject.Predmet.OstaliListNazivFormatedOIB_1">
      <item>ŽDO GUO Osijek</item>
      <item>Marko Tominac, OIB 98361792494</item>
      <item>Ivana Pavičić, OIB 16433122058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KROVOLIM - MONT jednostavno društvo s ograničenom odgovornošću za proizvodnju, graditeljstvo i usluge</izvorni_sadrzaj>
    <derivirana_varijabla naziv="DomainObject.Predmet.ProtustrankaIDrugi_1">KROVOLIM - MONT jednostavno društvo s ograničenom odgovornošću za proizvodnju,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KROVOLIM - MONT jednostavno društvo s ograničenom odgovornošću za proizvodnju, graditeljstvo i usluge, OIB 54942775786, Dubrovačka 69, 31000 Osijek</izvorni_sadrzaj>
    <derivirana_varijabla naziv="DomainObject.Predmet.ProtustrankaIDrugiAdressOIB_1">KROVOLIM - MONT jednostavno društvo s ograničenom odgovornošću za proizvodnju, graditeljstvo i usluge, OIB 54942775786, Dubrovačka 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2017.</izvorni_sadrzaj>
    <derivirana_varijabla naziv="DomainObject.Predmet.OdlukaRjesenje.DatumDonosenjaOdluke_1">7. studenog 2017.</derivirana_varijabla>
  </DomainObject.Predmet.OdlukaRjesenje.DatumDonosenjaOdluke>
  <DomainObject.Predmet.OdlukaRjesenje.DatumPravomocnosti>
    <izvorni_sadrzaj>24. studenog 2017.</izvorni_sadrzaj>
    <derivirana_varijabla naziv="DomainObject.Predmet.OdlukaRjesenje.DatumPravomocnosti_1">24. studenog 2017.</derivirana_varijabla>
  </DomainObject.Predmet.OdlukaRjesenje.DatumPravomocnosti>
  <DomainObject.Predmet.OdlukaRjesenje.Oznaka>
    <izvorni_sadrzaj>St-501/2017-20</izvorni_sadrzaj>
    <derivirana_varijabla naziv="DomainObject.Predmet.OdlukaRjesenje.Oznaka_1">St-501/2017-20</derivirana_varijabla>
  </DomainObject.Predmet.OdlukaRjesenje.Oznaka>
  <DomainObject.Predmet.SudioniciListNaziv>
    <izvorni_sadrzaj>
      <item>FINA RC OSIJEK</item>
      <item>KROVOLIM - MONT jednostavno društvo s ograničenom odgovornošću za proizvodnju, graditeljstvo i usluge</item>
      <item>ŽDO GUO Osijek</item>
      <item>Marko Tominac</item>
      <item>Ivana Pavičić</item>
    </izvorni_sadrzaj>
    <derivirana_varijabla naziv="DomainObject.Predmet.SudioniciListNaziv_1">
      <item>FINA RC OSIJEK</item>
      <item>KROVOLIM - MONT jednostavno društvo s ograničenom odgovornošću za proizvodnju, graditeljstvo i usluge</item>
      <item>ŽDO GUO Osijek</item>
      <item>Marko Tominac</item>
      <item>Ivana Pavičić</item>
    </derivirana_varijabla>
  </DomainObject.Predmet.SudioniciListNaziv>
  <DomainObject.Predmet.SudioniciListAdressOIB>
    <izvorni_sadrzaj>
      <item>FINA RC OSIJEK, OIB 85821130368</item>
      <item>KROVOLIM - MONT jednostavno društvo s ograničenom odgovornošću za proizvodnju, graditeljstvo i usluge, OIB 54942775786, Dubrovačka 69,31000 Osijek</item>
      <item>ŽDO GUO Osijek</item>
      <item>Marko Tominac, OIB 98361792494, V. Nazora 3,32100 Vinkovci</item>
      <item>Ivana Pavičić, OIB 16433122058, Dubrovačka 69,31000 Osijek</item>
    </izvorni_sadrzaj>
    <derivirana_varijabla naziv="DomainObject.Predmet.SudioniciListAdressOIB_1">
      <item>FINA RC OSIJEK, OIB 85821130368</item>
      <item>KROVOLIM - MONT jednostavno društvo s ograničenom odgovornošću za proizvodnju, graditeljstvo i usluge, OIB 54942775786, Dubrovačka 69,31000 Osijek</item>
      <item>ŽDO GUO Osijek</item>
      <item>Marko Tominac, OIB 98361792494, V. Nazora 3,32100 Vinkovci</item>
      <item>Ivana Pavičić, OIB 16433122058, Dubrovačka 69,31000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54942775786</item>
      <item>, OIB null</item>
      <item>, OIB 98361792494</item>
      <item>, OIB 16433122058</item>
    </izvorni_sadrzaj>
    <derivirana_varijabla naziv="DomainObject.Predmet.SudioniciListNazivOIB_1">
      <item>, OIB 85821130368</item>
      <item>, OIB 54942775786</item>
      <item>, OIB null</item>
      <item>, OIB 98361792494</item>
      <item>, OIB 16433122058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09BF9-04F9-4130-BF56-D1AD54D2E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447</properties:Words>
  <properties:Characters>2499</properties:Characters>
  <properties:Lines>72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2017-12-18T12:27:00Z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