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b6eb7" w14:paraId="8db6eb7" w:rsidRDefault="0079239D" w:rsidP="007F2731" w:rsidR="0079239D" w:rsidRPr="0079239D">
      <w:pPr>
        <w:jc w:val="both"/>
        <w15:collapsed w:val="false"/>
        <w:rPr>
          <w:rStyle w:val="Istaknuto"/>
          <w:i w:val="false"/>
        </w:rPr>
      </w:pPr>
      <w:bookmarkStart w:name="_GoBack" w:id="0"/>
      <w:bookmarkEnd w:id="0"/>
      <w:r w:rsidRPr="0079239D">
        <w:rPr>
          <w:rStyle w:val="Istaknuto"/>
          <w:i w:val="false"/>
        </w:rPr>
        <w:t>Privremeni stečajni upravitelj</w:t>
      </w:r>
    </w:p>
    <w:p w:rsidRDefault="008D67B8" w:rsidP="007F2731" w:rsidR="007F2731" w:rsidRPr="0079239D">
      <w:pPr>
        <w:jc w:val="both"/>
        <w:rPr>
          <w:rStyle w:val="Istaknuto"/>
          <w:i w:val="false"/>
        </w:rPr>
      </w:pPr>
      <w:r>
        <w:rPr>
          <w:rStyle w:val="Istaknuto"/>
          <w:i w:val="false"/>
        </w:rPr>
        <w:t>Josip Lončarić</w:t>
      </w:r>
    </w:p>
    <w:p w:rsidRDefault="007F2731" w:rsidP="007F2731" w:rsidR="007F2731" w:rsidRPr="0079239D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>Kosirnikova 9</w:t>
      </w:r>
    </w:p>
    <w:p w:rsidRDefault="007F2731" w:rsidP="007F2731" w:rsidR="007F2731" w:rsidRPr="0079239D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>10000 Zagreb</w:t>
      </w:r>
    </w:p>
    <w:p w:rsidRDefault="00CF3816" w:rsidP="007F2731" w:rsidR="00CF3816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>Mob: 099/218-5006</w:t>
      </w:r>
    </w:p>
    <w:p w:rsidRDefault="00CF3816" w:rsidP="007F2731" w:rsidR="007F2731">
      <w:pPr>
        <w:jc w:val="both"/>
        <w:rPr>
          <w:rStyle w:val="Istaknuto"/>
          <w:i w:val="false"/>
        </w:rPr>
      </w:pPr>
      <w:r>
        <w:rPr>
          <w:rStyle w:val="Istaknuto"/>
          <w:i w:val="false"/>
        </w:rPr>
        <w:t>Mail:josip.loncaric2@zg.t-com.hr</w:t>
      </w:r>
    </w:p>
    <w:p w:rsidRDefault="00CF3816" w:rsidP="007F2731" w:rsidR="00CF3816" w:rsidRPr="0079239D">
      <w:pPr>
        <w:jc w:val="both"/>
        <w:rPr>
          <w:rStyle w:val="Istaknuto"/>
          <w:i w:val="false"/>
        </w:rPr>
      </w:pPr>
    </w:p>
    <w:p w:rsidRDefault="0079239D" w:rsidP="007F2731" w:rsidR="007F2731" w:rsidRPr="0079239D">
      <w:pPr>
        <w:jc w:val="both"/>
        <w:rPr>
          <w:rStyle w:val="Istaknuto"/>
          <w:i w:val="false"/>
        </w:rPr>
      </w:pPr>
      <w:r>
        <w:rPr>
          <w:rStyle w:val="Istaknuto"/>
          <w:i w:val="false"/>
        </w:rPr>
        <w:t xml:space="preserve">Zagreb, </w:t>
      </w:r>
      <w:r w:rsidR="00CF3816">
        <w:rPr>
          <w:rStyle w:val="Istaknuto"/>
          <w:i w:val="false"/>
        </w:rPr>
        <w:t>30. svibanj</w:t>
      </w:r>
      <w:r>
        <w:rPr>
          <w:rStyle w:val="Istaknuto"/>
          <w:i w:val="false"/>
        </w:rPr>
        <w:t xml:space="preserve"> 201</w:t>
      </w:r>
      <w:r w:rsidR="00FE684A">
        <w:rPr>
          <w:rStyle w:val="Istaknuto"/>
          <w:i w:val="false"/>
        </w:rPr>
        <w:t>8</w:t>
      </w:r>
      <w:r>
        <w:rPr>
          <w:rStyle w:val="Istaknuto"/>
          <w:i w:val="false"/>
        </w:rPr>
        <w:t>.god.</w:t>
      </w:r>
    </w:p>
    <w:p w:rsidRDefault="0079239D" w:rsidP="0079239D" w:rsidR="0079239D" w:rsidRPr="0079239D">
      <w:pPr>
        <w:ind w:left="5664"/>
        <w:jc w:val="both"/>
        <w:rPr>
          <w:rStyle w:val="Istaknuto"/>
          <w:b/>
          <w:i w:val="false"/>
        </w:rPr>
      </w:pPr>
      <w:r w:rsidRPr="0079239D">
        <w:rPr>
          <w:rStyle w:val="Istaknuto"/>
          <w:b/>
          <w:i w:val="false"/>
        </w:rPr>
        <w:t>Trgovački sud u Zagrebu</w:t>
      </w:r>
    </w:p>
    <w:p w:rsidRDefault="0079239D" w:rsidP="0079239D" w:rsidR="00FE684A" w:rsidRPr="0079239D">
      <w:pPr>
        <w:jc w:val="both"/>
        <w:rPr>
          <w:rStyle w:val="Istaknuto"/>
          <w:b/>
          <w:i w:val="false"/>
        </w:rPr>
      </w:pPr>
      <w:r w:rsidRPr="0079239D">
        <w:rPr>
          <w:rStyle w:val="Istaknuto"/>
          <w:b/>
          <w:i w:val="false"/>
        </w:rPr>
        <w:tab/>
      </w:r>
      <w:r w:rsidRPr="0079239D">
        <w:rPr>
          <w:rStyle w:val="Istaknuto"/>
          <w:b/>
          <w:i w:val="false"/>
        </w:rPr>
        <w:tab/>
      </w:r>
      <w:r w:rsidRPr="0079239D">
        <w:rPr>
          <w:rStyle w:val="Istaknuto"/>
          <w:b/>
          <w:i w:val="false"/>
        </w:rPr>
        <w:tab/>
      </w:r>
      <w:r w:rsidRPr="0079239D">
        <w:rPr>
          <w:rStyle w:val="Istaknuto"/>
          <w:b/>
          <w:i w:val="false"/>
        </w:rPr>
        <w:tab/>
      </w:r>
      <w:r w:rsidRPr="0079239D">
        <w:rPr>
          <w:rStyle w:val="Istaknuto"/>
          <w:b/>
          <w:i w:val="false"/>
        </w:rPr>
        <w:tab/>
      </w:r>
      <w:r w:rsidRPr="0079239D">
        <w:rPr>
          <w:rStyle w:val="Istaknuto"/>
          <w:b/>
          <w:i w:val="false"/>
        </w:rPr>
        <w:tab/>
      </w:r>
      <w:r w:rsidRPr="0079239D">
        <w:rPr>
          <w:rStyle w:val="Istaknuto"/>
          <w:b/>
          <w:i w:val="false"/>
        </w:rPr>
        <w:tab/>
      </w:r>
      <w:r w:rsidRPr="0079239D">
        <w:rPr>
          <w:rStyle w:val="Istaknuto"/>
          <w:b/>
          <w:i w:val="false"/>
        </w:rPr>
        <w:tab/>
        <w:t xml:space="preserve">              </w:t>
      </w:r>
      <w:r w:rsidR="008D67B8">
        <w:rPr>
          <w:rStyle w:val="Istaknuto"/>
          <w:b/>
          <w:i w:val="false"/>
        </w:rPr>
        <w:t>Amruševa 2/II</w:t>
      </w:r>
    </w:p>
    <w:p w:rsidRDefault="00FE684A" w:rsidP="0079239D" w:rsidR="0079239D" w:rsidRPr="0079239D">
      <w:pPr>
        <w:jc w:val="both"/>
        <w:rPr>
          <w:rStyle w:val="Istaknuto"/>
          <w:b/>
          <w:i w:val="false"/>
        </w:rPr>
      </w:pPr>
      <w:r>
        <w:rPr>
          <w:rStyle w:val="Istaknuto"/>
          <w:b/>
          <w:i w:val="false"/>
        </w:rPr>
        <w:tab/>
      </w:r>
      <w:r>
        <w:rPr>
          <w:rStyle w:val="Istaknuto"/>
          <w:b/>
          <w:i w:val="false"/>
        </w:rPr>
        <w:tab/>
      </w:r>
      <w:r>
        <w:rPr>
          <w:rStyle w:val="Istaknuto"/>
          <w:b/>
          <w:i w:val="false"/>
        </w:rPr>
        <w:tab/>
      </w:r>
      <w:r>
        <w:rPr>
          <w:rStyle w:val="Istaknuto"/>
          <w:b/>
          <w:i w:val="false"/>
        </w:rPr>
        <w:tab/>
      </w:r>
      <w:r>
        <w:rPr>
          <w:rStyle w:val="Istaknuto"/>
          <w:b/>
          <w:i w:val="false"/>
        </w:rPr>
        <w:tab/>
      </w:r>
      <w:r>
        <w:rPr>
          <w:rStyle w:val="Istaknuto"/>
          <w:b/>
          <w:i w:val="false"/>
        </w:rPr>
        <w:tab/>
      </w:r>
      <w:r>
        <w:rPr>
          <w:rStyle w:val="Istaknuto"/>
          <w:b/>
          <w:i w:val="false"/>
        </w:rPr>
        <w:tab/>
      </w:r>
      <w:r>
        <w:rPr>
          <w:rStyle w:val="Istaknuto"/>
          <w:b/>
          <w:i w:val="false"/>
        </w:rPr>
        <w:tab/>
        <w:t xml:space="preserve">               </w:t>
      </w:r>
      <w:r w:rsidR="008D67B8">
        <w:rPr>
          <w:rStyle w:val="Istaknuto"/>
          <w:b/>
          <w:i w:val="false"/>
        </w:rPr>
        <w:t>10000 ZAGREB</w:t>
      </w:r>
    </w:p>
    <w:p w:rsidRDefault="0079239D" w:rsidP="0079239D" w:rsidR="0079239D" w:rsidRPr="0079239D">
      <w:pPr>
        <w:jc w:val="both"/>
        <w:rPr>
          <w:rStyle w:val="Istaknuto"/>
          <w:b/>
          <w:i w:val="false"/>
        </w:rPr>
      </w:pPr>
    </w:p>
    <w:p w:rsidRDefault="0079239D" w:rsidP="0079239D" w:rsidR="0079239D" w:rsidRPr="0079239D">
      <w:pPr>
        <w:jc w:val="both"/>
        <w:rPr>
          <w:rStyle w:val="Istaknuto"/>
          <w:b/>
          <w:i w:val="false"/>
        </w:rPr>
      </w:pPr>
    </w:p>
    <w:p w:rsidRDefault="0079239D" w:rsidP="0079239D" w:rsidR="0079239D" w:rsidRPr="0079239D">
      <w:pPr>
        <w:jc w:val="both"/>
        <w:rPr>
          <w:rStyle w:val="Istaknuto"/>
          <w:b/>
          <w:i w:val="false"/>
          <w:u w:val="single"/>
        </w:rPr>
      </w:pPr>
      <w:r w:rsidRPr="0079239D">
        <w:rPr>
          <w:rStyle w:val="Istaknuto"/>
          <w:b/>
          <w:i w:val="false"/>
        </w:rPr>
        <w:t xml:space="preserve">                                                                                             </w:t>
      </w:r>
      <w:r w:rsidRPr="0079239D">
        <w:rPr>
          <w:rStyle w:val="Istaknuto"/>
          <w:b/>
          <w:i w:val="false"/>
          <w:u w:val="single"/>
        </w:rPr>
        <w:t xml:space="preserve">Na broj: </w:t>
      </w:r>
      <w:r w:rsidR="008D67B8">
        <w:rPr>
          <w:rStyle w:val="Istaknuto"/>
          <w:b/>
          <w:i w:val="false"/>
          <w:u w:val="single"/>
        </w:rPr>
        <w:t xml:space="preserve">3 </w:t>
      </w:r>
      <w:r w:rsidRPr="0079239D">
        <w:rPr>
          <w:rStyle w:val="Istaknuto"/>
          <w:b/>
          <w:i w:val="false"/>
          <w:u w:val="single"/>
        </w:rPr>
        <w:t>St-</w:t>
      </w:r>
      <w:r w:rsidR="006B17CD">
        <w:rPr>
          <w:rStyle w:val="Istaknuto"/>
          <w:b/>
          <w:i w:val="false"/>
          <w:u w:val="single"/>
        </w:rPr>
        <w:t>3732/16</w:t>
      </w:r>
    </w:p>
    <w:p w:rsidRDefault="0079239D" w:rsidP="0079239D" w:rsidR="0079239D" w:rsidRPr="0079239D">
      <w:pPr>
        <w:jc w:val="both"/>
        <w:rPr>
          <w:rStyle w:val="Istaknuto"/>
          <w:b/>
          <w:i w:val="false"/>
        </w:rPr>
      </w:pPr>
    </w:p>
    <w:p w:rsidRDefault="007F2731" w:rsidP="007F2731" w:rsidR="007F2731">
      <w:pPr>
        <w:jc w:val="both"/>
        <w:rPr>
          <w:rStyle w:val="Istaknuto"/>
          <w:b/>
          <w:i w:val="false"/>
        </w:rPr>
      </w:pPr>
    </w:p>
    <w:p w:rsidRDefault="006B17CD" w:rsidP="007F2731" w:rsidR="006B17CD">
      <w:pPr>
        <w:jc w:val="both"/>
        <w:rPr>
          <w:rStyle w:val="Istaknuto"/>
          <w:b/>
          <w:i w:val="false"/>
        </w:rPr>
      </w:pPr>
    </w:p>
    <w:p w:rsidRDefault="006B17CD" w:rsidP="007F2731" w:rsidR="006B17CD">
      <w:pPr>
        <w:jc w:val="both"/>
        <w:rPr>
          <w:rStyle w:val="Istaknuto"/>
          <w:b/>
          <w:i w:val="false"/>
        </w:rPr>
      </w:pPr>
    </w:p>
    <w:p w:rsidRDefault="006B17CD" w:rsidP="007F2731" w:rsidR="006B17CD">
      <w:pPr>
        <w:jc w:val="both"/>
        <w:rPr>
          <w:rStyle w:val="Istaknuto"/>
          <w:b/>
          <w:i w:val="false"/>
        </w:rPr>
      </w:pPr>
    </w:p>
    <w:p w:rsidRDefault="006B17CD" w:rsidP="007F2731" w:rsidR="006B17CD">
      <w:pPr>
        <w:jc w:val="both"/>
        <w:rPr>
          <w:rStyle w:val="Istaknuto"/>
          <w:b/>
          <w:i w:val="false"/>
        </w:rPr>
      </w:pPr>
    </w:p>
    <w:p w:rsidRDefault="006B17CD" w:rsidP="007F2731" w:rsidR="006B17CD" w:rsidRPr="0079239D">
      <w:pPr>
        <w:jc w:val="both"/>
        <w:rPr>
          <w:rStyle w:val="Istaknuto"/>
          <w:b/>
          <w:i w:val="false"/>
        </w:rPr>
      </w:pPr>
    </w:p>
    <w:p w:rsidRDefault="007F2731" w:rsidP="007F2731" w:rsidR="007F2731" w:rsidRPr="0079239D">
      <w:pPr>
        <w:rPr>
          <w:rStyle w:val="Istaknuto"/>
          <w:i w:val="false"/>
        </w:rPr>
      </w:pPr>
      <w:r w:rsidRPr="0079239D">
        <w:rPr>
          <w:rStyle w:val="Istaknuto"/>
          <w:i w:val="false"/>
        </w:rPr>
        <w:tab/>
      </w:r>
      <w:r w:rsidRPr="0079239D">
        <w:rPr>
          <w:rStyle w:val="Istaknuto"/>
          <w:i w:val="false"/>
        </w:rPr>
        <w:tab/>
      </w:r>
      <w:r w:rsidRPr="0079239D">
        <w:rPr>
          <w:rStyle w:val="Istaknuto"/>
          <w:i w:val="false"/>
        </w:rPr>
        <w:tab/>
      </w:r>
      <w:r w:rsidRPr="0079239D">
        <w:rPr>
          <w:rStyle w:val="Istaknuto"/>
          <w:i w:val="false"/>
        </w:rPr>
        <w:tab/>
        <w:t xml:space="preserve">   </w:t>
      </w:r>
      <w:r w:rsidR="0079239D">
        <w:rPr>
          <w:rStyle w:val="Istaknuto"/>
          <w:i w:val="false"/>
        </w:rPr>
        <w:t xml:space="preserve">      </w:t>
      </w:r>
      <w:r w:rsidRPr="0079239D">
        <w:rPr>
          <w:rStyle w:val="Istaknuto"/>
          <w:i w:val="false"/>
        </w:rPr>
        <w:t xml:space="preserve">  I Z V J E Š Ć E</w:t>
      </w:r>
    </w:p>
    <w:p w:rsidRDefault="0079239D" w:rsidP="007F2731" w:rsidR="007F2731" w:rsidRPr="0079239D">
      <w:pPr>
        <w:rPr>
          <w:rStyle w:val="Istaknuto"/>
          <w:i w:val="false"/>
        </w:rPr>
      </w:pPr>
      <w:r>
        <w:rPr>
          <w:rStyle w:val="Istaknuto"/>
          <w:i w:val="false"/>
        </w:rPr>
        <w:t xml:space="preserve">                        </w:t>
      </w:r>
      <w:r w:rsidR="007F2731" w:rsidRPr="0079239D">
        <w:rPr>
          <w:rStyle w:val="Istaknuto"/>
          <w:i w:val="false"/>
        </w:rPr>
        <w:t xml:space="preserve">privremenog stečajnog upravitelja u postupku radi utvrđivanja                                                                                                       </w:t>
      </w:r>
    </w:p>
    <w:p w:rsidRDefault="007F2731" w:rsidP="007F2731" w:rsidR="007F2731" w:rsidRPr="0079239D">
      <w:pPr>
        <w:rPr>
          <w:rStyle w:val="Istaknuto"/>
          <w:i w:val="false"/>
        </w:rPr>
      </w:pPr>
      <w:r w:rsidRPr="0079239D">
        <w:rPr>
          <w:rStyle w:val="Istaknuto"/>
          <w:i w:val="false"/>
        </w:rPr>
        <w:t xml:space="preserve">   </w:t>
      </w:r>
      <w:r w:rsidR="0079239D">
        <w:rPr>
          <w:rStyle w:val="Istaknuto"/>
          <w:i w:val="false"/>
        </w:rPr>
        <w:t xml:space="preserve">                      </w:t>
      </w:r>
      <w:r w:rsidRPr="0079239D">
        <w:rPr>
          <w:rStyle w:val="Istaknuto"/>
          <w:i w:val="false"/>
        </w:rPr>
        <w:t xml:space="preserve"> uvjeta za otvaranje stečajnog postupka nad dužnikom</w:t>
      </w:r>
    </w:p>
    <w:p w:rsidRDefault="007F2731" w:rsidP="007F2731" w:rsidR="007F2731" w:rsidRPr="0079239D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ab/>
        <w:t xml:space="preserve">                       </w:t>
      </w:r>
    </w:p>
    <w:p w:rsidRDefault="008D67B8" w:rsidP="007F2731" w:rsidR="007F2731" w:rsidRPr="0079239D">
      <w:pPr>
        <w:ind w:firstLine="708" w:left="2124"/>
        <w:jc w:val="both"/>
        <w:rPr>
          <w:rStyle w:val="Istaknuto"/>
          <w:i w:val="false"/>
        </w:rPr>
      </w:pPr>
      <w:r>
        <w:rPr>
          <w:rStyle w:val="Istaknuto"/>
          <w:i w:val="false"/>
        </w:rPr>
        <w:t xml:space="preserve">           </w:t>
      </w:r>
      <w:r w:rsidR="006B17CD">
        <w:rPr>
          <w:rStyle w:val="Istaknuto"/>
          <w:i w:val="false"/>
        </w:rPr>
        <w:t>TRGO-VEMA</w:t>
      </w:r>
      <w:r w:rsidR="007F2731" w:rsidRPr="0079239D">
        <w:rPr>
          <w:rStyle w:val="Istaknuto"/>
          <w:i w:val="false"/>
        </w:rPr>
        <w:t xml:space="preserve"> d.o.o. </w:t>
      </w:r>
    </w:p>
    <w:p w:rsidRDefault="007F2731" w:rsidP="007F2731" w:rsidR="00FE684A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 xml:space="preserve">                </w:t>
      </w:r>
      <w:r w:rsidR="00670B9F" w:rsidRPr="0079239D">
        <w:rPr>
          <w:rStyle w:val="Istaknuto"/>
          <w:i w:val="false"/>
        </w:rPr>
        <w:t xml:space="preserve">   </w:t>
      </w:r>
      <w:r w:rsidR="00C70C93" w:rsidRPr="0079239D">
        <w:rPr>
          <w:rStyle w:val="Istaknuto"/>
          <w:i w:val="false"/>
        </w:rPr>
        <w:t xml:space="preserve">         </w:t>
      </w:r>
      <w:r w:rsidR="000C4E1A" w:rsidRPr="0079239D">
        <w:rPr>
          <w:rStyle w:val="Istaknuto"/>
          <w:i w:val="false"/>
        </w:rPr>
        <w:t xml:space="preserve"> </w:t>
      </w:r>
      <w:r w:rsidR="0079239D">
        <w:rPr>
          <w:rStyle w:val="Istaknuto"/>
          <w:i w:val="false"/>
        </w:rPr>
        <w:t xml:space="preserve">            </w:t>
      </w:r>
      <w:r w:rsidR="00FE684A">
        <w:rPr>
          <w:rStyle w:val="Istaknuto"/>
          <w:i w:val="false"/>
        </w:rPr>
        <w:t xml:space="preserve">    </w:t>
      </w:r>
      <w:r w:rsidR="0079239D">
        <w:rPr>
          <w:rStyle w:val="Istaknuto"/>
          <w:i w:val="false"/>
        </w:rPr>
        <w:t xml:space="preserve">  </w:t>
      </w:r>
      <w:r w:rsidR="00C70C93" w:rsidRPr="0079239D">
        <w:rPr>
          <w:rStyle w:val="Istaknuto"/>
          <w:i w:val="false"/>
        </w:rPr>
        <w:t>Zagreb</w:t>
      </w:r>
      <w:r w:rsidRPr="0079239D">
        <w:rPr>
          <w:rStyle w:val="Istaknuto"/>
          <w:i w:val="false"/>
        </w:rPr>
        <w:t xml:space="preserve">,  </w:t>
      </w:r>
      <w:r w:rsidR="006B17CD">
        <w:rPr>
          <w:rStyle w:val="Istaknuto"/>
          <w:i w:val="false"/>
        </w:rPr>
        <w:t>IV. Trnjanski zavoj 22</w:t>
      </w:r>
    </w:p>
    <w:p w:rsidRDefault="00670B9F" w:rsidP="007F2731" w:rsidR="00670B9F" w:rsidRPr="0079239D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ab/>
      </w:r>
      <w:r w:rsidRPr="0079239D">
        <w:rPr>
          <w:rStyle w:val="Istaknuto"/>
          <w:i w:val="false"/>
        </w:rPr>
        <w:tab/>
      </w:r>
      <w:r w:rsidRPr="0079239D">
        <w:rPr>
          <w:rStyle w:val="Istaknuto"/>
          <w:i w:val="false"/>
        </w:rPr>
        <w:tab/>
        <w:t xml:space="preserve">         </w:t>
      </w:r>
    </w:p>
    <w:p w:rsidRDefault="007F2731" w:rsidP="007F2731" w:rsidR="00C70C93" w:rsidRPr="0079239D">
      <w:pPr>
        <w:ind w:firstLine="708"/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 xml:space="preserve">                               </w:t>
      </w:r>
      <w:r w:rsidR="00FE684A">
        <w:rPr>
          <w:rStyle w:val="Istaknuto"/>
          <w:i w:val="false"/>
        </w:rPr>
        <w:t xml:space="preserve">        </w:t>
      </w:r>
      <w:r w:rsidRPr="0079239D">
        <w:rPr>
          <w:rStyle w:val="Istaknuto"/>
          <w:i w:val="false"/>
        </w:rPr>
        <w:t xml:space="preserve"> OIB:</w:t>
      </w:r>
      <w:r w:rsidR="006B17CD">
        <w:rPr>
          <w:rStyle w:val="Istaknuto"/>
          <w:i w:val="false"/>
        </w:rPr>
        <w:t>85184327742</w:t>
      </w:r>
      <w:r w:rsidRPr="0079239D">
        <w:rPr>
          <w:rStyle w:val="Istaknuto"/>
          <w:i w:val="false"/>
        </w:rPr>
        <w:t xml:space="preserve">  </w:t>
      </w:r>
    </w:p>
    <w:p w:rsidRDefault="0079239D" w:rsidP="00E96958" w:rsidR="007F2731" w:rsidRPr="0079239D">
      <w:pPr>
        <w:ind w:firstLine="708"/>
        <w:jc w:val="both"/>
        <w:rPr>
          <w:rStyle w:val="Istaknuto"/>
          <w:i w:val="false"/>
        </w:rPr>
      </w:pPr>
      <w:r>
        <w:rPr>
          <w:rStyle w:val="Istaknuto"/>
          <w:i w:val="false"/>
        </w:rPr>
        <w:t xml:space="preserve">       </w:t>
      </w:r>
      <w:r w:rsidR="007F2731" w:rsidRPr="0079239D">
        <w:rPr>
          <w:rStyle w:val="Istaknuto"/>
          <w:i w:val="false"/>
        </w:rPr>
        <w:t xml:space="preserve">  po </w:t>
      </w:r>
      <w:r w:rsidR="00FE684A">
        <w:rPr>
          <w:rStyle w:val="Istaknuto"/>
          <w:i w:val="false"/>
        </w:rPr>
        <w:t>R</w:t>
      </w:r>
      <w:r w:rsidR="007F2731" w:rsidRPr="0079239D">
        <w:rPr>
          <w:rStyle w:val="Istaknuto"/>
          <w:i w:val="false"/>
        </w:rPr>
        <w:t xml:space="preserve">ješenju </w:t>
      </w:r>
      <w:r w:rsidR="00C70C93" w:rsidRPr="0079239D">
        <w:rPr>
          <w:rStyle w:val="Istaknuto"/>
          <w:i w:val="false"/>
        </w:rPr>
        <w:t xml:space="preserve">br. </w:t>
      </w:r>
      <w:r w:rsidR="008D67B8">
        <w:rPr>
          <w:rStyle w:val="Istaknuto"/>
          <w:i w:val="false"/>
        </w:rPr>
        <w:t>3</w:t>
      </w:r>
      <w:r w:rsidR="007F2731" w:rsidRPr="0079239D">
        <w:rPr>
          <w:rStyle w:val="Istaknuto"/>
          <w:i w:val="false"/>
        </w:rPr>
        <w:t xml:space="preserve"> St-</w:t>
      </w:r>
      <w:r w:rsidR="006B17CD">
        <w:rPr>
          <w:rStyle w:val="Istaknuto"/>
          <w:i w:val="false"/>
        </w:rPr>
        <w:t>3732/16</w:t>
      </w:r>
      <w:r w:rsidR="007F2731" w:rsidRPr="0079239D">
        <w:rPr>
          <w:rStyle w:val="Istaknuto"/>
          <w:i w:val="false"/>
        </w:rPr>
        <w:t xml:space="preserve"> od </w:t>
      </w:r>
      <w:r w:rsidR="006B17CD">
        <w:rPr>
          <w:rStyle w:val="Istaknuto"/>
          <w:i w:val="false"/>
        </w:rPr>
        <w:t>14</w:t>
      </w:r>
      <w:r w:rsidR="007F2731" w:rsidRPr="0079239D">
        <w:rPr>
          <w:rStyle w:val="Istaknuto"/>
          <w:i w:val="false"/>
        </w:rPr>
        <w:t xml:space="preserve">. </w:t>
      </w:r>
      <w:r w:rsidR="00CF3816">
        <w:rPr>
          <w:rStyle w:val="Istaknuto"/>
          <w:i w:val="false"/>
        </w:rPr>
        <w:t>svibnja</w:t>
      </w:r>
      <w:r w:rsidR="007F2731" w:rsidRPr="0079239D">
        <w:rPr>
          <w:rStyle w:val="Istaknuto"/>
          <w:i w:val="false"/>
        </w:rPr>
        <w:t xml:space="preserve"> 201</w:t>
      </w:r>
      <w:r w:rsidR="008D67B8">
        <w:rPr>
          <w:rStyle w:val="Istaknuto"/>
          <w:i w:val="false"/>
        </w:rPr>
        <w:t>8</w:t>
      </w:r>
      <w:r w:rsidR="007F2731" w:rsidRPr="0079239D">
        <w:rPr>
          <w:rStyle w:val="Istaknuto"/>
          <w:i w:val="false"/>
        </w:rPr>
        <w:t>. godine</w:t>
      </w: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0C4E1A" w:rsidR="000C4E1A">
      <w:pPr>
        <w:numPr>
          <w:ilvl w:val="0"/>
          <w:numId w:val="19"/>
        </w:num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lastRenderedPageBreak/>
        <w:t>UVOD</w:t>
      </w:r>
    </w:p>
    <w:p w:rsidRDefault="001B1603" w:rsidP="008A4324" w:rsidR="007F2731" w:rsidRPr="0079239D">
      <w:pPr>
        <w:ind w:firstLine="708"/>
        <w:rPr>
          <w:rStyle w:val="Istaknuto"/>
          <w:i w:val="false"/>
        </w:rPr>
      </w:pPr>
      <w:r w:rsidRPr="0079239D">
        <w:rPr>
          <w:rStyle w:val="Istaknuto"/>
          <w:i w:val="false"/>
        </w:rPr>
        <w:t xml:space="preserve">Rješenjem Trgovačkog suda u Zagrebu, </w:t>
      </w:r>
      <w:r>
        <w:rPr>
          <w:rStyle w:val="Istaknuto"/>
          <w:i w:val="false"/>
        </w:rPr>
        <w:t>b</w:t>
      </w:r>
      <w:r w:rsidRPr="0079239D">
        <w:rPr>
          <w:rStyle w:val="Istaknuto"/>
          <w:i w:val="false"/>
        </w:rPr>
        <w:t>r.</w:t>
      </w:r>
      <w:r>
        <w:rPr>
          <w:rStyle w:val="Istaknuto"/>
          <w:i w:val="false"/>
        </w:rPr>
        <w:t xml:space="preserve">3 </w:t>
      </w:r>
      <w:r w:rsidRPr="0079239D">
        <w:rPr>
          <w:rStyle w:val="Istaknuto"/>
          <w:i w:val="false"/>
        </w:rPr>
        <w:t>St-</w:t>
      </w:r>
      <w:r>
        <w:rPr>
          <w:rStyle w:val="Istaknuto"/>
          <w:i w:val="false"/>
        </w:rPr>
        <w:t>3350/16</w:t>
      </w:r>
      <w:r w:rsidRPr="0079239D">
        <w:rPr>
          <w:rStyle w:val="Istaknuto"/>
          <w:i w:val="false"/>
        </w:rPr>
        <w:t xml:space="preserve"> od </w:t>
      </w:r>
      <w:r>
        <w:rPr>
          <w:rStyle w:val="Istaknuto"/>
          <w:i w:val="false"/>
        </w:rPr>
        <w:t>10</w:t>
      </w:r>
      <w:r w:rsidRPr="0079239D">
        <w:rPr>
          <w:rStyle w:val="Istaknuto"/>
          <w:i w:val="false"/>
        </w:rPr>
        <w:t xml:space="preserve">. </w:t>
      </w:r>
      <w:r>
        <w:rPr>
          <w:rStyle w:val="Istaknuto"/>
          <w:i w:val="false"/>
        </w:rPr>
        <w:t>svibnja</w:t>
      </w:r>
      <w:r w:rsidRPr="0079239D">
        <w:rPr>
          <w:rStyle w:val="Istaknuto"/>
          <w:i w:val="false"/>
        </w:rPr>
        <w:t xml:space="preserve"> 201</w:t>
      </w:r>
      <w:r>
        <w:rPr>
          <w:rStyle w:val="Istaknuto"/>
          <w:i w:val="false"/>
        </w:rPr>
        <w:t>8</w:t>
      </w:r>
      <w:r w:rsidRPr="0079239D">
        <w:rPr>
          <w:rStyle w:val="Istaknuto"/>
          <w:i w:val="false"/>
        </w:rPr>
        <w:t xml:space="preserve">. godine pokrenut je postupak nad dužnikom </w:t>
      </w:r>
      <w:r>
        <w:rPr>
          <w:rStyle w:val="Istaknuto"/>
          <w:i w:val="false"/>
        </w:rPr>
        <w:t>TRGO-VEMA</w:t>
      </w:r>
      <w:r w:rsidRPr="0079239D">
        <w:rPr>
          <w:rStyle w:val="Istaknuto"/>
          <w:i w:val="false"/>
        </w:rPr>
        <w:t xml:space="preserve">  d.o.o. radi utvrđivanja </w:t>
      </w:r>
      <w:r>
        <w:rPr>
          <w:rStyle w:val="Istaknuto"/>
          <w:i w:val="false"/>
        </w:rPr>
        <w:t>uvjeta</w:t>
      </w:r>
      <w:r w:rsidRPr="0079239D">
        <w:rPr>
          <w:rStyle w:val="Istaknuto"/>
          <w:i w:val="false"/>
        </w:rPr>
        <w:t xml:space="preserve"> za otvaranje stečajnog postupka</w:t>
      </w:r>
      <w:r>
        <w:rPr>
          <w:rStyle w:val="Istaknuto"/>
          <w:i w:val="false"/>
        </w:rPr>
        <w:t xml:space="preserve"> (prethodni postupak)</w:t>
      </w:r>
      <w:r w:rsidRPr="0079239D">
        <w:rPr>
          <w:rStyle w:val="Istaknuto"/>
          <w:i w:val="false"/>
        </w:rPr>
        <w:t xml:space="preserve">, te </w:t>
      </w:r>
      <w:r>
        <w:rPr>
          <w:rStyle w:val="Istaknuto"/>
          <w:i w:val="false"/>
        </w:rPr>
        <w:t xml:space="preserve">je za privremenog stečajnog upravitelja imenovan Jure Marušić iz Zagreba. Rješenjem od 14.svibnja 2018.godine, Jure Marušić razrješen je dužnosti privremenog stečajnog upravitelja na osobni zahtjev, te je </w:t>
      </w:r>
      <w:r w:rsidRPr="0079239D">
        <w:rPr>
          <w:rStyle w:val="Istaknuto"/>
          <w:i w:val="false"/>
        </w:rPr>
        <w:t>za privremenog stečajnog upravitelja</w:t>
      </w:r>
      <w:r>
        <w:rPr>
          <w:rStyle w:val="Istaknuto"/>
          <w:i w:val="false"/>
        </w:rPr>
        <w:t xml:space="preserve"> imenovan Josip Lončarić iz Zagreba.</w:t>
      </w:r>
      <w:r>
        <w:rPr>
          <w:rStyle w:val="Istaknuto"/>
          <w:i w:val="false"/>
        </w:rPr>
        <w:br/>
      </w:r>
      <w:r w:rsidRPr="0079239D">
        <w:rPr>
          <w:rStyle w:val="Istaknuto"/>
          <w:i w:val="false"/>
        </w:rPr>
        <w:tab/>
      </w:r>
    </w:p>
    <w:p w:rsidRDefault="007F2731" w:rsidP="00065E9E" w:rsidR="00065E9E">
      <w:pPr>
        <w:rPr>
          <w:rStyle w:val="Istaknuto"/>
          <w:i w:val="false"/>
        </w:rPr>
      </w:pPr>
      <w:r w:rsidRPr="0079239D">
        <w:rPr>
          <w:rStyle w:val="Istaknuto"/>
          <w:i w:val="false"/>
        </w:rPr>
        <w:tab/>
      </w:r>
      <w:r w:rsidR="00065E9E" w:rsidRPr="0079239D">
        <w:rPr>
          <w:rStyle w:val="Istaknuto"/>
          <w:i w:val="false"/>
        </w:rPr>
        <w:t>Prijedlog za otvaranje stečajnog postupka nad dužnikom podni</w:t>
      </w:r>
      <w:r w:rsidR="00065E9E">
        <w:rPr>
          <w:rStyle w:val="Istaknuto"/>
          <w:i w:val="false"/>
        </w:rPr>
        <w:t xml:space="preserve">jela je FINA, </w:t>
      </w:r>
      <w:r w:rsidR="00E4590A">
        <w:rPr>
          <w:rStyle w:val="Istaknuto"/>
          <w:i w:val="false"/>
        </w:rPr>
        <w:t>navodeći da na dan 1.rujna 2015.godine</w:t>
      </w:r>
      <w:r w:rsidR="00065E9E">
        <w:rPr>
          <w:rStyle w:val="Istaknuto"/>
          <w:i w:val="false"/>
        </w:rPr>
        <w:t xml:space="preserve">  u Očevidniku redoslijeda za plaćanje pravna osoba ima neizvršene osnove za plaćanje </w:t>
      </w:r>
      <w:r w:rsidR="00063B7E">
        <w:rPr>
          <w:rStyle w:val="Istaknuto"/>
          <w:i w:val="false"/>
        </w:rPr>
        <w:t xml:space="preserve">u neprekinutom razdoblju </w:t>
      </w:r>
      <w:r w:rsidR="00065E9E">
        <w:rPr>
          <w:rStyle w:val="Istaknuto"/>
          <w:i w:val="false"/>
        </w:rPr>
        <w:t xml:space="preserve">od </w:t>
      </w:r>
      <w:r w:rsidR="008A4324">
        <w:rPr>
          <w:rStyle w:val="Istaknuto"/>
          <w:i w:val="false"/>
        </w:rPr>
        <w:t>1076</w:t>
      </w:r>
      <w:r w:rsidR="00065E9E">
        <w:rPr>
          <w:rStyle w:val="Istaknuto"/>
          <w:i w:val="false"/>
        </w:rPr>
        <w:t xml:space="preserve"> dana</w:t>
      </w:r>
      <w:r w:rsidR="00E4590A">
        <w:rPr>
          <w:rStyle w:val="Istaknuto"/>
          <w:i w:val="false"/>
        </w:rPr>
        <w:t xml:space="preserve"> u ukupnom iznosu </w:t>
      </w:r>
      <w:r w:rsidR="008A4324">
        <w:rPr>
          <w:rStyle w:val="Istaknuto"/>
          <w:i w:val="false"/>
        </w:rPr>
        <w:t>8.256.691,75</w:t>
      </w:r>
      <w:r w:rsidR="00E4590A">
        <w:rPr>
          <w:rStyle w:val="Istaknuto"/>
          <w:i w:val="false"/>
        </w:rPr>
        <w:t xml:space="preserve"> kn</w:t>
      </w:r>
      <w:r w:rsidR="00065E9E">
        <w:rPr>
          <w:rStyle w:val="Istaknuto"/>
          <w:i w:val="false"/>
        </w:rPr>
        <w:t>.</w:t>
      </w:r>
    </w:p>
    <w:p w:rsidRDefault="00E4590A" w:rsidP="00065E9E" w:rsidR="00E4590A">
      <w:pPr>
        <w:rPr>
          <w:rStyle w:val="Istaknuto"/>
          <w:i w:val="false"/>
        </w:rPr>
      </w:pPr>
      <w:r>
        <w:rPr>
          <w:rStyle w:val="Istaknuto"/>
          <w:i w:val="false"/>
        </w:rPr>
        <w:tab/>
      </w:r>
    </w:p>
    <w:p w:rsidRDefault="004E705E" w:rsidP="007F2731" w:rsidR="004E705E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>2. PROVEDENE AKTIVNOSTI</w:t>
      </w:r>
    </w:p>
    <w:p w:rsidRDefault="006654D5" w:rsidP="007F2731" w:rsidR="00275EF7">
      <w:pPr>
        <w:ind w:firstLine="708"/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>Po primitku Rješenja</w:t>
      </w:r>
      <w:r w:rsidR="00275EF7">
        <w:rPr>
          <w:rStyle w:val="Istaknuto"/>
          <w:i w:val="false"/>
        </w:rPr>
        <w:t xml:space="preserve"> o imenovanju za privremenog stečajnog upravitelja:</w:t>
      </w:r>
    </w:p>
    <w:p w:rsidRDefault="00275EF7" w:rsidP="007F2731" w:rsidR="00CE1F32">
      <w:pPr>
        <w:ind w:firstLine="708"/>
        <w:jc w:val="both"/>
        <w:rPr>
          <w:rStyle w:val="Istaknuto"/>
          <w:i w:val="false"/>
        </w:rPr>
      </w:pPr>
      <w:r>
        <w:rPr>
          <w:rStyle w:val="Istaknuto"/>
          <w:i w:val="false"/>
        </w:rPr>
        <w:t>-</w:t>
      </w:r>
      <w:r w:rsidR="006654D5" w:rsidRPr="0079239D">
        <w:rPr>
          <w:rStyle w:val="Istaknuto"/>
          <w:i w:val="false"/>
        </w:rPr>
        <w:t xml:space="preserve"> </w:t>
      </w:r>
      <w:r>
        <w:rPr>
          <w:rStyle w:val="Istaknuto"/>
          <w:i w:val="false"/>
        </w:rPr>
        <w:t xml:space="preserve">uputio sam dopis na odgovornu osobu u društvu </w:t>
      </w:r>
      <w:r w:rsidR="008A4324">
        <w:rPr>
          <w:rStyle w:val="Istaknuto"/>
          <w:i w:val="false"/>
        </w:rPr>
        <w:t>TRGO-VEMA</w:t>
      </w:r>
      <w:r>
        <w:rPr>
          <w:rStyle w:val="Istaknuto"/>
          <w:i w:val="false"/>
        </w:rPr>
        <w:t xml:space="preserve"> d.o.o. </w:t>
      </w:r>
      <w:r w:rsidR="008A4324">
        <w:rPr>
          <w:rStyle w:val="Istaknuto"/>
          <w:i w:val="false"/>
        </w:rPr>
        <w:t>IV.Trnjanski zavoj 22</w:t>
      </w:r>
      <w:r>
        <w:rPr>
          <w:rStyle w:val="Istaknuto"/>
          <w:i w:val="false"/>
        </w:rPr>
        <w:t>, Zagreb, radi pripreme i dostave poslovne dokumentacije</w:t>
      </w:r>
      <w:r w:rsidR="00063B7E">
        <w:rPr>
          <w:rStyle w:val="Istaknuto"/>
          <w:i w:val="false"/>
        </w:rPr>
        <w:t xml:space="preserve">, </w:t>
      </w:r>
      <w:r w:rsidR="00CE1F32">
        <w:rPr>
          <w:rStyle w:val="Istaknuto"/>
          <w:i w:val="false"/>
        </w:rPr>
        <w:t xml:space="preserve">međutim </w:t>
      </w:r>
      <w:r w:rsidR="00B24FBC">
        <w:rPr>
          <w:rStyle w:val="Istaknuto"/>
          <w:i w:val="false"/>
        </w:rPr>
        <w:t>iako je dopis zaprimljen, jer je privremenom stečajnom upravitelju vraćena potpisana dostavnica, zatražena dokumentacija nije dostavljena, niti se itko javio privremenom stečajnom upravitelju,</w:t>
      </w:r>
    </w:p>
    <w:p w:rsidRDefault="00CE1F32" w:rsidP="007F2731" w:rsidR="00AD63CC">
      <w:pPr>
        <w:ind w:firstLine="708"/>
        <w:jc w:val="both"/>
        <w:rPr>
          <w:rStyle w:val="Istaknuto"/>
          <w:i w:val="false"/>
        </w:rPr>
      </w:pPr>
      <w:r>
        <w:rPr>
          <w:rStyle w:val="Istaknuto"/>
          <w:i w:val="false"/>
        </w:rPr>
        <w:t xml:space="preserve">- osobnom provjerom privremenog stečajnog upravitelja na adresi društva </w:t>
      </w:r>
      <w:r w:rsidR="00B24FBC">
        <w:rPr>
          <w:rStyle w:val="Istaknuto"/>
          <w:i w:val="false"/>
        </w:rPr>
        <w:t>IV.Trnjanski zavoj 22, Zagreb</w:t>
      </w:r>
      <w:r>
        <w:rPr>
          <w:rStyle w:val="Istaknuto"/>
          <w:i w:val="false"/>
        </w:rPr>
        <w:t xml:space="preserve">, Zagreb, utvrđeno je da </w:t>
      </w:r>
      <w:r w:rsidR="007C5C26">
        <w:rPr>
          <w:rStyle w:val="Istaknuto"/>
          <w:i w:val="false"/>
        </w:rPr>
        <w:t xml:space="preserve">nema istaknute tvrtke društva </w:t>
      </w:r>
      <w:r w:rsidR="00B24FBC">
        <w:rPr>
          <w:rStyle w:val="Istaknuto"/>
          <w:i w:val="false"/>
        </w:rPr>
        <w:t>TRGO-VEMA</w:t>
      </w:r>
      <w:r w:rsidR="007C5C26">
        <w:rPr>
          <w:rStyle w:val="Istaknuto"/>
          <w:i w:val="false"/>
        </w:rPr>
        <w:t xml:space="preserve"> d.o.o. a</w:t>
      </w:r>
      <w:r w:rsidR="00B24FBC">
        <w:rPr>
          <w:rStyle w:val="Istaknuto"/>
          <w:i w:val="false"/>
        </w:rPr>
        <w:t>li je u prostoru zatečen Ivica Bašadur, odgovorna osoba</w:t>
      </w:r>
      <w:r w:rsidR="007C5C26">
        <w:rPr>
          <w:rStyle w:val="Istaknuto"/>
          <w:i w:val="false"/>
        </w:rPr>
        <w:t xml:space="preserve"> </w:t>
      </w:r>
      <w:r w:rsidR="00B24FBC">
        <w:rPr>
          <w:rStyle w:val="Istaknuto"/>
          <w:i w:val="false"/>
        </w:rPr>
        <w:t xml:space="preserve">dužnika, koji je naveo da poslovne dokumentacije nema, jer je društvo još 2008.godine ušlo u teškoće, a da je od 2013.godine u blokadi, pa nisu vodili knjigovodstvo niti predavali godišnja financijska izvješća. Također je naveo da društvo od imovine ima u vlasništvu </w:t>
      </w:r>
      <w:r w:rsidR="00AD63CC">
        <w:rPr>
          <w:rStyle w:val="Istaknuto"/>
          <w:i w:val="false"/>
        </w:rPr>
        <w:t>zemljište u k.o. Kali na otoku Ugljanu.</w:t>
      </w:r>
    </w:p>
    <w:p w:rsidRDefault="00AD63CC" w:rsidP="007F2731" w:rsidR="00AD63CC">
      <w:pPr>
        <w:ind w:firstLine="708"/>
        <w:jc w:val="both"/>
        <w:rPr>
          <w:rStyle w:val="Istaknuto"/>
          <w:i w:val="false"/>
        </w:rPr>
      </w:pPr>
    </w:p>
    <w:p w:rsidRDefault="007C5C26" w:rsidP="007F2731" w:rsidR="00855461">
      <w:pPr>
        <w:ind w:firstLine="708"/>
        <w:jc w:val="both"/>
        <w:rPr>
          <w:rStyle w:val="Istaknuto"/>
          <w:i w:val="false"/>
        </w:rPr>
      </w:pPr>
      <w:r>
        <w:rPr>
          <w:rStyle w:val="Istaknuto"/>
          <w:i w:val="false"/>
        </w:rPr>
        <w:t xml:space="preserve">Kako </w:t>
      </w:r>
      <w:r w:rsidR="00AD63CC">
        <w:rPr>
          <w:rStyle w:val="Istaknuto"/>
          <w:i w:val="false"/>
        </w:rPr>
        <w:t>dužnik nema poslovne dokumentacije,</w:t>
      </w:r>
      <w:r>
        <w:rPr>
          <w:rStyle w:val="Istaknuto"/>
          <w:i w:val="false"/>
        </w:rPr>
        <w:t xml:space="preserve"> ovo </w:t>
      </w:r>
      <w:r w:rsidR="00855461">
        <w:rPr>
          <w:rStyle w:val="Istaknuto"/>
          <w:i w:val="false"/>
        </w:rPr>
        <w:t xml:space="preserve">izvješće </w:t>
      </w:r>
      <w:r>
        <w:rPr>
          <w:rStyle w:val="Istaknuto"/>
          <w:i w:val="false"/>
        </w:rPr>
        <w:t xml:space="preserve">izrađeno je </w:t>
      </w:r>
      <w:r w:rsidR="00855461">
        <w:rPr>
          <w:rStyle w:val="Istaknuto"/>
          <w:i w:val="false"/>
        </w:rPr>
        <w:t xml:space="preserve"> prema podacima</w:t>
      </w:r>
      <w:r>
        <w:rPr>
          <w:rStyle w:val="Istaknuto"/>
          <w:i w:val="false"/>
        </w:rPr>
        <w:t xml:space="preserve"> dostupnim iz </w:t>
      </w:r>
      <w:r w:rsidR="00855461">
        <w:rPr>
          <w:rStyle w:val="Istaknuto"/>
          <w:i w:val="false"/>
        </w:rPr>
        <w:t>javnih izvora.</w:t>
      </w:r>
    </w:p>
    <w:p w:rsidRDefault="007F2731" w:rsidP="007F2731" w:rsidR="007F2731" w:rsidRPr="0079239D">
      <w:pPr>
        <w:ind w:firstLine="708"/>
        <w:jc w:val="both"/>
        <w:rPr>
          <w:rStyle w:val="Istaknuto"/>
          <w:i w:val="false"/>
        </w:rPr>
      </w:pPr>
    </w:p>
    <w:p w:rsidRDefault="00855461" w:rsidP="007F2731" w:rsidR="007F2731" w:rsidRPr="0079239D">
      <w:pPr>
        <w:ind w:firstLine="708"/>
        <w:jc w:val="both"/>
        <w:rPr>
          <w:rStyle w:val="Istaknuto"/>
          <w:i w:val="false"/>
        </w:rPr>
      </w:pPr>
      <w:r>
        <w:rPr>
          <w:rStyle w:val="Istaknuto"/>
          <w:i w:val="false"/>
        </w:rPr>
        <w:t>I</w:t>
      </w:r>
      <w:r w:rsidR="007F2731" w:rsidRPr="0079239D">
        <w:rPr>
          <w:rStyle w:val="Istaknuto"/>
          <w:i w:val="false"/>
        </w:rPr>
        <w:t>zvrš</w:t>
      </w:r>
      <w:r>
        <w:rPr>
          <w:rStyle w:val="Istaknuto"/>
          <w:i w:val="false"/>
        </w:rPr>
        <w:t>ene su</w:t>
      </w:r>
      <w:r w:rsidR="007F2731" w:rsidRPr="0079239D">
        <w:rPr>
          <w:rStyle w:val="Istaknuto"/>
          <w:i w:val="false"/>
        </w:rPr>
        <w:t xml:space="preserve"> provjere u više institucija za trgovačko društvo </w:t>
      </w:r>
      <w:r w:rsidR="00AD63CC">
        <w:rPr>
          <w:rStyle w:val="Istaknuto"/>
          <w:i w:val="false"/>
        </w:rPr>
        <w:t>TRGO-VEMA</w:t>
      </w:r>
      <w:r w:rsidR="000F72B6" w:rsidRPr="0079239D">
        <w:rPr>
          <w:rStyle w:val="Istaknuto"/>
          <w:i w:val="false"/>
        </w:rPr>
        <w:t xml:space="preserve"> </w:t>
      </w:r>
      <w:r w:rsidR="0087222F" w:rsidRPr="0079239D">
        <w:rPr>
          <w:rStyle w:val="Istaknuto"/>
          <w:i w:val="false"/>
        </w:rPr>
        <w:t>d.o.o.</w:t>
      </w:r>
    </w:p>
    <w:p w:rsidRDefault="007F2731" w:rsidP="007F2731" w:rsidR="007F2731" w:rsidRPr="0079239D">
      <w:pPr>
        <w:ind w:firstLine="708"/>
        <w:jc w:val="both"/>
        <w:rPr>
          <w:rStyle w:val="Istaknuto"/>
          <w:i w:val="false"/>
        </w:rPr>
      </w:pPr>
    </w:p>
    <w:p w:rsidRDefault="007F2731" w:rsidP="007F2731" w:rsidR="007C5C26">
      <w:pPr>
        <w:ind w:firstLine="708"/>
        <w:jc w:val="both"/>
        <w:rPr>
          <w:rStyle w:val="Istaknuto"/>
          <w:i w:val="false"/>
        </w:rPr>
      </w:pPr>
      <w:r w:rsidRPr="003814CF">
        <w:rPr>
          <w:rStyle w:val="Istaknuto"/>
          <w:b/>
          <w:i w:val="false"/>
        </w:rPr>
        <w:t>-</w:t>
      </w:r>
      <w:r w:rsidRPr="0079239D">
        <w:rPr>
          <w:rStyle w:val="Istaknuto"/>
          <w:i w:val="false"/>
        </w:rPr>
        <w:t xml:space="preserve"> </w:t>
      </w:r>
      <w:r w:rsidR="00AD63CC">
        <w:rPr>
          <w:rStyle w:val="Istaknuto"/>
          <w:i w:val="false"/>
        </w:rPr>
        <w:t xml:space="preserve">provjerom </w:t>
      </w:r>
      <w:r w:rsidR="00F214C6">
        <w:rPr>
          <w:rStyle w:val="Istaknuto"/>
          <w:i w:val="false"/>
        </w:rPr>
        <w:t xml:space="preserve">u </w:t>
      </w:r>
      <w:r w:rsidR="00AD63CC">
        <w:rPr>
          <w:rStyle w:val="Istaknuto"/>
          <w:i w:val="false"/>
        </w:rPr>
        <w:t>e-gruntovnici</w:t>
      </w:r>
      <w:r w:rsidR="00F214C6">
        <w:rPr>
          <w:rStyle w:val="Istaknuto"/>
          <w:i w:val="false"/>
        </w:rPr>
        <w:t>, vidljivo</w:t>
      </w:r>
      <w:r w:rsidR="00AD63CC">
        <w:rPr>
          <w:rStyle w:val="Istaknuto"/>
          <w:i w:val="false"/>
        </w:rPr>
        <w:t xml:space="preserve"> je</w:t>
      </w:r>
      <w:r w:rsidR="00F214C6">
        <w:rPr>
          <w:rStyle w:val="Istaknuto"/>
          <w:i w:val="false"/>
        </w:rPr>
        <w:t xml:space="preserve"> da je društvo </w:t>
      </w:r>
      <w:r w:rsidR="00AD63CC">
        <w:rPr>
          <w:rStyle w:val="Istaknuto"/>
          <w:i w:val="false"/>
        </w:rPr>
        <w:t>TRGO-VEMA</w:t>
      </w:r>
      <w:r w:rsidR="00F214C6">
        <w:rPr>
          <w:rStyle w:val="Istaknuto"/>
          <w:i w:val="false"/>
        </w:rPr>
        <w:t xml:space="preserve"> d.o.o. vlasnik</w:t>
      </w:r>
      <w:r w:rsidR="009B00F3">
        <w:rPr>
          <w:rStyle w:val="Istaknuto"/>
          <w:i w:val="false"/>
        </w:rPr>
        <w:t xml:space="preserve"> nekretnina upisane</w:t>
      </w:r>
      <w:r w:rsidR="007C5C26">
        <w:rPr>
          <w:rStyle w:val="Istaknuto"/>
          <w:i w:val="false"/>
        </w:rPr>
        <w:t>:</w:t>
      </w:r>
    </w:p>
    <w:p w:rsidRDefault="009B00F3" w:rsidP="007F2731" w:rsidR="009B00F3">
      <w:pPr>
        <w:ind w:firstLine="708"/>
        <w:jc w:val="both"/>
        <w:rPr>
          <w:rStyle w:val="Istaknuto"/>
          <w:rFonts w:cs="Arial"/>
          <w:i w:val="false"/>
        </w:rPr>
      </w:pPr>
      <w:r>
        <w:rPr>
          <w:rStyle w:val="Istaknuto"/>
          <w:rFonts w:cs="Arial"/>
          <w:i w:val="false"/>
        </w:rPr>
        <w:t xml:space="preserve">● </w:t>
      </w:r>
      <w:r>
        <w:rPr>
          <w:rStyle w:val="Istaknuto"/>
          <w:i w:val="false"/>
        </w:rPr>
        <w:t>Općinski sud u Zadru, Zemljišnoknjižni odjel Zadar, k.o.334715 Kali, zk.ul.1984, k.č.733/9, pašnjak površine 769m</w:t>
      </w:r>
      <w:r>
        <w:rPr>
          <w:rStyle w:val="Istaknuto"/>
          <w:rFonts w:cs="Arial"/>
          <w:i w:val="false"/>
        </w:rPr>
        <w:t>² i k.č.733/10, oranica površine 312</w:t>
      </w:r>
      <w:r>
        <w:rPr>
          <w:rStyle w:val="Istaknuto"/>
          <w:i w:val="false"/>
        </w:rPr>
        <w:t>m</w:t>
      </w:r>
      <w:r>
        <w:rPr>
          <w:rStyle w:val="Istaknuto"/>
          <w:rFonts w:cs="Arial"/>
          <w:i w:val="false"/>
        </w:rPr>
        <w:t>²,</w:t>
      </w:r>
    </w:p>
    <w:p w:rsidRDefault="009B00F3" w:rsidP="007F2731" w:rsidR="009B00F3">
      <w:pPr>
        <w:ind w:firstLine="708"/>
        <w:jc w:val="both"/>
        <w:rPr>
          <w:rStyle w:val="Istaknuto"/>
          <w:i w:val="false"/>
        </w:rPr>
      </w:pPr>
    </w:p>
    <w:p w:rsidRDefault="007F2731" w:rsidP="00AA37D9" w:rsidR="005D63CF">
      <w:pPr>
        <w:ind w:firstLine="708"/>
        <w:jc w:val="both"/>
        <w:rPr>
          <w:rStyle w:val="Istaknuto"/>
          <w:i w:val="false"/>
        </w:rPr>
      </w:pPr>
      <w:r w:rsidRPr="003814CF">
        <w:rPr>
          <w:rStyle w:val="Istaknuto"/>
          <w:b/>
          <w:i w:val="false"/>
        </w:rPr>
        <w:t>-</w:t>
      </w:r>
      <w:r w:rsidRPr="0079239D">
        <w:rPr>
          <w:rStyle w:val="Istaknuto"/>
          <w:i w:val="false"/>
        </w:rPr>
        <w:t xml:space="preserve"> od </w:t>
      </w:r>
      <w:r w:rsidR="00F214C6">
        <w:rPr>
          <w:rStyle w:val="Istaknuto"/>
          <w:i w:val="false"/>
        </w:rPr>
        <w:t xml:space="preserve">Centra za vozila Hrvatske pribavljeno je </w:t>
      </w:r>
      <w:r w:rsidR="004A5563" w:rsidRPr="0079239D">
        <w:rPr>
          <w:rStyle w:val="Istaknuto"/>
          <w:i w:val="false"/>
        </w:rPr>
        <w:t>uvjerenj</w:t>
      </w:r>
      <w:r w:rsidR="00F214C6">
        <w:rPr>
          <w:rStyle w:val="Istaknuto"/>
          <w:i w:val="false"/>
        </w:rPr>
        <w:t>e</w:t>
      </w:r>
      <w:r w:rsidR="009B333C">
        <w:rPr>
          <w:rStyle w:val="Istaknuto"/>
          <w:i w:val="false"/>
        </w:rPr>
        <w:t xml:space="preserve"> da </w:t>
      </w:r>
      <w:r w:rsidR="004A5563" w:rsidRPr="0079239D">
        <w:rPr>
          <w:rStyle w:val="Istaknuto"/>
          <w:i w:val="false"/>
        </w:rPr>
        <w:t xml:space="preserve">društvo </w:t>
      </w:r>
      <w:r w:rsidR="009B00F3">
        <w:rPr>
          <w:rStyle w:val="Istaknuto"/>
          <w:i w:val="false"/>
        </w:rPr>
        <w:t>TRGO-VEMA</w:t>
      </w:r>
      <w:r w:rsidR="004A5563" w:rsidRPr="0079239D">
        <w:rPr>
          <w:rStyle w:val="Istaknuto"/>
          <w:i w:val="false"/>
        </w:rPr>
        <w:t xml:space="preserve"> d.o.o. </w:t>
      </w:r>
      <w:r w:rsidR="00180473">
        <w:rPr>
          <w:rStyle w:val="Istaknuto"/>
          <w:i w:val="false"/>
        </w:rPr>
        <w:t>nije</w:t>
      </w:r>
      <w:r w:rsidR="005D63CF">
        <w:rPr>
          <w:rStyle w:val="Istaknuto"/>
          <w:i w:val="false"/>
        </w:rPr>
        <w:t xml:space="preserve"> </w:t>
      </w:r>
      <w:r w:rsidR="004A5563" w:rsidRPr="0079239D">
        <w:rPr>
          <w:rStyle w:val="Istaknuto"/>
          <w:i w:val="false"/>
        </w:rPr>
        <w:t>evidentirano kao vlasnik vozila</w:t>
      </w:r>
      <w:r w:rsidR="005D63CF">
        <w:rPr>
          <w:rStyle w:val="Istaknuto"/>
          <w:i w:val="false"/>
        </w:rPr>
        <w:t>,</w:t>
      </w:r>
    </w:p>
    <w:p w:rsidRDefault="00180473" w:rsidP="007F2731" w:rsidR="00180473">
      <w:pPr>
        <w:ind w:firstLine="708"/>
        <w:jc w:val="both"/>
        <w:rPr>
          <w:rStyle w:val="Istaknuto"/>
          <w:b/>
          <w:i w:val="false"/>
        </w:rPr>
      </w:pPr>
    </w:p>
    <w:p w:rsidRDefault="007F2731" w:rsidP="007F2731" w:rsidR="007F2731">
      <w:pPr>
        <w:ind w:firstLine="708"/>
        <w:jc w:val="both"/>
        <w:rPr>
          <w:rStyle w:val="Istaknuto"/>
          <w:i w:val="false"/>
        </w:rPr>
      </w:pPr>
      <w:r w:rsidRPr="00971C09">
        <w:rPr>
          <w:rStyle w:val="Istaknuto"/>
          <w:b/>
          <w:i w:val="false"/>
        </w:rPr>
        <w:t>-</w:t>
      </w:r>
      <w:r w:rsidRPr="0079239D">
        <w:rPr>
          <w:rStyle w:val="Istaknuto"/>
          <w:i w:val="false"/>
        </w:rPr>
        <w:t xml:space="preserve"> od HZMO, pribavio sam popis osiguranika na reg.</w:t>
      </w:r>
      <w:r w:rsidR="004D3ABD" w:rsidRPr="0079239D">
        <w:rPr>
          <w:rStyle w:val="Istaknuto"/>
          <w:i w:val="false"/>
        </w:rPr>
        <w:t xml:space="preserve"> </w:t>
      </w:r>
      <w:r w:rsidRPr="0079239D">
        <w:rPr>
          <w:rStyle w:val="Istaknuto"/>
          <w:i w:val="false"/>
        </w:rPr>
        <w:t xml:space="preserve">br. </w:t>
      </w:r>
      <w:r w:rsidR="003E3AB1">
        <w:rPr>
          <w:rStyle w:val="Istaknuto"/>
          <w:i w:val="false"/>
        </w:rPr>
        <w:t>3117162019</w:t>
      </w:r>
      <w:r w:rsidRPr="0079239D">
        <w:rPr>
          <w:rStyle w:val="Istaknuto"/>
          <w:i w:val="false"/>
        </w:rPr>
        <w:t xml:space="preserve"> društv</w:t>
      </w:r>
      <w:r w:rsidR="006654D5" w:rsidRPr="0079239D">
        <w:rPr>
          <w:rStyle w:val="Istaknuto"/>
          <w:i w:val="false"/>
        </w:rPr>
        <w:t>a</w:t>
      </w:r>
      <w:r w:rsidRPr="0079239D">
        <w:rPr>
          <w:rStyle w:val="Istaknuto"/>
          <w:i w:val="false"/>
        </w:rPr>
        <w:t xml:space="preserve"> </w:t>
      </w:r>
      <w:r w:rsidR="003E3AB1">
        <w:rPr>
          <w:rStyle w:val="Istaknuto"/>
          <w:i w:val="false"/>
        </w:rPr>
        <w:t>TRGO-VEMA</w:t>
      </w:r>
      <w:r w:rsidR="00FE5BA5" w:rsidRPr="0079239D">
        <w:rPr>
          <w:rStyle w:val="Istaknuto"/>
          <w:i w:val="false"/>
        </w:rPr>
        <w:t xml:space="preserve"> </w:t>
      </w:r>
      <w:r w:rsidR="00331956" w:rsidRPr="0079239D">
        <w:rPr>
          <w:rStyle w:val="Istaknuto"/>
          <w:i w:val="false"/>
        </w:rPr>
        <w:t xml:space="preserve">d.o.o. </w:t>
      </w:r>
      <w:r w:rsidRPr="0079239D">
        <w:rPr>
          <w:rStyle w:val="Istaknuto"/>
          <w:i w:val="false"/>
        </w:rPr>
        <w:t xml:space="preserve">iz kojeg </w:t>
      </w:r>
      <w:r w:rsidR="007F378D" w:rsidRPr="0079239D">
        <w:rPr>
          <w:rStyle w:val="Istaknuto"/>
          <w:i w:val="false"/>
        </w:rPr>
        <w:t xml:space="preserve">proizlazi </w:t>
      </w:r>
      <w:r w:rsidRPr="0079239D">
        <w:rPr>
          <w:rStyle w:val="Istaknuto"/>
          <w:i w:val="false"/>
        </w:rPr>
        <w:t xml:space="preserve">da </w:t>
      </w:r>
      <w:r w:rsidR="00180473">
        <w:rPr>
          <w:rStyle w:val="Istaknuto"/>
          <w:i w:val="false"/>
        </w:rPr>
        <w:t xml:space="preserve">su svi zaposlenici odjavljeni, odnosno </w:t>
      </w:r>
      <w:r w:rsidR="005D5299" w:rsidRPr="0079239D">
        <w:rPr>
          <w:rStyle w:val="Istaknuto"/>
          <w:i w:val="false"/>
        </w:rPr>
        <w:t>društv</w:t>
      </w:r>
      <w:r w:rsidR="009B333C">
        <w:rPr>
          <w:rStyle w:val="Istaknuto"/>
          <w:i w:val="false"/>
        </w:rPr>
        <w:t xml:space="preserve">o </w:t>
      </w:r>
      <w:r w:rsidR="00180473">
        <w:rPr>
          <w:rStyle w:val="Istaknuto"/>
          <w:i w:val="false"/>
        </w:rPr>
        <w:t>ne</w:t>
      </w:r>
      <w:r w:rsidR="009B333C">
        <w:rPr>
          <w:rStyle w:val="Istaknuto"/>
          <w:i w:val="false"/>
        </w:rPr>
        <w:t xml:space="preserve">ma </w:t>
      </w:r>
      <w:r w:rsidR="00276F81">
        <w:rPr>
          <w:rStyle w:val="Istaknuto"/>
          <w:i w:val="false"/>
        </w:rPr>
        <w:t>zaposlenika,</w:t>
      </w:r>
      <w:r w:rsidR="009B333C">
        <w:rPr>
          <w:rStyle w:val="Istaknuto"/>
          <w:i w:val="false"/>
        </w:rPr>
        <w:t xml:space="preserve"> </w:t>
      </w:r>
    </w:p>
    <w:p w:rsidRDefault="00276F81" w:rsidP="007F2731" w:rsidR="00276F81" w:rsidRPr="0079239D">
      <w:pPr>
        <w:ind w:firstLine="708"/>
        <w:jc w:val="both"/>
        <w:rPr>
          <w:rStyle w:val="Istaknuto"/>
          <w:i w:val="false"/>
        </w:rPr>
      </w:pPr>
    </w:p>
    <w:p w:rsidRDefault="007F2731" w:rsidP="00794580" w:rsidR="00794580">
      <w:pPr>
        <w:rPr>
          <w:rStyle w:val="Istaknuto"/>
          <w:i w:val="false"/>
        </w:rPr>
      </w:pPr>
      <w:r w:rsidRPr="00971C09">
        <w:rPr>
          <w:rStyle w:val="Istaknuto"/>
          <w:b/>
          <w:i w:val="false"/>
        </w:rPr>
        <w:t>-</w:t>
      </w:r>
      <w:r w:rsidRPr="0079239D">
        <w:rPr>
          <w:rStyle w:val="Istaknuto"/>
          <w:i w:val="false"/>
        </w:rPr>
        <w:t xml:space="preserve"> od Financijske agencije </w:t>
      </w:r>
      <w:r w:rsidR="00E85CDF">
        <w:rPr>
          <w:rStyle w:val="Istaknuto"/>
          <w:i w:val="false"/>
        </w:rPr>
        <w:t xml:space="preserve">zatražena </w:t>
      </w:r>
      <w:r w:rsidRPr="0079239D">
        <w:rPr>
          <w:rStyle w:val="Istaknuto"/>
          <w:i w:val="false"/>
        </w:rPr>
        <w:t xml:space="preserve">je </w:t>
      </w:r>
      <w:r w:rsidR="00AF776A" w:rsidRPr="0079239D">
        <w:rPr>
          <w:rStyle w:val="Istaknuto"/>
          <w:i w:val="false"/>
        </w:rPr>
        <w:t>p</w:t>
      </w:r>
      <w:r w:rsidRPr="0079239D">
        <w:rPr>
          <w:rStyle w:val="Istaknuto"/>
          <w:i w:val="false"/>
        </w:rPr>
        <w:t xml:space="preserve">otvrda </w:t>
      </w:r>
      <w:r w:rsidR="00192230" w:rsidRPr="0079239D">
        <w:rPr>
          <w:rStyle w:val="Istaknuto"/>
          <w:i w:val="false"/>
        </w:rPr>
        <w:t>o blokadi računa i novčanih sredstava ovršenika</w:t>
      </w:r>
      <w:r w:rsidR="00C52AC8" w:rsidRPr="0079239D">
        <w:rPr>
          <w:rStyle w:val="Istaknuto"/>
          <w:i w:val="false"/>
        </w:rPr>
        <w:t>,</w:t>
      </w:r>
      <w:r w:rsidR="00E85CDF">
        <w:rPr>
          <w:rStyle w:val="Istaknuto"/>
          <w:i w:val="false"/>
        </w:rPr>
        <w:t xml:space="preserve"> </w:t>
      </w:r>
      <w:r w:rsidR="00794580">
        <w:rPr>
          <w:rStyle w:val="Istaknuto"/>
          <w:i w:val="false"/>
        </w:rPr>
        <w:t xml:space="preserve">iz koje proizlazi da dužnik TRGO-VEMA d.o.o. da na dan 18.svibnja </w:t>
      </w:r>
      <w:r w:rsidR="00794580">
        <w:rPr>
          <w:rStyle w:val="Istaknuto"/>
          <w:i w:val="false"/>
        </w:rPr>
        <w:lastRenderedPageBreak/>
        <w:t>2018.godine  u Očevidniku redoslijeda za plaćanje ima neizvršene osnove za plaćanje u neprekinutom razdoblju od 2065 dana u ukupnom iznosu 9.535.007,31 kn.</w:t>
      </w:r>
    </w:p>
    <w:p w:rsidRDefault="00794580" w:rsidP="00794580" w:rsidR="00794580">
      <w:pPr>
        <w:rPr>
          <w:rStyle w:val="Istaknuto"/>
          <w:i w:val="false"/>
        </w:rPr>
      </w:pPr>
      <w:r>
        <w:rPr>
          <w:rStyle w:val="Istaknuto"/>
          <w:i w:val="false"/>
        </w:rPr>
        <w:tab/>
      </w:r>
    </w:p>
    <w:p w:rsidRDefault="007F2731" w:rsidP="007F2731" w:rsidR="007F2731" w:rsidRPr="0079239D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ab/>
      </w:r>
    </w:p>
    <w:p w:rsidRDefault="007F2731" w:rsidP="007F2731" w:rsidR="007F2731" w:rsidRPr="0079239D">
      <w:pPr>
        <w:ind w:firstLine="708"/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>Nakon analize dostupne dokumentacije koju sam pribavio za dužnika</w:t>
      </w:r>
      <w:r w:rsidR="00B97877">
        <w:rPr>
          <w:rStyle w:val="Istaknuto"/>
          <w:i w:val="false"/>
        </w:rPr>
        <w:t xml:space="preserve"> </w:t>
      </w:r>
      <w:r w:rsidR="00794580">
        <w:rPr>
          <w:rStyle w:val="Istaknuto"/>
          <w:i w:val="false"/>
        </w:rPr>
        <w:t>TRGO-VEMA</w:t>
      </w:r>
      <w:r w:rsidR="00C52AC8" w:rsidRPr="0079239D">
        <w:rPr>
          <w:rStyle w:val="Istaknuto"/>
          <w:i w:val="false"/>
        </w:rPr>
        <w:t xml:space="preserve"> </w:t>
      </w:r>
      <w:r w:rsidR="00331956" w:rsidRPr="0079239D">
        <w:rPr>
          <w:rStyle w:val="Istaknuto"/>
          <w:i w:val="false"/>
        </w:rPr>
        <w:t xml:space="preserve">d.o.o. </w:t>
      </w:r>
      <w:r w:rsidRPr="0079239D">
        <w:rPr>
          <w:rStyle w:val="Istaknuto"/>
          <w:i w:val="false"/>
        </w:rPr>
        <w:t>zaključci slijede u nastavku ovog izvješća.</w:t>
      </w: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CD585D" w:rsidP="007F2731" w:rsidR="00CD585D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>3. OSNOVNI PODACI O DUŽNIKU</w:t>
      </w:r>
    </w:p>
    <w:p w:rsidRDefault="00DA65E0" w:rsidP="00CD585D" w:rsidR="007F2731" w:rsidRPr="0079239D">
      <w:pPr>
        <w:ind w:firstLine="708"/>
        <w:jc w:val="both"/>
        <w:rPr>
          <w:rStyle w:val="Istaknuto"/>
          <w:i w:val="false"/>
        </w:rPr>
      </w:pPr>
      <w:r>
        <w:rPr>
          <w:rStyle w:val="Istaknuto"/>
          <w:i w:val="false"/>
        </w:rPr>
        <w:t xml:space="preserve">- </w:t>
      </w:r>
      <w:r w:rsidR="007F2731" w:rsidRPr="0079239D">
        <w:rPr>
          <w:rStyle w:val="Istaknuto"/>
          <w:i w:val="false"/>
        </w:rPr>
        <w:t xml:space="preserve">Dužnik je </w:t>
      </w:r>
      <w:r w:rsidR="00B97877">
        <w:rPr>
          <w:rStyle w:val="Istaknuto"/>
          <w:i w:val="false"/>
        </w:rPr>
        <w:t>1</w:t>
      </w:r>
      <w:r w:rsidR="00794580">
        <w:rPr>
          <w:rStyle w:val="Istaknuto"/>
          <w:i w:val="false"/>
        </w:rPr>
        <w:t>9. ožujka</w:t>
      </w:r>
      <w:r w:rsidR="00C52AC8" w:rsidRPr="0079239D">
        <w:rPr>
          <w:rStyle w:val="Istaknuto"/>
          <w:i w:val="false"/>
        </w:rPr>
        <w:t xml:space="preserve"> </w:t>
      </w:r>
      <w:r w:rsidR="00B97877">
        <w:rPr>
          <w:rStyle w:val="Istaknuto"/>
          <w:i w:val="false"/>
        </w:rPr>
        <w:t>199</w:t>
      </w:r>
      <w:r w:rsidR="00794580">
        <w:rPr>
          <w:rStyle w:val="Istaknuto"/>
          <w:i w:val="false"/>
        </w:rPr>
        <w:t>6</w:t>
      </w:r>
      <w:r w:rsidR="00B43B83" w:rsidRPr="0079239D">
        <w:rPr>
          <w:rStyle w:val="Istaknuto"/>
          <w:i w:val="false"/>
        </w:rPr>
        <w:t>. godine</w:t>
      </w:r>
      <w:r w:rsidR="003A3FEF" w:rsidRPr="0079239D">
        <w:rPr>
          <w:rStyle w:val="Istaknuto"/>
          <w:i w:val="false"/>
        </w:rPr>
        <w:t xml:space="preserve"> </w:t>
      </w:r>
      <w:r w:rsidR="007F2731" w:rsidRPr="0079239D">
        <w:rPr>
          <w:rStyle w:val="Istaknuto"/>
          <w:i w:val="false"/>
        </w:rPr>
        <w:t xml:space="preserve">registriran pod tvrtkom </w:t>
      </w:r>
      <w:r w:rsidR="00794580">
        <w:rPr>
          <w:rStyle w:val="Istaknuto"/>
          <w:i w:val="false"/>
        </w:rPr>
        <w:t>TRGO-VEMA</w:t>
      </w:r>
      <w:r w:rsidR="00D764DD" w:rsidRPr="0079239D">
        <w:rPr>
          <w:rStyle w:val="Istaknuto"/>
          <w:i w:val="false"/>
        </w:rPr>
        <w:t xml:space="preserve"> </w:t>
      </w:r>
      <w:r w:rsidR="003A3FEF" w:rsidRPr="0079239D">
        <w:rPr>
          <w:rStyle w:val="Istaknuto"/>
          <w:i w:val="false"/>
        </w:rPr>
        <w:t>d.o.o.</w:t>
      </w:r>
      <w:r>
        <w:rPr>
          <w:rStyle w:val="Istaknuto"/>
          <w:i w:val="false"/>
        </w:rPr>
        <w:t xml:space="preserve"> pri</w:t>
      </w:r>
      <w:r w:rsidR="007F2731" w:rsidRPr="0079239D">
        <w:rPr>
          <w:rStyle w:val="Istaknuto"/>
          <w:i w:val="false"/>
        </w:rPr>
        <w:t xml:space="preserve"> Trgovačko</w:t>
      </w:r>
      <w:r>
        <w:rPr>
          <w:rStyle w:val="Istaknuto"/>
          <w:i w:val="false"/>
        </w:rPr>
        <w:t>m sudu</w:t>
      </w:r>
      <w:r w:rsidR="007F2731" w:rsidRPr="0079239D">
        <w:rPr>
          <w:rStyle w:val="Istaknuto"/>
          <w:i w:val="false"/>
        </w:rPr>
        <w:t xml:space="preserve"> u Zagrebu, MBS:</w:t>
      </w:r>
      <w:r w:rsidR="00B43B83" w:rsidRPr="0079239D">
        <w:rPr>
          <w:rStyle w:val="Istaknuto"/>
          <w:i w:val="false"/>
        </w:rPr>
        <w:t>080</w:t>
      </w:r>
      <w:r w:rsidR="00794580">
        <w:rPr>
          <w:rStyle w:val="Istaknuto"/>
          <w:i w:val="false"/>
        </w:rPr>
        <w:t>055066</w:t>
      </w:r>
      <w:r w:rsidR="007F2731" w:rsidRPr="0079239D">
        <w:rPr>
          <w:rStyle w:val="Istaknuto"/>
          <w:i w:val="false"/>
        </w:rPr>
        <w:t>; OIB:</w:t>
      </w:r>
      <w:r w:rsidR="00E85CDF">
        <w:rPr>
          <w:rStyle w:val="Istaknuto"/>
          <w:i w:val="false"/>
        </w:rPr>
        <w:t>8</w:t>
      </w:r>
      <w:r w:rsidR="00794580">
        <w:rPr>
          <w:rStyle w:val="Istaknuto"/>
          <w:i w:val="false"/>
        </w:rPr>
        <w:t>5184327742</w:t>
      </w:r>
      <w:r w:rsidR="00E85CDF">
        <w:rPr>
          <w:rStyle w:val="Istaknuto"/>
          <w:i w:val="false"/>
        </w:rPr>
        <w:t>,</w:t>
      </w:r>
      <w:r w:rsidR="007F2731" w:rsidRPr="0079239D">
        <w:rPr>
          <w:rStyle w:val="Istaknuto"/>
          <w:i w:val="false"/>
        </w:rPr>
        <w:t xml:space="preserve"> </w:t>
      </w: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DA65E0" w:rsidP="00CD585D" w:rsidR="007F2731" w:rsidRPr="0079239D">
      <w:pPr>
        <w:ind w:firstLine="708"/>
        <w:jc w:val="both"/>
        <w:rPr>
          <w:rStyle w:val="Istaknuto"/>
          <w:i w:val="false"/>
        </w:rPr>
      </w:pPr>
      <w:r>
        <w:rPr>
          <w:rStyle w:val="Istaknuto"/>
          <w:i w:val="false"/>
        </w:rPr>
        <w:t xml:space="preserve">- </w:t>
      </w:r>
      <w:r w:rsidR="007F2731" w:rsidRPr="0079239D">
        <w:rPr>
          <w:rStyle w:val="Istaknuto"/>
          <w:i w:val="false"/>
        </w:rPr>
        <w:t>Društvo</w:t>
      </w:r>
      <w:r>
        <w:rPr>
          <w:rStyle w:val="Istaknuto"/>
          <w:i w:val="false"/>
        </w:rPr>
        <w:t xml:space="preserve"> </w:t>
      </w:r>
      <w:r w:rsidR="00B97877">
        <w:rPr>
          <w:rStyle w:val="Istaknuto"/>
          <w:i w:val="false"/>
        </w:rPr>
        <w:t xml:space="preserve">je </w:t>
      </w:r>
      <w:r w:rsidR="007F2731" w:rsidRPr="0079239D">
        <w:rPr>
          <w:rStyle w:val="Istaknuto"/>
          <w:i w:val="false"/>
        </w:rPr>
        <w:t>registrirano</w:t>
      </w:r>
      <w:r>
        <w:rPr>
          <w:rStyle w:val="Istaknuto"/>
          <w:i w:val="false"/>
        </w:rPr>
        <w:t xml:space="preserve"> </w:t>
      </w:r>
      <w:r w:rsidR="00B97877">
        <w:rPr>
          <w:rStyle w:val="Istaknuto"/>
          <w:i w:val="false"/>
        </w:rPr>
        <w:t xml:space="preserve">na adresi </w:t>
      </w:r>
      <w:r w:rsidR="00794580">
        <w:rPr>
          <w:rStyle w:val="Istaknuto"/>
          <w:i w:val="false"/>
        </w:rPr>
        <w:t>4.Ravnice 21</w:t>
      </w:r>
      <w:r w:rsidR="00B97877">
        <w:rPr>
          <w:rStyle w:val="Istaknuto"/>
          <w:i w:val="false"/>
        </w:rPr>
        <w:t>, Zagreb,</w:t>
      </w:r>
      <w:r w:rsidR="00794580">
        <w:rPr>
          <w:rStyle w:val="Istaknuto"/>
          <w:i w:val="false"/>
        </w:rPr>
        <w:t xml:space="preserve"> a 11.travnja 2006.gdine, promijenjena je adresa na IV.Trnjanski zavoj br.22,</w:t>
      </w: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DA65E0" w:rsidP="008A3AD4" w:rsidR="007F2731" w:rsidRPr="0079239D">
      <w:pPr>
        <w:ind w:firstLine="708"/>
        <w:rPr>
          <w:rStyle w:val="Istaknuto"/>
          <w:i w:val="false"/>
        </w:rPr>
      </w:pPr>
      <w:r>
        <w:rPr>
          <w:rStyle w:val="Istaknuto"/>
          <w:i w:val="false"/>
        </w:rPr>
        <w:t xml:space="preserve">- </w:t>
      </w:r>
      <w:r w:rsidR="007F2731" w:rsidRPr="0079239D">
        <w:rPr>
          <w:rStyle w:val="Istaknuto"/>
          <w:i w:val="false"/>
        </w:rPr>
        <w:t>Temeljni kapital</w:t>
      </w:r>
      <w:r>
        <w:rPr>
          <w:rStyle w:val="Istaknuto"/>
          <w:i w:val="false"/>
        </w:rPr>
        <w:t xml:space="preserve"> društva </w:t>
      </w:r>
      <w:r w:rsidR="007F2731" w:rsidRPr="0079239D">
        <w:rPr>
          <w:rStyle w:val="Istaknuto"/>
          <w:i w:val="false"/>
        </w:rPr>
        <w:t xml:space="preserve">iznosi </w:t>
      </w:r>
      <w:r w:rsidR="00794580">
        <w:rPr>
          <w:rStyle w:val="Istaknuto"/>
          <w:i w:val="false"/>
        </w:rPr>
        <w:t>741.800</w:t>
      </w:r>
      <w:r w:rsidR="007F2731" w:rsidRPr="0079239D">
        <w:rPr>
          <w:rStyle w:val="Istaknuto"/>
          <w:i w:val="false"/>
        </w:rPr>
        <w:t>,00 kn</w:t>
      </w:r>
      <w:r w:rsidR="00E85CDF">
        <w:rPr>
          <w:rStyle w:val="Istaknuto"/>
          <w:i w:val="false"/>
        </w:rPr>
        <w:t>,</w:t>
      </w:r>
      <w:r w:rsidR="008A3AD4">
        <w:rPr>
          <w:rStyle w:val="Istaknuto"/>
          <w:i w:val="false"/>
        </w:rPr>
        <w:br/>
      </w:r>
    </w:p>
    <w:p w:rsidRDefault="00794580" w:rsidP="008A3AD4" w:rsidR="00794580">
      <w:pPr>
        <w:ind w:firstLine="708"/>
        <w:rPr>
          <w:rFonts w:cs="Arial"/>
        </w:rPr>
      </w:pPr>
      <w:r>
        <w:rPr>
          <w:rFonts w:cs="Arial"/>
        </w:rPr>
        <w:t>- Osnivači/članovi</w:t>
      </w:r>
      <w:r w:rsidR="008A3AD4">
        <w:rPr>
          <w:rFonts w:cs="Arial"/>
        </w:rPr>
        <w:t xml:space="preserve"> društva </w:t>
      </w:r>
      <w:r>
        <w:rPr>
          <w:rFonts w:cs="Arial"/>
        </w:rPr>
        <w:t>su:</w:t>
      </w:r>
    </w:p>
    <w:p w:rsidRDefault="00794580" w:rsidP="008A3AD4" w:rsidR="00CA3455">
      <w:pPr>
        <w:ind w:firstLine="708"/>
        <w:rPr>
          <w:rFonts w:cs="Arial"/>
        </w:rPr>
      </w:pPr>
      <w:r>
        <w:rPr>
          <w:rFonts w:cs="Arial"/>
        </w:rPr>
        <w:t>Željko Grzunov</w:t>
      </w:r>
      <w:r w:rsidR="00CA3455">
        <w:rPr>
          <w:rFonts w:cs="Arial"/>
        </w:rPr>
        <w:t>, OIB:28016694090, Kali, Glagoljaška ulica 23,</w:t>
      </w:r>
    </w:p>
    <w:p w:rsidRDefault="00CA3455" w:rsidP="008A3AD4" w:rsidR="008A3AD4">
      <w:pPr>
        <w:ind w:firstLine="708"/>
        <w:rPr>
          <w:rFonts w:cs="Arial"/>
        </w:rPr>
      </w:pPr>
      <w:r>
        <w:rPr>
          <w:rFonts w:cs="Arial"/>
        </w:rPr>
        <w:t>Ivica Bašadur</w:t>
      </w:r>
      <w:r w:rsidR="008A3AD4">
        <w:rPr>
          <w:rFonts w:cs="Arial"/>
        </w:rPr>
        <w:t>, OIB:</w:t>
      </w:r>
      <w:r>
        <w:rPr>
          <w:rFonts w:cs="Arial"/>
        </w:rPr>
        <w:t>66462961614</w:t>
      </w:r>
      <w:r w:rsidR="008A3AD4">
        <w:rPr>
          <w:rFonts w:cs="Arial"/>
        </w:rPr>
        <w:t xml:space="preserve">, </w:t>
      </w:r>
      <w:r w:rsidR="00E85CDF">
        <w:rPr>
          <w:rFonts w:cs="Arial"/>
        </w:rPr>
        <w:t>Zagreb</w:t>
      </w:r>
      <w:r w:rsidR="00B97877">
        <w:rPr>
          <w:rFonts w:cs="Arial"/>
        </w:rPr>
        <w:t xml:space="preserve">, </w:t>
      </w:r>
      <w:r>
        <w:rPr>
          <w:rFonts w:cs="Arial"/>
        </w:rPr>
        <w:t>4.Trnjanski zavoj 22</w:t>
      </w:r>
      <w:r w:rsidR="00E85CDF">
        <w:rPr>
          <w:rFonts w:cs="Arial"/>
        </w:rPr>
        <w:t>,</w:t>
      </w:r>
    </w:p>
    <w:p w:rsidRDefault="00CA3455" w:rsidP="008A3AD4" w:rsidR="00CA3455">
      <w:pPr>
        <w:ind w:firstLine="708"/>
        <w:rPr>
          <w:rStyle w:val="Istaknuto"/>
          <w:i w:val="false"/>
        </w:rPr>
      </w:pPr>
      <w:r>
        <w:rPr>
          <w:rFonts w:cs="Arial"/>
        </w:rPr>
        <w:t>Ana Vrljić, OIB:55113607682, Sesvete, Selčinska 34,</w:t>
      </w:r>
    </w:p>
    <w:p w:rsidRDefault="008A3AD4" w:rsidP="008A3AD4" w:rsidR="008A3AD4">
      <w:pPr>
        <w:ind w:firstLine="708"/>
        <w:rPr>
          <w:rFonts w:cs="Arial"/>
        </w:rPr>
      </w:pPr>
    </w:p>
    <w:p w:rsidRDefault="008A3AD4" w:rsidP="008A3AD4" w:rsidR="008A3AD4">
      <w:pPr>
        <w:ind w:firstLine="708"/>
        <w:rPr>
          <w:rFonts w:cs="Arial"/>
        </w:rPr>
      </w:pPr>
      <w:r>
        <w:rPr>
          <w:rFonts w:cs="Arial"/>
        </w:rPr>
        <w:t>- Osob</w:t>
      </w:r>
      <w:r w:rsidR="00B97877">
        <w:rPr>
          <w:rFonts w:cs="Arial"/>
        </w:rPr>
        <w:t>a</w:t>
      </w:r>
      <w:r>
        <w:rPr>
          <w:rFonts w:cs="Arial"/>
        </w:rPr>
        <w:t xml:space="preserve"> ovlašten</w:t>
      </w:r>
      <w:r w:rsidR="00B97877">
        <w:rPr>
          <w:rFonts w:cs="Arial"/>
        </w:rPr>
        <w:t>a</w:t>
      </w:r>
      <w:r>
        <w:rPr>
          <w:rFonts w:cs="Arial"/>
        </w:rPr>
        <w:t xml:space="preserve"> za zastupanje </w:t>
      </w:r>
      <w:r w:rsidR="00B97877">
        <w:rPr>
          <w:rFonts w:cs="Arial"/>
        </w:rPr>
        <w:t xml:space="preserve">je </w:t>
      </w:r>
      <w:r w:rsidR="00CA3455">
        <w:rPr>
          <w:rFonts w:cs="Arial"/>
        </w:rPr>
        <w:t>Ivica Bašadur, OIB:66462961614, Zagreb, 4.Trnjanski zavoj 22, direktor,</w:t>
      </w:r>
      <w:r>
        <w:rPr>
          <w:rStyle w:val="Istaknuto"/>
          <w:i w:val="false"/>
        </w:rPr>
        <w:t xml:space="preserve"> </w:t>
      </w:r>
      <w:r w:rsidR="00CA3455">
        <w:rPr>
          <w:rFonts w:cs="Arial"/>
        </w:rPr>
        <w:t xml:space="preserve">zastupa </w:t>
      </w:r>
      <w:r w:rsidR="00B97877">
        <w:rPr>
          <w:rFonts w:cs="Arial"/>
        </w:rPr>
        <w:t xml:space="preserve">pojedinačno i </w:t>
      </w:r>
      <w:r>
        <w:rPr>
          <w:rFonts w:cs="Arial"/>
        </w:rPr>
        <w:t>samostalno</w:t>
      </w:r>
      <w:r w:rsidR="00E85CDF">
        <w:rPr>
          <w:rFonts w:cs="Arial"/>
        </w:rPr>
        <w:t>,</w:t>
      </w:r>
    </w:p>
    <w:p w:rsidRDefault="008A3AD4" w:rsidP="008A3AD4" w:rsidR="008A3AD4">
      <w:pPr>
        <w:ind w:firstLine="708"/>
        <w:rPr>
          <w:rFonts w:cs="Arial"/>
        </w:rPr>
      </w:pPr>
    </w:p>
    <w:p w:rsidRDefault="008A3AD4" w:rsidP="008A3AD4" w:rsidR="00DA65E0">
      <w:pPr>
        <w:ind w:firstLine="708"/>
        <w:rPr>
          <w:rFonts w:cs="Arial"/>
        </w:rPr>
      </w:pPr>
      <w:r>
        <w:rPr>
          <w:rFonts w:cs="Arial"/>
        </w:rPr>
        <w:t xml:space="preserve">- </w:t>
      </w:r>
      <w:r w:rsidR="00DA65E0">
        <w:rPr>
          <w:rFonts w:cs="Arial"/>
        </w:rPr>
        <w:t xml:space="preserve">društvo </w:t>
      </w:r>
      <w:r w:rsidR="00CA3455">
        <w:rPr>
          <w:rFonts w:cs="Arial"/>
        </w:rPr>
        <w:t>TRGO-VEMA</w:t>
      </w:r>
      <w:r w:rsidR="00DA65E0">
        <w:rPr>
          <w:rFonts w:cs="Arial"/>
        </w:rPr>
        <w:t xml:space="preserve"> d.o.o. </w:t>
      </w:r>
      <w:r>
        <w:rPr>
          <w:rFonts w:cs="Arial"/>
        </w:rPr>
        <w:t xml:space="preserve">prema evidenciji HZMO </w:t>
      </w:r>
      <w:r w:rsidR="0055273F">
        <w:rPr>
          <w:rFonts w:cs="Arial"/>
        </w:rPr>
        <w:t>ne</w:t>
      </w:r>
      <w:r>
        <w:rPr>
          <w:rFonts w:cs="Arial"/>
        </w:rPr>
        <w:t xml:space="preserve">ma </w:t>
      </w:r>
      <w:r w:rsidR="00DA65E0">
        <w:rPr>
          <w:rFonts w:cs="Arial"/>
        </w:rPr>
        <w:t>zaposleni</w:t>
      </w:r>
      <w:r w:rsidR="00B97877">
        <w:rPr>
          <w:rFonts w:cs="Arial"/>
        </w:rPr>
        <w:t>ka</w:t>
      </w:r>
      <w:r w:rsidR="0055273F">
        <w:rPr>
          <w:rFonts w:cs="Arial"/>
        </w:rPr>
        <w:t>,</w:t>
      </w:r>
    </w:p>
    <w:p w:rsidRDefault="0055273F" w:rsidP="008A3AD4" w:rsidR="0055273F">
      <w:pPr>
        <w:ind w:firstLine="708"/>
        <w:rPr>
          <w:rFonts w:cs="Arial"/>
        </w:rPr>
      </w:pPr>
    </w:p>
    <w:p w:rsidRDefault="0055273F" w:rsidP="008A3AD4" w:rsidR="0055273F">
      <w:pPr>
        <w:ind w:firstLine="708"/>
        <w:rPr>
          <w:rFonts w:cs="Arial"/>
        </w:rPr>
      </w:pPr>
      <w:r>
        <w:rPr>
          <w:rFonts w:cs="Arial"/>
        </w:rPr>
        <w:t xml:space="preserve">- društvo </w:t>
      </w:r>
      <w:r w:rsidR="00CA3455">
        <w:rPr>
          <w:rFonts w:cs="Arial"/>
        </w:rPr>
        <w:t>TRGO-VEMA</w:t>
      </w:r>
      <w:r>
        <w:rPr>
          <w:rFonts w:cs="Arial"/>
        </w:rPr>
        <w:t xml:space="preserve"> d.o.o. poslovalo je preko transakcijskih računa:</w:t>
      </w:r>
    </w:p>
    <w:p w:rsidRDefault="0055273F" w:rsidP="0055273F" w:rsidR="0055273F">
      <w:pPr>
        <w:rPr>
          <w:rFonts w:cs="Arial"/>
        </w:rPr>
      </w:pPr>
      <w:r>
        <w:rPr>
          <w:rFonts w:cs="Arial"/>
        </w:rPr>
        <w:t>HR6</w:t>
      </w:r>
      <w:r w:rsidR="00CA3455">
        <w:rPr>
          <w:rFonts w:cs="Arial"/>
        </w:rPr>
        <w:t>424840081103601953</w:t>
      </w:r>
      <w:r>
        <w:rPr>
          <w:rFonts w:cs="Arial"/>
        </w:rPr>
        <w:t xml:space="preserve"> u </w:t>
      </w:r>
      <w:r w:rsidR="00CA3455">
        <w:rPr>
          <w:rFonts w:cs="Arial"/>
        </w:rPr>
        <w:t>RAIFFEISENBANK AUSTRIA</w:t>
      </w:r>
      <w:r>
        <w:rPr>
          <w:rFonts w:cs="Arial"/>
        </w:rPr>
        <w:t xml:space="preserve"> d.d.</w:t>
      </w:r>
    </w:p>
    <w:p w:rsidRDefault="0055273F" w:rsidP="0055273F" w:rsidR="008A3AD4">
      <w:pPr>
        <w:rPr>
          <w:rFonts w:cs="Arial"/>
        </w:rPr>
      </w:pPr>
      <w:r>
        <w:rPr>
          <w:rFonts w:cs="Arial"/>
        </w:rPr>
        <w:t>HR</w:t>
      </w:r>
      <w:r w:rsidR="00CA3455">
        <w:rPr>
          <w:rFonts w:cs="Arial"/>
        </w:rPr>
        <w:t>9524920081100027019</w:t>
      </w:r>
      <w:r>
        <w:rPr>
          <w:rFonts w:cs="Arial"/>
        </w:rPr>
        <w:t xml:space="preserve"> u </w:t>
      </w:r>
      <w:r w:rsidR="00CA3455">
        <w:rPr>
          <w:rFonts w:cs="Arial"/>
        </w:rPr>
        <w:t>IMEX BANKA</w:t>
      </w:r>
      <w:r>
        <w:rPr>
          <w:rFonts w:cs="Arial"/>
        </w:rPr>
        <w:t xml:space="preserve"> d.d. </w:t>
      </w:r>
    </w:p>
    <w:p w:rsidRDefault="00CA3455" w:rsidP="007F2731" w:rsidR="00457B40" w:rsidRPr="00457B40">
      <w:pPr>
        <w:jc w:val="both"/>
        <w:rPr>
          <w:rStyle w:val="Istaknuto"/>
          <w:b/>
          <w:i w:val="false"/>
        </w:rPr>
      </w:pPr>
      <w:r>
        <w:rPr>
          <w:rFonts w:cs="Arial"/>
        </w:rPr>
        <w:t>HR6024830051100016970 u ŠTEDBANKA d.d.</w:t>
      </w:r>
    </w:p>
    <w:p w:rsidRDefault="00CA3455" w:rsidP="007F2731" w:rsidR="00CA3455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 xml:space="preserve">4. POSLOVANJE DUŽNIKA </w:t>
      </w:r>
    </w:p>
    <w:p w:rsidRDefault="009758C8" w:rsidP="00E85509" w:rsidR="009758C8">
      <w:pPr>
        <w:jc w:val="both"/>
        <w:rPr>
          <w:rFonts w:cs="Arial"/>
        </w:rPr>
      </w:pPr>
      <w:r>
        <w:rPr>
          <w:rFonts w:cs="Arial"/>
        </w:rPr>
        <w:t>Prema navodima odgovorne osobe, društvo TRGO-VEMA d.o.o. bavilo se građevinarstvom, gradnjom stanova na području Zagreba i Samobora, međutim 2008.godine ulazi u poslovne teškoće, a od 2013.godine su u blokadi. Poslovne dokumentacije nema jer je od 2013.godine nisu vodili, a od imovine preostala je nekretnina u mjestu Kali, koja je pod hipotekom banke.</w:t>
      </w:r>
    </w:p>
    <w:p w:rsidRDefault="009758C8" w:rsidP="00E85509" w:rsidR="009758C8">
      <w:pPr>
        <w:jc w:val="both"/>
        <w:rPr>
          <w:rFonts w:cs="Arial"/>
        </w:rPr>
      </w:pPr>
    </w:p>
    <w:p w:rsidRDefault="0055273F" w:rsidP="00E85509" w:rsidR="0055273F">
      <w:pPr>
        <w:jc w:val="both"/>
        <w:rPr>
          <w:rFonts w:cs="Arial"/>
        </w:rPr>
      </w:pPr>
    </w:p>
    <w:p w:rsidRDefault="001252E0" w:rsidP="00E85509" w:rsidR="001252E0">
      <w:pPr>
        <w:jc w:val="both"/>
        <w:rPr>
          <w:rFonts w:cs="Arial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>5. IMOVINA I OBVEZE DUŽNIKA</w:t>
      </w:r>
    </w:p>
    <w:p w:rsidRDefault="00BF0747" w:rsidP="007F2731" w:rsidR="00BF0747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>5.1. Imovina</w:t>
      </w:r>
    </w:p>
    <w:p w:rsidRDefault="00BF0747" w:rsidP="007F2731" w:rsidR="00BF0747" w:rsidRPr="0079239D">
      <w:pPr>
        <w:jc w:val="both"/>
        <w:rPr>
          <w:rStyle w:val="Istaknuto"/>
          <w:i w:val="false"/>
        </w:rPr>
      </w:pPr>
    </w:p>
    <w:p w:rsidRDefault="008D0B7A" w:rsidP="007F2731" w:rsidR="008D0B7A" w:rsidRPr="0079239D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>5.1.1. Nekretnine</w:t>
      </w:r>
    </w:p>
    <w:p w:rsidRDefault="00F704A0" w:rsidP="00DA7C86" w:rsidR="004B408E">
      <w:pPr>
        <w:ind w:firstLine="708"/>
        <w:jc w:val="both"/>
        <w:rPr>
          <w:rStyle w:val="Istaknuto"/>
          <w:i w:val="false"/>
        </w:rPr>
      </w:pPr>
      <w:r>
        <w:rPr>
          <w:rStyle w:val="Istaknuto"/>
          <w:i w:val="false"/>
        </w:rPr>
        <w:t>Prema dostupnim pr</w:t>
      </w:r>
      <w:r w:rsidR="00923A66">
        <w:rPr>
          <w:rStyle w:val="Istaknuto"/>
          <w:i w:val="false"/>
        </w:rPr>
        <w:t>i</w:t>
      </w:r>
      <w:r>
        <w:rPr>
          <w:rStyle w:val="Istaknuto"/>
          <w:i w:val="false"/>
        </w:rPr>
        <w:t>bavljenim podacima, d</w:t>
      </w:r>
      <w:r w:rsidR="006A1FB5">
        <w:rPr>
          <w:rStyle w:val="Istaknuto"/>
          <w:i w:val="false"/>
        </w:rPr>
        <w:t xml:space="preserve">ruštvo </w:t>
      </w:r>
      <w:r w:rsidR="009758C8">
        <w:rPr>
          <w:rStyle w:val="Istaknuto"/>
          <w:i w:val="false"/>
        </w:rPr>
        <w:t>TRGOV-VEMA</w:t>
      </w:r>
      <w:r w:rsidR="006E0FFC">
        <w:rPr>
          <w:rStyle w:val="Istaknuto"/>
          <w:i w:val="false"/>
        </w:rPr>
        <w:t xml:space="preserve"> </w:t>
      </w:r>
      <w:r w:rsidR="006A1FB5">
        <w:rPr>
          <w:rStyle w:val="Istaknuto"/>
          <w:i w:val="false"/>
        </w:rPr>
        <w:t xml:space="preserve">d.o.o. </w:t>
      </w:r>
      <w:r w:rsidR="004B408E" w:rsidRPr="0079239D">
        <w:rPr>
          <w:rStyle w:val="Istaknuto"/>
          <w:i w:val="false"/>
        </w:rPr>
        <w:t>vlasni</w:t>
      </w:r>
      <w:r w:rsidR="006E0FFC">
        <w:rPr>
          <w:rStyle w:val="Istaknuto"/>
          <w:i w:val="false"/>
        </w:rPr>
        <w:t>k je</w:t>
      </w:r>
      <w:r w:rsidR="004B408E" w:rsidRPr="0079239D">
        <w:rPr>
          <w:rStyle w:val="Istaknuto"/>
          <w:i w:val="false"/>
        </w:rPr>
        <w:t xml:space="preserve"> </w:t>
      </w:r>
      <w:r w:rsidR="00F33089" w:rsidRPr="0079239D">
        <w:rPr>
          <w:rStyle w:val="Istaknuto"/>
          <w:i w:val="false"/>
        </w:rPr>
        <w:t>nekretnin</w:t>
      </w:r>
      <w:r w:rsidR="009758C8">
        <w:rPr>
          <w:rStyle w:val="Istaknuto"/>
          <w:i w:val="false"/>
        </w:rPr>
        <w:t>e</w:t>
      </w:r>
      <w:r w:rsidR="006E0FFC">
        <w:rPr>
          <w:rStyle w:val="Istaknuto"/>
          <w:i w:val="false"/>
        </w:rPr>
        <w:t>:</w:t>
      </w:r>
    </w:p>
    <w:p w:rsidRDefault="00F704A0" w:rsidP="009758C8" w:rsidR="009758C8">
      <w:pPr>
        <w:ind w:firstLine="708"/>
        <w:jc w:val="both"/>
        <w:rPr>
          <w:rStyle w:val="Istaknuto"/>
          <w:rFonts w:cs="Arial"/>
          <w:i w:val="false"/>
        </w:rPr>
      </w:pPr>
      <w:r>
        <w:rPr>
          <w:rStyle w:val="Istaknuto"/>
          <w:rFonts w:cs="Arial"/>
          <w:i w:val="false"/>
        </w:rPr>
        <w:lastRenderedPageBreak/>
        <w:t>●</w:t>
      </w:r>
      <w:r>
        <w:rPr>
          <w:rStyle w:val="Istaknuto"/>
          <w:i w:val="false"/>
        </w:rPr>
        <w:t xml:space="preserve"> </w:t>
      </w:r>
      <w:r w:rsidR="009758C8">
        <w:rPr>
          <w:rStyle w:val="Istaknuto"/>
          <w:i w:val="false"/>
        </w:rPr>
        <w:t>Upisano u</w:t>
      </w:r>
      <w:r w:rsidR="009758C8" w:rsidRPr="0079239D">
        <w:rPr>
          <w:rStyle w:val="Istaknuto"/>
          <w:i w:val="false"/>
        </w:rPr>
        <w:t xml:space="preserve"> </w:t>
      </w:r>
      <w:r w:rsidR="009758C8">
        <w:rPr>
          <w:rStyle w:val="Istaknuto"/>
          <w:i w:val="false"/>
        </w:rPr>
        <w:t>zemljišne knjige Općinskog suda u Zadru, Zemljišnoknjižni odjel Zadar, k.o.334715 Kali, zk.ul.1984, k.č.733/9, pašnjak površine 769m</w:t>
      </w:r>
      <w:r w:rsidR="009758C8">
        <w:rPr>
          <w:rStyle w:val="Istaknuto"/>
          <w:rFonts w:cs="Arial"/>
          <w:i w:val="false"/>
        </w:rPr>
        <w:t>² i k.č.733/10, oranica površine 312</w:t>
      </w:r>
      <w:r w:rsidR="009758C8">
        <w:rPr>
          <w:rStyle w:val="Istaknuto"/>
          <w:i w:val="false"/>
        </w:rPr>
        <w:t>m</w:t>
      </w:r>
      <w:r w:rsidR="009758C8">
        <w:rPr>
          <w:rStyle w:val="Istaknuto"/>
          <w:rFonts w:cs="Arial"/>
          <w:i w:val="false"/>
        </w:rPr>
        <w:t>²,</w:t>
      </w:r>
    </w:p>
    <w:p w:rsidRDefault="005150D1" w:rsidP="004B408E" w:rsidR="005150D1" w:rsidRPr="0079239D">
      <w:pPr>
        <w:ind w:firstLine="708"/>
        <w:jc w:val="both"/>
        <w:rPr>
          <w:rStyle w:val="Istaknuto"/>
          <w:i w:val="false"/>
        </w:rPr>
      </w:pPr>
    </w:p>
    <w:p w:rsidRDefault="008D0B7A" w:rsidP="008D0B7A" w:rsidR="008D0B7A" w:rsidRPr="0079239D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>5.1.2. Pokretnine</w:t>
      </w:r>
    </w:p>
    <w:p w:rsidRDefault="006A1FB5" w:rsidP="006A1FB5" w:rsidR="00627482">
      <w:pPr>
        <w:ind w:firstLine="708"/>
        <w:jc w:val="both"/>
        <w:rPr>
          <w:rStyle w:val="Istaknuto"/>
          <w:i w:val="false"/>
        </w:rPr>
      </w:pPr>
      <w:r>
        <w:rPr>
          <w:rStyle w:val="Istaknuto"/>
          <w:i w:val="false"/>
        </w:rPr>
        <w:t xml:space="preserve">Prema </w:t>
      </w:r>
      <w:r w:rsidR="00627482">
        <w:rPr>
          <w:rStyle w:val="Istaknuto"/>
          <w:i w:val="false"/>
        </w:rPr>
        <w:t xml:space="preserve">do sada dostupnim podacima, društvo </w:t>
      </w:r>
      <w:r w:rsidR="009758C8">
        <w:rPr>
          <w:rStyle w:val="Istaknuto"/>
          <w:i w:val="false"/>
        </w:rPr>
        <w:t>TRGO-VEMA</w:t>
      </w:r>
      <w:r w:rsidR="00627482">
        <w:rPr>
          <w:rStyle w:val="Istaknuto"/>
          <w:i w:val="false"/>
        </w:rPr>
        <w:t xml:space="preserve"> d.o.o. nema pokretnina.</w:t>
      </w:r>
    </w:p>
    <w:p w:rsidRDefault="00D21120" w:rsidP="00D21120" w:rsidR="00D21120" w:rsidRPr="0079239D">
      <w:pPr>
        <w:ind w:firstLine="708"/>
        <w:jc w:val="both"/>
        <w:rPr>
          <w:rStyle w:val="Istaknuto"/>
          <w:i w:val="false"/>
        </w:rPr>
      </w:pPr>
    </w:p>
    <w:p w:rsidRDefault="003B1B4C" w:rsidP="007F2731" w:rsidR="003B1B4C">
      <w:pPr>
        <w:jc w:val="both"/>
        <w:rPr>
          <w:rStyle w:val="Istaknuto"/>
          <w:i w:val="false"/>
        </w:rPr>
      </w:pPr>
    </w:p>
    <w:p w:rsidRDefault="003B1B4C" w:rsidP="007F2731" w:rsidR="003B1B4C">
      <w:pPr>
        <w:jc w:val="both"/>
        <w:rPr>
          <w:rStyle w:val="Istaknuto"/>
          <w:i w:val="false"/>
        </w:rPr>
      </w:pPr>
    </w:p>
    <w:p w:rsidRDefault="00AE1E52" w:rsidP="007F2731" w:rsidR="00664D25" w:rsidRPr="0079239D">
      <w:pPr>
        <w:jc w:val="both"/>
        <w:rPr>
          <w:rStyle w:val="Istaknuto"/>
          <w:i w:val="false"/>
        </w:rPr>
      </w:pPr>
      <w:r>
        <w:rPr>
          <w:rStyle w:val="Istaknuto"/>
          <w:i w:val="false"/>
        </w:rPr>
        <w:t>6</w:t>
      </w:r>
      <w:r w:rsidR="007F2731" w:rsidRPr="0079239D">
        <w:rPr>
          <w:rStyle w:val="Istaknuto"/>
          <w:i w:val="false"/>
        </w:rPr>
        <w:t>. MIŠLJENJE</w:t>
      </w:r>
    </w:p>
    <w:p w:rsidRDefault="00C14BEC" w:rsidP="00C171D1" w:rsidR="00627482">
      <w:pPr>
        <w:ind w:firstLine="708"/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 xml:space="preserve">Prema </w:t>
      </w:r>
      <w:r w:rsidR="00372984">
        <w:rPr>
          <w:rStyle w:val="Istaknuto"/>
          <w:i w:val="false"/>
        </w:rPr>
        <w:t xml:space="preserve">dostupnim </w:t>
      </w:r>
      <w:r w:rsidRPr="0079239D">
        <w:rPr>
          <w:rStyle w:val="Istaknuto"/>
          <w:i w:val="false"/>
        </w:rPr>
        <w:t xml:space="preserve">podacima dužnik </w:t>
      </w:r>
      <w:r w:rsidR="009758C8">
        <w:rPr>
          <w:rStyle w:val="Istaknuto"/>
          <w:i w:val="false"/>
        </w:rPr>
        <w:t>TRGO-VEMA</w:t>
      </w:r>
      <w:r w:rsidR="00E321BB" w:rsidRPr="0079239D">
        <w:rPr>
          <w:rStyle w:val="Istaknuto"/>
          <w:i w:val="false"/>
        </w:rPr>
        <w:t xml:space="preserve"> d.o.o. </w:t>
      </w:r>
      <w:r w:rsidRPr="0079239D">
        <w:rPr>
          <w:rStyle w:val="Istaknuto"/>
          <w:i w:val="false"/>
        </w:rPr>
        <w:t>je nesposoban za plaćanje</w:t>
      </w:r>
      <w:r w:rsidR="00627482">
        <w:rPr>
          <w:rStyle w:val="Istaknuto"/>
          <w:i w:val="false"/>
        </w:rPr>
        <w:t xml:space="preserve"> i prezadužen</w:t>
      </w:r>
      <w:r w:rsidRPr="0079239D">
        <w:rPr>
          <w:rStyle w:val="Istaknuto"/>
          <w:i w:val="false"/>
        </w:rPr>
        <w:t xml:space="preserve">, s obzirom da je </w:t>
      </w:r>
      <w:r w:rsidR="00372984">
        <w:rPr>
          <w:rStyle w:val="Istaknuto"/>
          <w:i w:val="false"/>
        </w:rPr>
        <w:t xml:space="preserve">prema </w:t>
      </w:r>
      <w:r w:rsidR="009758C8">
        <w:rPr>
          <w:rStyle w:val="Istaknuto"/>
          <w:i w:val="false"/>
        </w:rPr>
        <w:t>Potvrdi</w:t>
      </w:r>
      <w:r w:rsidR="00627482">
        <w:rPr>
          <w:rStyle w:val="Istaknuto"/>
          <w:i w:val="false"/>
        </w:rPr>
        <w:t xml:space="preserve"> FINA-e </w:t>
      </w:r>
      <w:r w:rsidR="00206645">
        <w:rPr>
          <w:rStyle w:val="Istaknuto"/>
          <w:i w:val="false"/>
        </w:rPr>
        <w:t xml:space="preserve">od </w:t>
      </w:r>
      <w:r w:rsidR="00627482">
        <w:rPr>
          <w:rStyle w:val="Istaknuto"/>
          <w:i w:val="false"/>
        </w:rPr>
        <w:t>1</w:t>
      </w:r>
      <w:r w:rsidR="00206645">
        <w:rPr>
          <w:rStyle w:val="Istaknuto"/>
          <w:i w:val="false"/>
        </w:rPr>
        <w:t>8</w:t>
      </w:r>
      <w:r w:rsidR="00627482">
        <w:rPr>
          <w:rStyle w:val="Istaknuto"/>
          <w:i w:val="false"/>
        </w:rPr>
        <w:t>.</w:t>
      </w:r>
      <w:r w:rsidR="00206645">
        <w:rPr>
          <w:rStyle w:val="Istaknuto"/>
          <w:i w:val="false"/>
        </w:rPr>
        <w:t>svibnja</w:t>
      </w:r>
      <w:r w:rsidR="00627482">
        <w:rPr>
          <w:rStyle w:val="Istaknuto"/>
          <w:i w:val="false"/>
        </w:rPr>
        <w:t xml:space="preserve"> 201</w:t>
      </w:r>
      <w:r w:rsidR="00206645">
        <w:rPr>
          <w:rStyle w:val="Istaknuto"/>
          <w:i w:val="false"/>
        </w:rPr>
        <w:t>8</w:t>
      </w:r>
      <w:r w:rsidR="00627482">
        <w:rPr>
          <w:rStyle w:val="Istaknuto"/>
          <w:i w:val="false"/>
        </w:rPr>
        <w:t xml:space="preserve">.godine  u Očevidniku redoslijeda za plaćanje pravna osoba ima neizvršene osnove za plaćanje u neprekinutom razdoblju od </w:t>
      </w:r>
      <w:r w:rsidR="00206645">
        <w:rPr>
          <w:rStyle w:val="Istaknuto"/>
          <w:i w:val="false"/>
        </w:rPr>
        <w:t>2065</w:t>
      </w:r>
      <w:r w:rsidR="00627482">
        <w:rPr>
          <w:rStyle w:val="Istaknuto"/>
          <w:i w:val="false"/>
        </w:rPr>
        <w:t xml:space="preserve"> dana u ukupnom iznosu </w:t>
      </w:r>
      <w:r w:rsidR="00206645">
        <w:rPr>
          <w:rStyle w:val="Istaknuto"/>
          <w:i w:val="false"/>
        </w:rPr>
        <w:t>9.535.007,31</w:t>
      </w:r>
      <w:r w:rsidR="00627482">
        <w:rPr>
          <w:rStyle w:val="Istaknuto"/>
          <w:i w:val="false"/>
        </w:rPr>
        <w:t xml:space="preserve"> kn.</w:t>
      </w:r>
    </w:p>
    <w:p w:rsidRDefault="001F532F" w:rsidP="001F532F" w:rsidR="001F532F" w:rsidRPr="00D77796">
      <w:pPr>
        <w:ind w:firstLine="708"/>
        <w:jc w:val="both"/>
        <w:rPr>
          <w:rFonts w:cs="Arial"/>
        </w:rPr>
      </w:pPr>
      <w:r>
        <w:rPr>
          <w:rFonts w:cs="Arial"/>
        </w:rPr>
        <w:t xml:space="preserve">Društvo </w:t>
      </w:r>
      <w:r w:rsidR="00206645">
        <w:rPr>
          <w:rFonts w:cs="Arial"/>
        </w:rPr>
        <w:t>TRGO-VEMA</w:t>
      </w:r>
      <w:r>
        <w:rPr>
          <w:rFonts w:cs="Arial"/>
        </w:rPr>
        <w:t xml:space="preserve"> d.o.o.</w:t>
      </w:r>
      <w:r w:rsidR="007B11A6">
        <w:rPr>
          <w:rFonts w:cs="Arial"/>
        </w:rPr>
        <w:t xml:space="preserve"> </w:t>
      </w:r>
      <w:r w:rsidR="00627482">
        <w:rPr>
          <w:rFonts w:cs="Arial"/>
        </w:rPr>
        <w:t>ne</w:t>
      </w:r>
      <w:r w:rsidR="007B11A6">
        <w:rPr>
          <w:rFonts w:cs="Arial"/>
        </w:rPr>
        <w:t>ma zaposlenika.</w:t>
      </w:r>
      <w:r>
        <w:rPr>
          <w:rFonts w:cs="Arial"/>
        </w:rPr>
        <w:t xml:space="preserve"> </w:t>
      </w:r>
    </w:p>
    <w:p w:rsidRDefault="007F2731" w:rsidP="007F2731" w:rsidR="007F2731" w:rsidRPr="0079239D">
      <w:pPr>
        <w:ind w:firstLine="708"/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ind w:firstLine="708"/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 xml:space="preserve">Kod dužnika </w:t>
      </w:r>
      <w:r w:rsidR="00206645">
        <w:rPr>
          <w:rStyle w:val="Istaknuto"/>
          <w:i w:val="false"/>
        </w:rPr>
        <w:t>TRGO-VEMA</w:t>
      </w:r>
      <w:r w:rsidR="00CD585D" w:rsidRPr="0079239D">
        <w:rPr>
          <w:rStyle w:val="Istaknuto"/>
          <w:i w:val="false"/>
        </w:rPr>
        <w:t xml:space="preserve"> d.o.o. </w:t>
      </w:r>
      <w:r w:rsidRPr="0079239D">
        <w:rPr>
          <w:rStyle w:val="Istaknuto"/>
          <w:i w:val="false"/>
        </w:rPr>
        <w:t>postoj</w:t>
      </w:r>
      <w:r w:rsidR="00627482">
        <w:rPr>
          <w:rStyle w:val="Istaknuto"/>
          <w:i w:val="false"/>
        </w:rPr>
        <w:t>e</w:t>
      </w:r>
      <w:r w:rsidR="00C14BEC" w:rsidRPr="0079239D">
        <w:rPr>
          <w:rStyle w:val="Istaknuto"/>
          <w:i w:val="false"/>
        </w:rPr>
        <w:t xml:space="preserve"> </w:t>
      </w:r>
      <w:r w:rsidRPr="0079239D">
        <w:rPr>
          <w:rStyle w:val="Istaknuto"/>
          <w:i w:val="false"/>
        </w:rPr>
        <w:t>stečajn</w:t>
      </w:r>
      <w:r w:rsidR="003B1B4C">
        <w:rPr>
          <w:rStyle w:val="Istaknuto"/>
          <w:i w:val="false"/>
        </w:rPr>
        <w:t>i</w:t>
      </w:r>
      <w:r w:rsidR="00C14BEC" w:rsidRPr="0079239D">
        <w:rPr>
          <w:rStyle w:val="Istaknuto"/>
          <w:i w:val="false"/>
        </w:rPr>
        <w:t xml:space="preserve"> </w:t>
      </w:r>
      <w:r w:rsidRPr="0079239D">
        <w:rPr>
          <w:rStyle w:val="Istaknuto"/>
          <w:i w:val="false"/>
        </w:rPr>
        <w:t>razlo</w:t>
      </w:r>
      <w:r w:rsidR="00627482">
        <w:rPr>
          <w:rStyle w:val="Istaknuto"/>
          <w:i w:val="false"/>
        </w:rPr>
        <w:t>zi</w:t>
      </w:r>
      <w:r w:rsidR="00C14BEC" w:rsidRPr="0079239D">
        <w:rPr>
          <w:rStyle w:val="Istaknuto"/>
          <w:i w:val="false"/>
        </w:rPr>
        <w:t xml:space="preserve"> nesposobnost </w:t>
      </w:r>
      <w:r w:rsidRPr="0079239D">
        <w:rPr>
          <w:rStyle w:val="Istaknuto"/>
          <w:i w:val="false"/>
        </w:rPr>
        <w:t xml:space="preserve"> za plaćanje</w:t>
      </w:r>
      <w:r w:rsidR="00627482">
        <w:rPr>
          <w:rStyle w:val="Istaknuto"/>
          <w:i w:val="false"/>
        </w:rPr>
        <w:t xml:space="preserve"> i prezaduženost</w:t>
      </w:r>
      <w:r w:rsidR="002C4A5A" w:rsidRPr="0079239D">
        <w:rPr>
          <w:rStyle w:val="Istaknuto"/>
          <w:i w:val="false"/>
        </w:rPr>
        <w:t>,</w:t>
      </w:r>
      <w:r w:rsidR="00C14BEC" w:rsidRPr="0079239D">
        <w:rPr>
          <w:rStyle w:val="Istaknuto"/>
          <w:i w:val="false"/>
        </w:rPr>
        <w:t xml:space="preserve"> a </w:t>
      </w:r>
      <w:r w:rsidR="002C4A5A" w:rsidRPr="0079239D">
        <w:rPr>
          <w:rStyle w:val="Istaknuto"/>
          <w:i w:val="false"/>
        </w:rPr>
        <w:t xml:space="preserve">kako </w:t>
      </w:r>
      <w:r w:rsidR="00C14BEC" w:rsidRPr="0079239D">
        <w:rPr>
          <w:rStyle w:val="Istaknuto"/>
          <w:i w:val="false"/>
        </w:rPr>
        <w:t xml:space="preserve">postoji </w:t>
      </w:r>
      <w:r w:rsidRPr="0079239D">
        <w:rPr>
          <w:rStyle w:val="Istaknuto"/>
          <w:i w:val="false"/>
        </w:rPr>
        <w:t>realna imovina iz koje bi se mogli namiriti troškovi prethodnog i otvorenog stečajnog postupka,</w:t>
      </w:r>
      <w:r w:rsidR="00C14BEC" w:rsidRPr="0079239D">
        <w:rPr>
          <w:rStyle w:val="Istaknuto"/>
          <w:i w:val="false"/>
        </w:rPr>
        <w:t xml:space="preserve"> </w:t>
      </w:r>
      <w:r w:rsidRPr="0079239D">
        <w:rPr>
          <w:rStyle w:val="Istaknuto"/>
          <w:i w:val="false"/>
        </w:rPr>
        <w:t xml:space="preserve">privremeni stečajni upravitelj </w:t>
      </w:r>
    </w:p>
    <w:p w:rsidRDefault="007F2731" w:rsidP="007F2731" w:rsidR="007F2731" w:rsidRPr="0079239D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ab/>
      </w:r>
      <w:r w:rsidRPr="0079239D">
        <w:rPr>
          <w:rStyle w:val="Istaknuto"/>
          <w:i w:val="false"/>
        </w:rPr>
        <w:tab/>
      </w:r>
      <w:r w:rsidRPr="0079239D">
        <w:rPr>
          <w:rStyle w:val="Istaknuto"/>
          <w:i w:val="false"/>
        </w:rPr>
        <w:tab/>
      </w:r>
      <w:r w:rsidRPr="0079239D">
        <w:rPr>
          <w:rStyle w:val="Istaknuto"/>
          <w:i w:val="false"/>
        </w:rPr>
        <w:tab/>
      </w:r>
      <w:r w:rsidRPr="0079239D">
        <w:rPr>
          <w:rStyle w:val="Istaknuto"/>
          <w:i w:val="false"/>
        </w:rPr>
        <w:tab/>
      </w:r>
    </w:p>
    <w:p w:rsidRDefault="007F2731" w:rsidP="007F2731" w:rsidR="007F2731" w:rsidRPr="0079239D">
      <w:pPr>
        <w:ind w:firstLine="708" w:left="2832"/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>P R E D L A Ž E</w:t>
      </w: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206645" w:rsidR="00CF2A71" w:rsidRPr="0079239D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 xml:space="preserve">da se nad dužnikom </w:t>
      </w:r>
      <w:r w:rsidR="00206645">
        <w:rPr>
          <w:rStyle w:val="Istaknuto"/>
          <w:i w:val="false"/>
        </w:rPr>
        <w:t>TRGO-VEMA</w:t>
      </w:r>
      <w:r w:rsidR="00206645" w:rsidRPr="0079239D">
        <w:rPr>
          <w:rStyle w:val="Istaknuto"/>
          <w:i w:val="false"/>
        </w:rPr>
        <w:t xml:space="preserve"> d.o.o. Zagreb,  </w:t>
      </w:r>
      <w:r w:rsidR="00206645">
        <w:rPr>
          <w:rStyle w:val="Istaknuto"/>
          <w:i w:val="false"/>
        </w:rPr>
        <w:t xml:space="preserve">IV. Trnjanski zavoj 22, </w:t>
      </w:r>
      <w:r w:rsidR="00206645">
        <w:rPr>
          <w:rStyle w:val="Istaknuto"/>
          <w:i w:val="false"/>
        </w:rPr>
        <w:br/>
      </w:r>
      <w:r w:rsidR="00206645" w:rsidRPr="0079239D">
        <w:rPr>
          <w:rStyle w:val="Istaknuto"/>
          <w:i w:val="false"/>
        </w:rPr>
        <w:t>OIB:</w:t>
      </w:r>
      <w:r w:rsidR="00206645">
        <w:rPr>
          <w:rStyle w:val="Istaknuto"/>
          <w:i w:val="false"/>
        </w:rPr>
        <w:t xml:space="preserve">85184327742, </w:t>
      </w:r>
      <w:r w:rsidRPr="0079239D">
        <w:rPr>
          <w:rStyle w:val="Istaknuto"/>
          <w:i w:val="false"/>
        </w:rPr>
        <w:t>otvori stečajni postupak</w:t>
      </w:r>
      <w:r w:rsidR="003B1B4C">
        <w:rPr>
          <w:rStyle w:val="Istaknuto"/>
          <w:i w:val="false"/>
        </w:rPr>
        <w:t>.</w:t>
      </w:r>
    </w:p>
    <w:p w:rsidRDefault="007F378D" w:rsidP="007F2731" w:rsidR="007F378D" w:rsidRPr="0079239D">
      <w:pPr>
        <w:jc w:val="both"/>
        <w:rPr>
          <w:rStyle w:val="Istaknuto"/>
          <w:i w:val="false"/>
        </w:rPr>
      </w:pPr>
    </w:p>
    <w:p w:rsidRDefault="007F378D" w:rsidP="007F2731" w:rsidR="007F378D" w:rsidRPr="0079239D">
      <w:pPr>
        <w:jc w:val="both"/>
        <w:rPr>
          <w:rStyle w:val="Istaknuto"/>
          <w:i w:val="false"/>
        </w:rPr>
      </w:pPr>
    </w:p>
    <w:p w:rsidRDefault="00C171D1" w:rsidP="00C171D1" w:rsidR="00C171D1" w:rsidRPr="0079239D">
      <w:pPr>
        <w:jc w:val="right"/>
        <w:rPr>
          <w:rStyle w:val="Istaknuto"/>
          <w:i w:val="false"/>
        </w:rPr>
      </w:pPr>
      <w:r w:rsidRPr="0079239D">
        <w:rPr>
          <w:rStyle w:val="Istaknuto"/>
          <w:i w:val="false"/>
        </w:rPr>
        <w:t>Privremeni stečajni upravitelj</w:t>
      </w:r>
    </w:p>
    <w:p w:rsidRDefault="00C171D1" w:rsidP="00C171D1" w:rsidR="00C171D1" w:rsidRPr="0079239D">
      <w:pPr>
        <w:jc w:val="right"/>
        <w:rPr>
          <w:rStyle w:val="Istaknuto"/>
          <w:i w:val="false"/>
        </w:rPr>
      </w:pPr>
    </w:p>
    <w:p w:rsidRDefault="00BC510D" w:rsidP="00BC510D" w:rsidR="007F378D" w:rsidRPr="0079239D">
      <w:pPr>
        <w:jc w:val="center"/>
        <w:rPr>
          <w:rStyle w:val="Istaknuto"/>
          <w:i w:val="false"/>
        </w:rPr>
      </w:pPr>
      <w:r w:rsidRPr="0079239D">
        <w:rPr>
          <w:rStyle w:val="Istaknuto"/>
          <w:i w:val="false"/>
        </w:rPr>
        <w:t xml:space="preserve">                                                                                             </w:t>
      </w:r>
      <w:r w:rsidR="00C171D1" w:rsidRPr="0079239D">
        <w:rPr>
          <w:rStyle w:val="Istaknuto"/>
          <w:i w:val="false"/>
        </w:rPr>
        <w:t xml:space="preserve">Josip Lončarić </w:t>
      </w:r>
    </w:p>
    <w:p w:rsidRDefault="00D21120" w:rsidP="00D21120" w:rsidR="00D21120">
      <w:pPr>
        <w:rPr>
          <w:rFonts w:cs="Arial"/>
        </w:rPr>
      </w:pPr>
    </w:p>
    <w:p w:rsidRDefault="00CB56A6" w:rsidP="00D21120" w:rsidR="00CB56A6">
      <w:pPr>
        <w:rPr>
          <w:rFonts w:cs="Arial"/>
        </w:rPr>
      </w:pPr>
    </w:p>
    <w:p w:rsidRDefault="00CB56A6" w:rsidP="00D21120" w:rsidR="00CB56A6">
      <w:pPr>
        <w:rPr>
          <w:rFonts w:cs="Arial"/>
        </w:rPr>
      </w:pPr>
    </w:p>
    <w:p w:rsidRDefault="00D21120" w:rsidP="00D21120" w:rsidR="00D21120">
      <w:pPr>
        <w:rPr>
          <w:rFonts w:cs="Arial"/>
        </w:rPr>
      </w:pPr>
    </w:p>
    <w:p w:rsidRDefault="00D21120" w:rsidP="00D21120" w:rsidR="00D21120">
      <w:pPr>
        <w:rPr>
          <w:rFonts w:cs="Arial"/>
        </w:rPr>
      </w:pPr>
      <w:r>
        <w:rPr>
          <w:rFonts w:cs="Arial"/>
        </w:rPr>
        <w:t>Prilozi:</w:t>
      </w:r>
    </w:p>
    <w:p w:rsidRDefault="00D21120" w:rsidP="00D21120" w:rsidR="00D21120">
      <w:pPr>
        <w:numPr>
          <w:ilvl w:val="0"/>
          <w:numId w:val="30"/>
        </w:numPr>
        <w:rPr>
          <w:rFonts w:cs="Arial"/>
        </w:rPr>
      </w:pPr>
      <w:r>
        <w:rPr>
          <w:rFonts w:cs="Arial"/>
        </w:rPr>
        <w:t>Po</w:t>
      </w:r>
      <w:r w:rsidR="00206645">
        <w:rPr>
          <w:rFonts w:cs="Arial"/>
        </w:rPr>
        <w:t>tvrda</w:t>
      </w:r>
      <w:r>
        <w:rPr>
          <w:rFonts w:cs="Arial"/>
        </w:rPr>
        <w:t xml:space="preserve"> FINA-e </w:t>
      </w:r>
    </w:p>
    <w:p w:rsidRDefault="007B11A6" w:rsidP="00D21120" w:rsidR="007B11A6">
      <w:pPr>
        <w:numPr>
          <w:ilvl w:val="0"/>
          <w:numId w:val="30"/>
        </w:numPr>
        <w:rPr>
          <w:rFonts w:cs="Arial"/>
        </w:rPr>
      </w:pPr>
      <w:r>
        <w:rPr>
          <w:rFonts w:cs="Arial"/>
        </w:rPr>
        <w:t>Izvad</w:t>
      </w:r>
      <w:r w:rsidR="00AE1E52">
        <w:rPr>
          <w:rFonts w:cs="Arial"/>
        </w:rPr>
        <w:t>ci</w:t>
      </w:r>
      <w:r>
        <w:rPr>
          <w:rFonts w:cs="Arial"/>
        </w:rPr>
        <w:t xml:space="preserve"> iz zemljišne knjige</w:t>
      </w:r>
    </w:p>
    <w:p w:rsidRDefault="007B11A6" w:rsidP="00D21120" w:rsidR="00D21120">
      <w:pPr>
        <w:numPr>
          <w:ilvl w:val="0"/>
          <w:numId w:val="30"/>
        </w:numPr>
        <w:rPr>
          <w:rFonts w:cs="Arial"/>
        </w:rPr>
      </w:pPr>
      <w:r>
        <w:rPr>
          <w:rFonts w:cs="Arial"/>
        </w:rPr>
        <w:t xml:space="preserve">Uvjerenje CZVH </w:t>
      </w:r>
      <w:r w:rsidR="00D21120">
        <w:rPr>
          <w:rFonts w:cs="Arial"/>
        </w:rPr>
        <w:t xml:space="preserve"> </w:t>
      </w:r>
    </w:p>
    <w:p w:rsidRDefault="00D21120" w:rsidP="00D21120" w:rsidR="00D21120" w:rsidRPr="004D7E4D">
      <w:pPr>
        <w:numPr>
          <w:ilvl w:val="0"/>
          <w:numId w:val="30"/>
        </w:numPr>
        <w:rPr>
          <w:rFonts w:cs="Arial"/>
        </w:rPr>
      </w:pPr>
      <w:r w:rsidRPr="004D7E4D">
        <w:rPr>
          <w:rFonts w:cs="Arial"/>
        </w:rPr>
        <w:t>Evidencija HZMO</w:t>
      </w:r>
    </w:p>
    <w:sectPr w:rsidSect="00825F50" w:rsidR="00D21120" w:rsidRPr="004D7E4D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22DD" w:rsidR="000A22DD">
      <w:r>
        <w:separator/>
      </w:r>
    </w:p>
  </w:endnote>
  <w:endnote w:id="0" w:type="continuationSeparator">
    <w:p w:rsidRDefault="000A22DD" w:rsidR="000A22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13CF" w:rsidR="008913CF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F3490">
      <w:rPr>
        <w:noProof/>
      </w:rPr>
      <w:t>4</w:t>
    </w:r>
    <w:r>
      <w:fldChar w:fldCharType="end"/>
    </w:r>
  </w:p>
  <w:p w:rsidRDefault="008913CF" w:rsidR="008913C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22DD" w:rsidR="000A22DD">
      <w:r>
        <w:separator/>
      </w:r>
    </w:p>
  </w:footnote>
  <w:footnote w:id="0" w:type="continuationSeparator">
    <w:p w:rsidRDefault="000A22DD" w:rsidR="000A22DD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B0511"/>
    <w:multiLevelType w:val="hybridMultilevel"/>
    <w:tmpl w:val="1F603218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0543398"/>
    <w:multiLevelType w:val="hybridMultilevel"/>
    <w:tmpl w:val="161C908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513475"/>
    <w:multiLevelType w:val="hybridMultilevel"/>
    <w:tmpl w:val="FFF03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E054AF"/>
    <w:multiLevelType w:val="hybridMultilevel"/>
    <w:tmpl w:val="B364B7B2"/>
    <w:lvl w:tplc="9056DE32" w:ilvl="0">
      <w:start w:val="1"/>
      <w:numFmt w:val="lowerLetter"/>
      <w:lvlText w:val="%1)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210" w:val="num"/>
        </w:tabs>
        <w:ind w:hanging="360" w:left="3210"/>
      </w:pPr>
    </w:lvl>
    <w:lvl w:tentative="true" w:tplc="0409001B" w:ilvl="2">
      <w:start w:val="1"/>
      <w:numFmt w:val="lowerRoman"/>
      <w:lvlText w:val="%3."/>
      <w:lvlJc w:val="right"/>
      <w:pPr>
        <w:tabs>
          <w:tab w:pos="3930" w:val="num"/>
        </w:tabs>
        <w:ind w:hanging="180" w:left="3930"/>
      </w:pPr>
    </w:lvl>
    <w:lvl w:tentative="true" w:tplc="0409000F" w:ilvl="3">
      <w:start w:val="1"/>
      <w:numFmt w:val="decimal"/>
      <w:lvlText w:val="%4."/>
      <w:lvlJc w:val="left"/>
      <w:pPr>
        <w:tabs>
          <w:tab w:pos="4650" w:val="num"/>
        </w:tabs>
        <w:ind w:hanging="360" w:left="4650"/>
      </w:pPr>
    </w:lvl>
    <w:lvl w:tentative="true" w:tplc="04090019" w:ilvl="4">
      <w:start w:val="1"/>
      <w:numFmt w:val="lowerLetter"/>
      <w:lvlText w:val="%5."/>
      <w:lvlJc w:val="left"/>
      <w:pPr>
        <w:tabs>
          <w:tab w:pos="5370" w:val="num"/>
        </w:tabs>
        <w:ind w:hanging="360" w:left="5370"/>
      </w:pPr>
    </w:lvl>
    <w:lvl w:tentative="true" w:tplc="0409001B" w:ilvl="5">
      <w:start w:val="1"/>
      <w:numFmt w:val="lowerRoman"/>
      <w:lvlText w:val="%6."/>
      <w:lvlJc w:val="right"/>
      <w:pPr>
        <w:tabs>
          <w:tab w:pos="6090" w:val="num"/>
        </w:tabs>
        <w:ind w:hanging="180" w:left="6090"/>
      </w:pPr>
    </w:lvl>
    <w:lvl w:tentative="true" w:tplc="0409000F" w:ilvl="6">
      <w:start w:val="1"/>
      <w:numFmt w:val="decimal"/>
      <w:lvlText w:val="%7."/>
      <w:lvlJc w:val="left"/>
      <w:pPr>
        <w:tabs>
          <w:tab w:pos="6810" w:val="num"/>
        </w:tabs>
        <w:ind w:hanging="360" w:left="6810"/>
      </w:pPr>
    </w:lvl>
    <w:lvl w:tentative="true" w:tplc="04090019" w:ilvl="7">
      <w:start w:val="1"/>
      <w:numFmt w:val="lowerLetter"/>
      <w:lvlText w:val="%8."/>
      <w:lvlJc w:val="left"/>
      <w:pPr>
        <w:tabs>
          <w:tab w:pos="7530" w:val="num"/>
        </w:tabs>
        <w:ind w:hanging="360" w:left="7530"/>
      </w:pPr>
    </w:lvl>
    <w:lvl w:tentative="true" w:tplc="0409001B" w:ilvl="8">
      <w:start w:val="1"/>
      <w:numFmt w:val="lowerRoman"/>
      <w:lvlText w:val="%9."/>
      <w:lvlJc w:val="right"/>
      <w:pPr>
        <w:tabs>
          <w:tab w:pos="8250" w:val="num"/>
        </w:tabs>
        <w:ind w:hanging="180" w:left="8250"/>
      </w:pPr>
    </w:lvl>
  </w:abstractNum>
  <w:abstractNum w:abstractNumId="4">
    <w:nsid w:val="0EFF0ED3"/>
    <w:multiLevelType w:val="hybridMultilevel"/>
    <w:tmpl w:val="4500A20A"/>
    <w:lvl w:tplc="AD5C4D34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6F434EB"/>
    <w:multiLevelType w:val="multilevel"/>
    <w:tmpl w:val="31AA9E9E"/>
    <w:lvl w:ilvl="0">
      <w:start w:val="1"/>
      <w:numFmt w:val="decimal"/>
      <w:lvlText w:val="%1."/>
      <w:lvlJc w:val="left"/>
      <w:pPr>
        <w:tabs>
          <w:tab w:pos="585" w:val="num"/>
        </w:tabs>
        <w:ind w:hanging="585" w:left="58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b/>
      </w:rPr>
    </w:lvl>
  </w:abstractNum>
  <w:abstractNum w:abstractNumId="6">
    <w:nsid w:val="1B8A4533"/>
    <w:multiLevelType w:val="hybridMultilevel"/>
    <w:tmpl w:val="51243EEC"/>
    <w:lvl w:tplc="23D06FE6" w:ilvl="0">
      <w:start w:val="9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1BB36184"/>
    <w:multiLevelType w:val="hybridMultilevel"/>
    <w:tmpl w:val="5FD2636A"/>
    <w:lvl w:tplc="D34A34A0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1BFE1C35"/>
    <w:multiLevelType w:val="hybridMultilevel"/>
    <w:tmpl w:val="E04C821A"/>
    <w:lvl w:tplc="65E0E22A" w:ilvl="0">
      <w:start w:val="1"/>
      <w:numFmt w:val="lowerLetter"/>
      <w:lvlText w:val="%1)"/>
      <w:lvlJc w:val="left"/>
      <w:pPr>
        <w:tabs>
          <w:tab w:pos="2220" w:val="num"/>
        </w:tabs>
        <w:ind w:hanging="360" w:left="2220"/>
      </w:pPr>
      <w:rPr>
        <w:rFonts w:hint="default"/>
      </w:rPr>
    </w:lvl>
    <w:lvl w:tplc="43626396" w:ilvl="1">
      <w:start w:val="30"/>
      <w:numFmt w:val="bullet"/>
      <w:lvlText w:val="-"/>
      <w:lvlJc w:val="left"/>
      <w:pPr>
        <w:tabs>
          <w:tab w:pos="2940" w:val="num"/>
        </w:tabs>
        <w:ind w:hanging="360" w:left="2940"/>
      </w:pPr>
      <w:rPr>
        <w:rFonts w:cs="Arial" w:eastAsia="Times New Roman" w:hAnsi="Arial" w:ascii="Arial" w:hint="default"/>
      </w:rPr>
    </w:lvl>
    <w:lvl w:tplc="85EE7C38" w:ilvl="2">
      <w:start w:val="2"/>
      <w:numFmt w:val="bullet"/>
      <w:lvlText w:val=""/>
      <w:lvlJc w:val="left"/>
      <w:pPr>
        <w:tabs>
          <w:tab w:pos="3840" w:val="num"/>
        </w:tabs>
        <w:ind w:hanging="360" w:left="3840"/>
      </w:pPr>
      <w:rPr>
        <w:rFonts w:cs="Times New Roman" w:eastAsia="Times New Roman" w:hAnsi="Symbol" w:ascii="Symbol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380" w:val="num"/>
        </w:tabs>
        <w:ind w:hanging="360" w:left="4380"/>
      </w:pPr>
    </w:lvl>
    <w:lvl w:tentative="true" w:tplc="04090019" w:ilvl="4">
      <w:start w:val="1"/>
      <w:numFmt w:val="lowerLetter"/>
      <w:lvlText w:val="%5."/>
      <w:lvlJc w:val="left"/>
      <w:pPr>
        <w:tabs>
          <w:tab w:pos="5100" w:val="num"/>
        </w:tabs>
        <w:ind w:hanging="360" w:left="5100"/>
      </w:pPr>
    </w:lvl>
    <w:lvl w:tentative="true" w:tplc="0409001B" w:ilvl="5">
      <w:start w:val="1"/>
      <w:numFmt w:val="lowerRoman"/>
      <w:lvlText w:val="%6."/>
      <w:lvlJc w:val="right"/>
      <w:pPr>
        <w:tabs>
          <w:tab w:pos="5820" w:val="num"/>
        </w:tabs>
        <w:ind w:hanging="180" w:left="5820"/>
      </w:pPr>
    </w:lvl>
    <w:lvl w:tentative="true" w:tplc="0409000F" w:ilvl="6">
      <w:start w:val="1"/>
      <w:numFmt w:val="decimal"/>
      <w:lvlText w:val="%7."/>
      <w:lvlJc w:val="left"/>
      <w:pPr>
        <w:tabs>
          <w:tab w:pos="6540" w:val="num"/>
        </w:tabs>
        <w:ind w:hanging="360" w:left="6540"/>
      </w:pPr>
    </w:lvl>
    <w:lvl w:tentative="true" w:tplc="04090019" w:ilvl="7">
      <w:start w:val="1"/>
      <w:numFmt w:val="lowerLetter"/>
      <w:lvlText w:val="%8."/>
      <w:lvlJc w:val="left"/>
      <w:pPr>
        <w:tabs>
          <w:tab w:pos="7260" w:val="num"/>
        </w:tabs>
        <w:ind w:hanging="360" w:left="7260"/>
      </w:pPr>
    </w:lvl>
    <w:lvl w:tentative="true" w:tplc="0409001B" w:ilvl="8">
      <w:start w:val="1"/>
      <w:numFmt w:val="lowerRoman"/>
      <w:lvlText w:val="%9."/>
      <w:lvlJc w:val="right"/>
      <w:pPr>
        <w:tabs>
          <w:tab w:pos="7980" w:val="num"/>
        </w:tabs>
        <w:ind w:hanging="180" w:left="7980"/>
      </w:pPr>
    </w:lvl>
  </w:abstractNum>
  <w:abstractNum w:abstractNumId="9">
    <w:nsid w:val="1ED17816"/>
    <w:multiLevelType w:val="hybridMultilevel"/>
    <w:tmpl w:val="C21AEB32"/>
    <w:lvl w:tplc="F0D6CAA0" w:ilvl="0">
      <w:start w:val="1"/>
      <w:numFmt w:val="lowerLetter"/>
      <w:lvlText w:val="%1)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87FE8CDA" w:ilvl="1">
      <w:start w:val="1"/>
      <w:numFmt w:val="decimal"/>
      <w:lvlText w:val="%2."/>
      <w:lvlJc w:val="left"/>
      <w:pPr>
        <w:tabs>
          <w:tab w:pos="1860" w:val="num"/>
        </w:tabs>
        <w:ind w:hanging="360" w:left="186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09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09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09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09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09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09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0">
    <w:nsid w:val="2022779C"/>
    <w:multiLevelType w:val="hybridMultilevel"/>
    <w:tmpl w:val="E3ACD96E"/>
    <w:lvl w:tplc="4BBCD59A" w:ilvl="0">
      <w:start w:val="4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1">
    <w:nsid w:val="24631314"/>
    <w:multiLevelType w:val="hybridMultilevel"/>
    <w:tmpl w:val="6F2427A4"/>
    <w:lvl w:tplc="11703CA8" w:ilvl="0">
      <w:start w:val="9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26E9679C"/>
    <w:multiLevelType w:val="hybridMultilevel"/>
    <w:tmpl w:val="1E4A4998"/>
    <w:lvl w:tplc="FF2E21E2" w:ilvl="0">
      <w:start w:val="9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31B5204A"/>
    <w:multiLevelType w:val="hybridMultilevel"/>
    <w:tmpl w:val="6DF0EA24"/>
    <w:lvl w:tplc="5A003CC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4F313D9"/>
    <w:multiLevelType w:val="hybridMultilevel"/>
    <w:tmpl w:val="AD6A56F0"/>
    <w:lvl w:tplc="A69E7750" w:ilvl="0">
      <w:start w:val="7"/>
      <w:numFmt w:val="bullet"/>
      <w:lvlText w:val=""/>
      <w:lvlJc w:val="left"/>
      <w:pPr>
        <w:ind w:hanging="360" w:left="1065"/>
      </w:pPr>
      <w:rPr>
        <w:rFonts w:cs="Arial" w:eastAsia="Times New Roman" w:hAnsi="Symbol" w:ascii="Symbol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5">
    <w:nsid w:val="360B7865"/>
    <w:multiLevelType w:val="hybridMultilevel"/>
    <w:tmpl w:val="67D6D248"/>
    <w:lvl w:tplc="36247AA4" w:ilvl="0">
      <w:start w:val="2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3A2307AB"/>
    <w:multiLevelType w:val="hybridMultilevel"/>
    <w:tmpl w:val="784EC68A"/>
    <w:lvl w:tplc="4BBCD59A" w:ilvl="0">
      <w:start w:val="4"/>
      <w:numFmt w:val="bullet"/>
      <w:lvlText w:val="-"/>
      <w:lvlJc w:val="left"/>
      <w:pPr>
        <w:tabs>
          <w:tab w:pos="1211" w:val="num"/>
        </w:tabs>
        <w:ind w:hanging="360" w:left="1211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B4C0450"/>
    <w:multiLevelType w:val="hybridMultilevel"/>
    <w:tmpl w:val="1144CBEC"/>
    <w:lvl w:tplc="CCDCC76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8">
    <w:nsid w:val="3CA83926"/>
    <w:multiLevelType w:val="multilevel"/>
    <w:tmpl w:val="5BD80634"/>
    <w:lvl w:ilvl="0">
      <w:start w:val="1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b/>
      </w:rPr>
    </w:lvl>
  </w:abstractNum>
  <w:abstractNum w:abstractNumId="19">
    <w:nsid w:val="45F50D0B"/>
    <w:multiLevelType w:val="hybridMultilevel"/>
    <w:tmpl w:val="A4FCCD9A"/>
    <w:lvl w:tplc="93FA42B0" w:ilvl="0">
      <w:start w:val="7"/>
      <w:numFmt w:val="bullet"/>
      <w:lvlText w:val=""/>
      <w:lvlJc w:val="left"/>
      <w:pPr>
        <w:ind w:hanging="360" w:left="1068"/>
      </w:pPr>
      <w:rPr>
        <w:rFonts w:cs="Arial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0">
    <w:nsid w:val="464A3BBB"/>
    <w:multiLevelType w:val="hybridMultilevel"/>
    <w:tmpl w:val="E8DA886A"/>
    <w:lvl w:tplc="60204686" w:ilvl="0">
      <w:start w:val="1"/>
      <w:numFmt w:val="decimal"/>
      <w:lvlText w:val="%1."/>
      <w:lvlJc w:val="left"/>
      <w:pPr>
        <w:ind w:hanging="360" w:left="6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21">
    <w:nsid w:val="470D7C8B"/>
    <w:multiLevelType w:val="hybridMultilevel"/>
    <w:tmpl w:val="583448E6"/>
    <w:lvl w:tplc="A9C6BDF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2">
    <w:nsid w:val="501923E1"/>
    <w:multiLevelType w:val="hybridMultilevel"/>
    <w:tmpl w:val="AB94E63E"/>
    <w:lvl w:tplc="00CAC53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1516A02"/>
    <w:multiLevelType w:val="hybridMultilevel"/>
    <w:tmpl w:val="52AAA1C8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51796790"/>
    <w:multiLevelType w:val="hybridMultilevel"/>
    <w:tmpl w:val="B784D412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5361049B"/>
    <w:multiLevelType w:val="hybridMultilevel"/>
    <w:tmpl w:val="AC884B34"/>
    <w:lvl w:tplc="E416B404" w:ilvl="0">
      <w:start w:val="3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57117D85"/>
    <w:multiLevelType w:val="hybridMultilevel"/>
    <w:tmpl w:val="32A8B1B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7">
    <w:nsid w:val="57AC2EB5"/>
    <w:multiLevelType w:val="hybridMultilevel"/>
    <w:tmpl w:val="804EA1FA"/>
    <w:lvl w:tplc="C1CC57D2" w:ilvl="0">
      <w:start w:val="3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6ABC7F0A"/>
    <w:multiLevelType w:val="hybridMultilevel"/>
    <w:tmpl w:val="85521E90"/>
    <w:lvl w:tplc="8672497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u w:val="singl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B6B0032"/>
    <w:multiLevelType w:val="hybridMultilevel"/>
    <w:tmpl w:val="DFA2F8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7"/>
  </w:num>
  <w:num w:numId="2">
    <w:abstractNumId w:val="21"/>
  </w:num>
  <w:num w:numId="3">
    <w:abstractNumId w:val="28"/>
  </w:num>
  <w:num w:numId="4">
    <w:abstractNumId w:val="18"/>
  </w:num>
  <w:num w:numId="5">
    <w:abstractNumId w:val="9"/>
  </w:num>
  <w:num w:numId="6">
    <w:abstractNumId w:val="7"/>
  </w:num>
  <w:num w:numId="7">
    <w:abstractNumId w:val="3"/>
  </w:num>
  <w:num w:numId="8">
    <w:abstractNumId w:val="8"/>
  </w:num>
  <w:num w:numId="9">
    <w:abstractNumId w:val="5"/>
  </w:num>
  <w:num w:numId="10">
    <w:abstractNumId w:val="13"/>
  </w:num>
  <w:num w:numId="11">
    <w:abstractNumId w:val="4"/>
  </w:num>
  <w:num w:numId="12">
    <w:abstractNumId w:val="10"/>
  </w:num>
  <w:num w:numId="13">
    <w:abstractNumId w:val="1"/>
  </w:num>
  <w:num w:numId="14">
    <w:abstractNumId w:val="16"/>
  </w:num>
  <w:num w:numId="15">
    <w:abstractNumId w:val="23"/>
  </w:num>
  <w:num w:numId="16">
    <w:abstractNumId w:val="26"/>
  </w:num>
  <w:num w:numId="17">
    <w:abstractNumId w:val="24"/>
  </w:num>
  <w:num w:numId="18">
    <w:abstractNumId w:val="0"/>
  </w:num>
  <w:num w:numId="19">
    <w:abstractNumId w:val="2"/>
  </w:num>
  <w:num w:numId="20">
    <w:abstractNumId w:val="20"/>
  </w:num>
  <w:num w:numId="21">
    <w:abstractNumId w:val="27"/>
  </w:num>
  <w:num w:numId="22">
    <w:abstractNumId w:val="25"/>
  </w:num>
  <w:num w:numId="23">
    <w:abstractNumId w:val="14"/>
  </w:num>
  <w:num w:numId="24">
    <w:abstractNumId w:val="19"/>
  </w:num>
  <w:num w:numId="25">
    <w:abstractNumId w:val="11"/>
  </w:num>
  <w:num w:numId="26">
    <w:abstractNumId w:val="6"/>
  </w:num>
  <w:num w:numId="27">
    <w:abstractNumId w:val="12"/>
  </w:num>
  <w:num w:numId="28">
    <w:abstractNumId w:val="15"/>
  </w:num>
  <w:num w:numId="29">
    <w:abstractNumId w:val="22"/>
  </w:num>
  <w:num w:numId="30">
    <w:abstractNumId w:val="2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FBB"/>
    <w:rsid w:val="00005151"/>
    <w:rsid w:val="00017B1A"/>
    <w:rsid w:val="000335E6"/>
    <w:rsid w:val="00036C5F"/>
    <w:rsid w:val="00063B7E"/>
    <w:rsid w:val="00065E9E"/>
    <w:rsid w:val="000667E8"/>
    <w:rsid w:val="0006712D"/>
    <w:rsid w:val="00075540"/>
    <w:rsid w:val="000850E1"/>
    <w:rsid w:val="00085EDF"/>
    <w:rsid w:val="000A22DD"/>
    <w:rsid w:val="000A6E4C"/>
    <w:rsid w:val="000B4207"/>
    <w:rsid w:val="000C4E1A"/>
    <w:rsid w:val="000C5859"/>
    <w:rsid w:val="000D2C00"/>
    <w:rsid w:val="000D4928"/>
    <w:rsid w:val="000E06E9"/>
    <w:rsid w:val="000E20CD"/>
    <w:rsid w:val="000E4C72"/>
    <w:rsid w:val="000E6579"/>
    <w:rsid w:val="000F72B6"/>
    <w:rsid w:val="00107078"/>
    <w:rsid w:val="001155D5"/>
    <w:rsid w:val="0011698B"/>
    <w:rsid w:val="00117C08"/>
    <w:rsid w:val="001252E0"/>
    <w:rsid w:val="00144C3D"/>
    <w:rsid w:val="00146BBA"/>
    <w:rsid w:val="0014701D"/>
    <w:rsid w:val="00151A20"/>
    <w:rsid w:val="00155142"/>
    <w:rsid w:val="00164306"/>
    <w:rsid w:val="00167596"/>
    <w:rsid w:val="00180473"/>
    <w:rsid w:val="001811F1"/>
    <w:rsid w:val="00187AAC"/>
    <w:rsid w:val="00192230"/>
    <w:rsid w:val="00192762"/>
    <w:rsid w:val="001A393F"/>
    <w:rsid w:val="001B1603"/>
    <w:rsid w:val="001B24FA"/>
    <w:rsid w:val="001B2EBD"/>
    <w:rsid w:val="001B5506"/>
    <w:rsid w:val="001C3D31"/>
    <w:rsid w:val="001C62E7"/>
    <w:rsid w:val="001D5A9F"/>
    <w:rsid w:val="001E3DB6"/>
    <w:rsid w:val="001F34E8"/>
    <w:rsid w:val="001F532F"/>
    <w:rsid w:val="0020271E"/>
    <w:rsid w:val="00206645"/>
    <w:rsid w:val="00207489"/>
    <w:rsid w:val="0021405D"/>
    <w:rsid w:val="00217DFB"/>
    <w:rsid w:val="00220295"/>
    <w:rsid w:val="00223911"/>
    <w:rsid w:val="00225C33"/>
    <w:rsid w:val="002313D1"/>
    <w:rsid w:val="00246819"/>
    <w:rsid w:val="00246F94"/>
    <w:rsid w:val="0025223E"/>
    <w:rsid w:val="002553BD"/>
    <w:rsid w:val="00264694"/>
    <w:rsid w:val="00267FF4"/>
    <w:rsid w:val="00275EF7"/>
    <w:rsid w:val="00276F81"/>
    <w:rsid w:val="00280D10"/>
    <w:rsid w:val="00281279"/>
    <w:rsid w:val="00284A7B"/>
    <w:rsid w:val="00285421"/>
    <w:rsid w:val="0028647F"/>
    <w:rsid w:val="00286B89"/>
    <w:rsid w:val="00294FD2"/>
    <w:rsid w:val="00297E1E"/>
    <w:rsid w:val="002A06EF"/>
    <w:rsid w:val="002A27C9"/>
    <w:rsid w:val="002A4911"/>
    <w:rsid w:val="002C02E2"/>
    <w:rsid w:val="002C4A5A"/>
    <w:rsid w:val="002D1DBE"/>
    <w:rsid w:val="002D4016"/>
    <w:rsid w:val="002E1755"/>
    <w:rsid w:val="002E3036"/>
    <w:rsid w:val="002E4C8D"/>
    <w:rsid w:val="002E54E7"/>
    <w:rsid w:val="00301BB6"/>
    <w:rsid w:val="0030779A"/>
    <w:rsid w:val="0031183F"/>
    <w:rsid w:val="0031690B"/>
    <w:rsid w:val="00322F3E"/>
    <w:rsid w:val="0032514E"/>
    <w:rsid w:val="00331956"/>
    <w:rsid w:val="00334F5E"/>
    <w:rsid w:val="00355A0E"/>
    <w:rsid w:val="003629FC"/>
    <w:rsid w:val="00363465"/>
    <w:rsid w:val="00364244"/>
    <w:rsid w:val="00365E05"/>
    <w:rsid w:val="00372984"/>
    <w:rsid w:val="003814CF"/>
    <w:rsid w:val="003956E8"/>
    <w:rsid w:val="003A3FEF"/>
    <w:rsid w:val="003A4463"/>
    <w:rsid w:val="003A5E49"/>
    <w:rsid w:val="003B0B98"/>
    <w:rsid w:val="003B1B4C"/>
    <w:rsid w:val="003B5D2B"/>
    <w:rsid w:val="003D4088"/>
    <w:rsid w:val="003E3AB1"/>
    <w:rsid w:val="003E5EEB"/>
    <w:rsid w:val="004027EF"/>
    <w:rsid w:val="004049A5"/>
    <w:rsid w:val="00406ABF"/>
    <w:rsid w:val="00406DA8"/>
    <w:rsid w:val="00411DAB"/>
    <w:rsid w:val="00440A0E"/>
    <w:rsid w:val="00443E3A"/>
    <w:rsid w:val="00450E42"/>
    <w:rsid w:val="0045492A"/>
    <w:rsid w:val="00457B40"/>
    <w:rsid w:val="00473ADA"/>
    <w:rsid w:val="00474CE1"/>
    <w:rsid w:val="004830D8"/>
    <w:rsid w:val="0048544C"/>
    <w:rsid w:val="004A2FBB"/>
    <w:rsid w:val="004A5563"/>
    <w:rsid w:val="004B408E"/>
    <w:rsid w:val="004B43BD"/>
    <w:rsid w:val="004C3575"/>
    <w:rsid w:val="004C6380"/>
    <w:rsid w:val="004D2D96"/>
    <w:rsid w:val="004D3ABD"/>
    <w:rsid w:val="004E705E"/>
    <w:rsid w:val="004F034E"/>
    <w:rsid w:val="004F5C92"/>
    <w:rsid w:val="005037C3"/>
    <w:rsid w:val="0051255B"/>
    <w:rsid w:val="005150D1"/>
    <w:rsid w:val="0052202B"/>
    <w:rsid w:val="00526614"/>
    <w:rsid w:val="00542541"/>
    <w:rsid w:val="00545E65"/>
    <w:rsid w:val="005500B3"/>
    <w:rsid w:val="0055273F"/>
    <w:rsid w:val="00552E27"/>
    <w:rsid w:val="0056602B"/>
    <w:rsid w:val="00574359"/>
    <w:rsid w:val="00575933"/>
    <w:rsid w:val="00576686"/>
    <w:rsid w:val="005822D5"/>
    <w:rsid w:val="005870C8"/>
    <w:rsid w:val="00587200"/>
    <w:rsid w:val="005A4894"/>
    <w:rsid w:val="005C21C8"/>
    <w:rsid w:val="005C4D49"/>
    <w:rsid w:val="005D5299"/>
    <w:rsid w:val="005D63CF"/>
    <w:rsid w:val="005E5B81"/>
    <w:rsid w:val="005F6B9D"/>
    <w:rsid w:val="006107D2"/>
    <w:rsid w:val="00612956"/>
    <w:rsid w:val="00612D5B"/>
    <w:rsid w:val="00621C39"/>
    <w:rsid w:val="00627482"/>
    <w:rsid w:val="0063170D"/>
    <w:rsid w:val="00641A8B"/>
    <w:rsid w:val="00647862"/>
    <w:rsid w:val="00653FBB"/>
    <w:rsid w:val="00657529"/>
    <w:rsid w:val="00664D25"/>
    <w:rsid w:val="006654D5"/>
    <w:rsid w:val="00670B9F"/>
    <w:rsid w:val="006718B2"/>
    <w:rsid w:val="00680DC2"/>
    <w:rsid w:val="006A1FB5"/>
    <w:rsid w:val="006B17CD"/>
    <w:rsid w:val="006B70DD"/>
    <w:rsid w:val="006C7FC8"/>
    <w:rsid w:val="006D52FE"/>
    <w:rsid w:val="006D6F5A"/>
    <w:rsid w:val="006E0FFC"/>
    <w:rsid w:val="006F57ED"/>
    <w:rsid w:val="007236A6"/>
    <w:rsid w:val="00726B6E"/>
    <w:rsid w:val="00727CBA"/>
    <w:rsid w:val="00732643"/>
    <w:rsid w:val="00740FF2"/>
    <w:rsid w:val="00745EE0"/>
    <w:rsid w:val="00757B0D"/>
    <w:rsid w:val="00762E30"/>
    <w:rsid w:val="007725E6"/>
    <w:rsid w:val="00774C24"/>
    <w:rsid w:val="00782ED8"/>
    <w:rsid w:val="00785ABB"/>
    <w:rsid w:val="00787A04"/>
    <w:rsid w:val="0079239D"/>
    <w:rsid w:val="00794580"/>
    <w:rsid w:val="007B11A6"/>
    <w:rsid w:val="007B4A87"/>
    <w:rsid w:val="007C3A7E"/>
    <w:rsid w:val="007C5C26"/>
    <w:rsid w:val="007D24D1"/>
    <w:rsid w:val="007D4446"/>
    <w:rsid w:val="007D53A1"/>
    <w:rsid w:val="007E5C49"/>
    <w:rsid w:val="007E60AC"/>
    <w:rsid w:val="007F2731"/>
    <w:rsid w:val="007F378D"/>
    <w:rsid w:val="007F3D64"/>
    <w:rsid w:val="007F3EC1"/>
    <w:rsid w:val="007F7A1C"/>
    <w:rsid w:val="0080539E"/>
    <w:rsid w:val="00806396"/>
    <w:rsid w:val="00810C90"/>
    <w:rsid w:val="0081572D"/>
    <w:rsid w:val="0081754B"/>
    <w:rsid w:val="00825F50"/>
    <w:rsid w:val="00834203"/>
    <w:rsid w:val="008436ED"/>
    <w:rsid w:val="00850C8B"/>
    <w:rsid w:val="00855461"/>
    <w:rsid w:val="00864156"/>
    <w:rsid w:val="00864819"/>
    <w:rsid w:val="0087222F"/>
    <w:rsid w:val="00883780"/>
    <w:rsid w:val="008913CF"/>
    <w:rsid w:val="00897092"/>
    <w:rsid w:val="008A3AD4"/>
    <w:rsid w:val="008A4314"/>
    <w:rsid w:val="008A4324"/>
    <w:rsid w:val="008B21AE"/>
    <w:rsid w:val="008B44F4"/>
    <w:rsid w:val="008C155F"/>
    <w:rsid w:val="008C3744"/>
    <w:rsid w:val="008D0B7A"/>
    <w:rsid w:val="008D4C9A"/>
    <w:rsid w:val="008D67A2"/>
    <w:rsid w:val="008D67B8"/>
    <w:rsid w:val="008E79FD"/>
    <w:rsid w:val="008E7ADC"/>
    <w:rsid w:val="00910CC4"/>
    <w:rsid w:val="00916D1F"/>
    <w:rsid w:val="00917120"/>
    <w:rsid w:val="00923A66"/>
    <w:rsid w:val="009249B6"/>
    <w:rsid w:val="00931641"/>
    <w:rsid w:val="00933905"/>
    <w:rsid w:val="00937139"/>
    <w:rsid w:val="00940390"/>
    <w:rsid w:val="009443A6"/>
    <w:rsid w:val="0094672B"/>
    <w:rsid w:val="0096615B"/>
    <w:rsid w:val="00966792"/>
    <w:rsid w:val="00971C09"/>
    <w:rsid w:val="009735D4"/>
    <w:rsid w:val="00973D42"/>
    <w:rsid w:val="009758C8"/>
    <w:rsid w:val="00981795"/>
    <w:rsid w:val="00992E0C"/>
    <w:rsid w:val="00993920"/>
    <w:rsid w:val="009960B7"/>
    <w:rsid w:val="009B00F3"/>
    <w:rsid w:val="009B01C2"/>
    <w:rsid w:val="009B2F9F"/>
    <w:rsid w:val="009B333C"/>
    <w:rsid w:val="009C4D5D"/>
    <w:rsid w:val="009E11A1"/>
    <w:rsid w:val="009E5FE4"/>
    <w:rsid w:val="009F7ECE"/>
    <w:rsid w:val="00A068F8"/>
    <w:rsid w:val="00A118DE"/>
    <w:rsid w:val="00A20AF9"/>
    <w:rsid w:val="00A25D00"/>
    <w:rsid w:val="00A26266"/>
    <w:rsid w:val="00A36770"/>
    <w:rsid w:val="00A40A44"/>
    <w:rsid w:val="00A42450"/>
    <w:rsid w:val="00A42F70"/>
    <w:rsid w:val="00A4530E"/>
    <w:rsid w:val="00A474AD"/>
    <w:rsid w:val="00A537B6"/>
    <w:rsid w:val="00A61B11"/>
    <w:rsid w:val="00A62CAD"/>
    <w:rsid w:val="00A67782"/>
    <w:rsid w:val="00A72C6C"/>
    <w:rsid w:val="00A7684E"/>
    <w:rsid w:val="00A77529"/>
    <w:rsid w:val="00A94D1F"/>
    <w:rsid w:val="00AA37D9"/>
    <w:rsid w:val="00AB26C0"/>
    <w:rsid w:val="00AB3ADE"/>
    <w:rsid w:val="00AB70F3"/>
    <w:rsid w:val="00AC5B77"/>
    <w:rsid w:val="00AD01F2"/>
    <w:rsid w:val="00AD59C9"/>
    <w:rsid w:val="00AD63CC"/>
    <w:rsid w:val="00AE1E52"/>
    <w:rsid w:val="00AE2CF7"/>
    <w:rsid w:val="00AE393F"/>
    <w:rsid w:val="00AF3490"/>
    <w:rsid w:val="00AF776A"/>
    <w:rsid w:val="00B03FBD"/>
    <w:rsid w:val="00B062A7"/>
    <w:rsid w:val="00B116BD"/>
    <w:rsid w:val="00B24FBC"/>
    <w:rsid w:val="00B2700A"/>
    <w:rsid w:val="00B35D10"/>
    <w:rsid w:val="00B43B83"/>
    <w:rsid w:val="00B51166"/>
    <w:rsid w:val="00B542E3"/>
    <w:rsid w:val="00B57162"/>
    <w:rsid w:val="00B65080"/>
    <w:rsid w:val="00B77243"/>
    <w:rsid w:val="00B814C0"/>
    <w:rsid w:val="00B859AF"/>
    <w:rsid w:val="00B948B3"/>
    <w:rsid w:val="00B959C2"/>
    <w:rsid w:val="00B972FA"/>
    <w:rsid w:val="00B97877"/>
    <w:rsid w:val="00BA1281"/>
    <w:rsid w:val="00BA3A98"/>
    <w:rsid w:val="00BA4E9D"/>
    <w:rsid w:val="00BA5FF9"/>
    <w:rsid w:val="00BC06FC"/>
    <w:rsid w:val="00BC510D"/>
    <w:rsid w:val="00BE426F"/>
    <w:rsid w:val="00BE7529"/>
    <w:rsid w:val="00BF0747"/>
    <w:rsid w:val="00BF0EDF"/>
    <w:rsid w:val="00C14A7C"/>
    <w:rsid w:val="00C14BEC"/>
    <w:rsid w:val="00C171D1"/>
    <w:rsid w:val="00C2701E"/>
    <w:rsid w:val="00C40DEF"/>
    <w:rsid w:val="00C47C7F"/>
    <w:rsid w:val="00C504A2"/>
    <w:rsid w:val="00C52AC8"/>
    <w:rsid w:val="00C5371C"/>
    <w:rsid w:val="00C623A8"/>
    <w:rsid w:val="00C6240F"/>
    <w:rsid w:val="00C6372C"/>
    <w:rsid w:val="00C653A6"/>
    <w:rsid w:val="00C65FAD"/>
    <w:rsid w:val="00C66212"/>
    <w:rsid w:val="00C70C93"/>
    <w:rsid w:val="00C931A6"/>
    <w:rsid w:val="00C96316"/>
    <w:rsid w:val="00C9697A"/>
    <w:rsid w:val="00CA3455"/>
    <w:rsid w:val="00CA37DD"/>
    <w:rsid w:val="00CB3F29"/>
    <w:rsid w:val="00CB56A6"/>
    <w:rsid w:val="00CB6602"/>
    <w:rsid w:val="00CC7D85"/>
    <w:rsid w:val="00CD428D"/>
    <w:rsid w:val="00CD585D"/>
    <w:rsid w:val="00CD6D74"/>
    <w:rsid w:val="00CD715F"/>
    <w:rsid w:val="00CE1F32"/>
    <w:rsid w:val="00CE427C"/>
    <w:rsid w:val="00CE6417"/>
    <w:rsid w:val="00CE7582"/>
    <w:rsid w:val="00CF2A71"/>
    <w:rsid w:val="00CF3816"/>
    <w:rsid w:val="00D07629"/>
    <w:rsid w:val="00D14F0C"/>
    <w:rsid w:val="00D15C3E"/>
    <w:rsid w:val="00D21120"/>
    <w:rsid w:val="00D255FF"/>
    <w:rsid w:val="00D27721"/>
    <w:rsid w:val="00D337F8"/>
    <w:rsid w:val="00D41BCA"/>
    <w:rsid w:val="00D44113"/>
    <w:rsid w:val="00D557A2"/>
    <w:rsid w:val="00D73710"/>
    <w:rsid w:val="00D764DD"/>
    <w:rsid w:val="00D77796"/>
    <w:rsid w:val="00D80530"/>
    <w:rsid w:val="00D84B15"/>
    <w:rsid w:val="00DA0D04"/>
    <w:rsid w:val="00DA65E0"/>
    <w:rsid w:val="00DA7C86"/>
    <w:rsid w:val="00DB5911"/>
    <w:rsid w:val="00DB75F5"/>
    <w:rsid w:val="00DC0B2C"/>
    <w:rsid w:val="00DC1716"/>
    <w:rsid w:val="00DD6D08"/>
    <w:rsid w:val="00DE2CE1"/>
    <w:rsid w:val="00DF2B78"/>
    <w:rsid w:val="00E25730"/>
    <w:rsid w:val="00E25F4C"/>
    <w:rsid w:val="00E27B29"/>
    <w:rsid w:val="00E321BB"/>
    <w:rsid w:val="00E35A8C"/>
    <w:rsid w:val="00E41C65"/>
    <w:rsid w:val="00E446AD"/>
    <w:rsid w:val="00E4590A"/>
    <w:rsid w:val="00E45DF3"/>
    <w:rsid w:val="00E47AD4"/>
    <w:rsid w:val="00E606BE"/>
    <w:rsid w:val="00E85509"/>
    <w:rsid w:val="00E85CDF"/>
    <w:rsid w:val="00E85D86"/>
    <w:rsid w:val="00E90A36"/>
    <w:rsid w:val="00E9199A"/>
    <w:rsid w:val="00E96958"/>
    <w:rsid w:val="00EB1280"/>
    <w:rsid w:val="00EC049C"/>
    <w:rsid w:val="00EC43CB"/>
    <w:rsid w:val="00ED2747"/>
    <w:rsid w:val="00ED6085"/>
    <w:rsid w:val="00EE16A9"/>
    <w:rsid w:val="00EF5074"/>
    <w:rsid w:val="00EF51F1"/>
    <w:rsid w:val="00F02EB2"/>
    <w:rsid w:val="00F214C6"/>
    <w:rsid w:val="00F33089"/>
    <w:rsid w:val="00F3370B"/>
    <w:rsid w:val="00F36720"/>
    <w:rsid w:val="00F36734"/>
    <w:rsid w:val="00F40178"/>
    <w:rsid w:val="00F43E0E"/>
    <w:rsid w:val="00F45721"/>
    <w:rsid w:val="00F47C0D"/>
    <w:rsid w:val="00F515A7"/>
    <w:rsid w:val="00F533FC"/>
    <w:rsid w:val="00F548C4"/>
    <w:rsid w:val="00F704A0"/>
    <w:rsid w:val="00F735BC"/>
    <w:rsid w:val="00F7641A"/>
    <w:rsid w:val="00F81827"/>
    <w:rsid w:val="00FA1FE2"/>
    <w:rsid w:val="00FA4BCC"/>
    <w:rsid w:val="00FB1281"/>
    <w:rsid w:val="00FB4554"/>
    <w:rsid w:val="00FC096C"/>
    <w:rsid w:val="00FC3AB5"/>
    <w:rsid w:val="00FD61B4"/>
    <w:rsid w:val="00FE31A4"/>
    <w:rsid w:val="00FE5BA5"/>
    <w:rsid w:val="00FE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53FBB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1690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rsid w:val="00ED27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D2747"/>
  </w:style>
  <w:style w:styleId="Tekstfusnote" w:type="paragraph">
    <w:name w:val="footnote text"/>
    <w:basedOn w:val="Normal"/>
    <w:semiHidden/>
    <w:rsid w:val="00ED2747"/>
    <w:rPr>
      <w:sz w:val="20"/>
      <w:szCs w:val="20"/>
    </w:rPr>
  </w:style>
  <w:style w:styleId="Referencafusnote" w:type="character">
    <w:name w:val="footnote reference"/>
    <w:semiHidden/>
    <w:rsid w:val="00ED2747"/>
    <w:rPr>
      <w:vertAlign w:val="superscript"/>
    </w:rPr>
  </w:style>
  <w:style w:styleId="Hiperveza" w:type="character">
    <w:name w:val="Hyperlink"/>
    <w:unhideWhenUsed/>
    <w:rsid w:val="00787A04"/>
    <w:rPr>
      <w:color w:val="0000FF"/>
      <w:u w:val="single"/>
    </w:rPr>
  </w:style>
  <w:style w:customStyle="true" w:styleId="PodnojeChar" w:type="character">
    <w:name w:val="Podnožje Char"/>
    <w:link w:val="Podnoje"/>
    <w:rsid w:val="007F2731"/>
    <w:rPr>
      <w:rFonts w:hAnsi="Arial" w:ascii="Arial"/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8648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64819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79239D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AF34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Istaknuto"/>
    <w:rsid w:val="00AF3490"/>
    <w:rPr>
      <w:rFonts w:cs="Times New Roman" w:hAnsi="Times New Roman" w:ascii="Times New Roman"/>
      <w:i/>
      <w:i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Istaknuto"/>
    <w:rsid w:val="00AF3490"/>
    <w:rPr>
      <w:i/>
      <w:i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490"/>
    <w:rPr>
      <w:rFonts w:cs="Times New Roman" w:hAnsi="Times New Roman" w:ascii="Times New Roman"/>
      <w:i/>
      <w:i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490"/>
    <w:rPr>
      <w:rFonts w:cs="Times New Roman" w:hAnsi="Times New Roman" w:ascii="Times New Roman"/>
      <w:i/>
      <w:i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53FBB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1690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rsid w:val="00ED27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D2747"/>
  </w:style>
  <w:style w:styleId="Tekstfusnote" w:type="paragraph">
    <w:name w:val="footnote text"/>
    <w:basedOn w:val="Normal"/>
    <w:semiHidden/>
    <w:rsid w:val="00ED2747"/>
    <w:rPr>
      <w:sz w:val="20"/>
      <w:szCs w:val="20"/>
    </w:rPr>
  </w:style>
  <w:style w:styleId="Referencafusnote" w:type="character">
    <w:name w:val="footnote reference"/>
    <w:semiHidden/>
    <w:rsid w:val="00ED2747"/>
    <w:rPr>
      <w:vertAlign w:val="superscript"/>
    </w:rPr>
  </w:style>
  <w:style w:styleId="Hiperveza" w:type="character">
    <w:name w:val="Hyperlink"/>
    <w:unhideWhenUsed/>
    <w:rsid w:val="00787A04"/>
    <w:rPr>
      <w:color w:val="0000FF"/>
      <w:u w:val="single"/>
    </w:rPr>
  </w:style>
  <w:style w:customStyle="1" w:styleId="PodnojeChar" w:type="character">
    <w:name w:val="Podnožje Char"/>
    <w:link w:val="Podnoje"/>
    <w:rsid w:val="007F2731"/>
    <w:rPr>
      <w:rFonts w:ascii="Arial" w:hAnsi="Arial"/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8648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64819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79239D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AF34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Istaknuto"/>
    <w:rsid w:val="00AF3490"/>
    <w:rPr>
      <w:rFonts w:ascii="Times New Roman" w:cs="Times New Roman" w:hAnsi="Times New Roman"/>
      <w:i/>
      <w:i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Istaknuto"/>
    <w:rsid w:val="00AF3490"/>
    <w:rPr>
      <w:i/>
      <w:i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490"/>
    <w:rPr>
      <w:rFonts w:ascii="Times New Roman" w:cs="Times New Roman" w:hAnsi="Times New Roman"/>
      <w:i/>
      <w:i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490"/>
    <w:rPr>
      <w:rFonts w:ascii="Times New Roman" w:cs="Times New Roman" w:hAnsi="Times New Roman"/>
      <w:i/>
      <w:i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8972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972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050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0760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567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2872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A4C5D6-6909-4FA1-BCE9-A4570BB13E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841</properties:Words>
  <properties:Characters>5205</properties:Characters>
  <properties:Lines>188</properties:Lines>
  <properties:Paragraphs>69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2018-06-04T05:35:00Z</dcterms:created>
  <dc:creator>Joža</dc:creator>
  <cp:lastModifiedBy>Sonja Pilić</cp:lastModifiedBy>
  <cp:lastPrinted>2018-05-30T21:58:00Z</cp:lastPrinted>
  <dcterms:modified xmlns:xsi="http://www.w3.org/2001/XMLSchema-instance" xsi:type="dcterms:W3CDTF">2018-06-04T06:18:00Z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(TRGO-VEMA d.o.o. Izvješće privr.steč.upr. svibanj2018_.docx)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