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6500" w14:paraId="ee16500" w:rsidRDefault="00F52B0D" w:rsidP="00F52B0D" w:rsidR="00F52B0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B0D" w:rsidP="00F52B0D" w:rsidR="00F52B0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2B0D" w:rsidP="00F52B0D" w:rsidR="00F52B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2B0D" w:rsidP="00F52B0D" w:rsidR="00F52B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52B0D" w:rsidP="00F52B0D" w:rsidR="00F52B0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2B0D" w:rsidP="00F52B0D" w:rsidR="00F52B0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2B0D" w:rsidP="00F52B0D" w:rsidR="00F52B0D" w:rsidRPr="005D578C">
      <w:pPr>
        <w:jc w:val="center"/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2B0D" w:rsidP="00F52B0D" w:rsidR="00F52B0D" w:rsidRPr="005D578C">
      <w:pPr>
        <w:rPr>
          <w:rFonts w:cs="Times New Roman" w:eastAsia="Times New Roman"/>
          <w:szCs w:val="24"/>
        </w:rPr>
      </w:pPr>
    </w:p>
    <w:p w:rsidRDefault="00F52B0D" w:rsidP="00F52B0D" w:rsidR="00F52B0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VALELUNGA PROJEKT d. o. o. Pula, Ciscuttijeva 15, OIB 42767205089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130006030,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3240B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2016.</w:t>
      </w:r>
    </w:p>
    <w:p w:rsidRDefault="00F52B0D" w:rsidP="00F52B0D" w:rsidR="00F52B0D" w:rsidRPr="005D578C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2B0D" w:rsidP="00F52B0D" w:rsidR="00F52B0D" w:rsidRPr="005D578C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VALELUNGA PROJEKT d. o. o. Pula, Ciscuttijeva 15, OIB 42767205089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130006030,</w:t>
      </w:r>
      <w:r w:rsidRPr="005D578C">
        <w:rPr>
          <w:rFonts w:cs="Times New Roman" w:eastAsia="Times New Roman"/>
          <w:szCs w:val="24"/>
        </w:rPr>
        <w:t xml:space="preserve"> s danom </w:t>
      </w:r>
      <w:r w:rsidR="001E6BA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52B0D" w:rsidP="00F52B0D" w:rsidR="00F52B0D" w:rsidRPr="005D578C">
      <w:pPr>
        <w:rPr>
          <w:rFonts w:cs="Times New Roman" w:eastAsia="Times New Roman"/>
          <w:szCs w:val="24"/>
        </w:rPr>
      </w:pPr>
    </w:p>
    <w:p w:rsidRDefault="00F52B0D" w:rsidP="00F52B0D" w:rsidR="00F52B0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52B0D" w:rsidP="00F52B0D" w:rsidR="00F52B0D">
      <w:pPr>
        <w:rPr>
          <w:rFonts w:cs="Times New Roman" w:eastAsia="Times New Roman"/>
          <w:szCs w:val="20"/>
        </w:rPr>
      </w:pPr>
    </w:p>
    <w:p w:rsidRDefault="00F52B0D" w:rsidP="00F52B0D" w:rsidR="00F52B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VALELUNGA PROJEKT d. o. o. Pula, Ciscuttijeva 15, OIB 42767205089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130006030.</w:t>
      </w:r>
    </w:p>
    <w:p w:rsidRDefault="00F52B0D" w:rsidP="00F52B0D" w:rsidR="00F52B0D">
      <w:pPr>
        <w:ind w:firstLine="709"/>
        <w:rPr>
          <w:rFonts w:cs="Times New Roman" w:eastAsia="Times New Roman"/>
          <w:szCs w:val="24"/>
        </w:rPr>
      </w:pPr>
    </w:p>
    <w:p w:rsidRDefault="00F52B0D" w:rsidP="00F52B0D" w:rsidR="00F52B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VALELUNGA PROJEKT d. o. o. Pula, Ciscuttijeva 15, OIB 42767205089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130006030.</w:t>
      </w:r>
    </w:p>
    <w:p w:rsidRDefault="00F52B0D" w:rsidP="00F52B0D" w:rsidR="00F52B0D">
      <w:pPr>
        <w:rPr>
          <w:rFonts w:cs="Times New Roman" w:eastAsia="Times New Roman"/>
          <w:szCs w:val="24"/>
        </w:rPr>
      </w:pPr>
    </w:p>
    <w:p w:rsidRDefault="001E6BAF" w:rsidP="00F52B0D" w:rsidR="001E6BAF" w:rsidRPr="005D578C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2B0D" w:rsidP="00F52B0D" w:rsidR="00F52B0D">
      <w:pPr>
        <w:ind w:firstLine="708"/>
        <w:rPr>
          <w:rFonts w:cs="Times New Roman" w:eastAsia="Times New Roman"/>
          <w:szCs w:val="24"/>
        </w:rPr>
      </w:pPr>
    </w:p>
    <w:p w:rsidRDefault="00F52B0D" w:rsidP="00F52B0D" w:rsidR="00F52B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1E6BAF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VALELUNGA PROJEKT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St-651/2015-3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2B0D" w:rsidP="00F52B0D" w:rsidR="00F52B0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2B0D" w:rsidP="00F52B0D" w:rsidR="00F52B0D" w:rsidRPr="005D578C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3240B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2B0D" w:rsidP="00F52B0D" w:rsidR="00F52B0D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52B0D" w:rsidP="00F52B0D" w:rsidR="00F52B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23240B">
        <w:rPr>
          <w:rFonts w:cs="Times New Roman" w:eastAsia="Times New Roman"/>
          <w:szCs w:val="24"/>
        </w:rPr>
        <w:t>, v. r.</w:t>
      </w:r>
    </w:p>
    <w:p w:rsidRDefault="00F52B0D" w:rsidP="00F52B0D" w:rsidR="00F52B0D">
      <w:pPr>
        <w:jc w:val="left"/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left"/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52B0D" w:rsidP="00F52B0D" w:rsidR="00F52B0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52B0D" w:rsidP="00F52B0D" w:rsidR="00F52B0D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rPr>
          <w:rFonts w:cs="Times New Roman" w:eastAsia="Times New Roman"/>
          <w:szCs w:val="24"/>
        </w:rPr>
      </w:pPr>
    </w:p>
    <w:p w:rsidRDefault="00F52B0D" w:rsidP="00F52B0D" w:rsidR="00F52B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VALELUNGA PROJEKT d. o. o. Pula, Ciscuttijeva 15,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Davor Štorga, Pula, Rizzijeva 6,</w:t>
      </w:r>
    </w:p>
    <w:p w:rsidRDefault="00F52B0D" w:rsidP="00F52B0D" w:rsidR="00F52B0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52B0D" w:rsidP="00F52B0D" w:rsidR="00F52B0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033D57">
        <w:rPr>
          <w:rFonts w:cs="Times New Roman" w:eastAsia="Times New Roman"/>
          <w:szCs w:val="20"/>
        </w:rPr>
        <w:t xml:space="preserve">Damir Debeljuh, </w:t>
      </w:r>
      <w:r>
        <w:rPr>
          <w:rFonts w:cs="Times New Roman" w:eastAsia="Times New Roman"/>
          <w:szCs w:val="20"/>
        </w:rPr>
        <w:t>Pul</w:t>
      </w:r>
      <w:r w:rsidR="00033D57">
        <w:rPr>
          <w:rFonts w:cs="Times New Roman" w:eastAsia="Times New Roman"/>
          <w:szCs w:val="20"/>
        </w:rPr>
        <w:t>a</w:t>
      </w:r>
      <w:r>
        <w:rPr>
          <w:rFonts w:cs="Times New Roman" w:eastAsia="Times New Roman"/>
          <w:szCs w:val="20"/>
        </w:rPr>
        <w:t xml:space="preserve">, Laginjina 6, </w:t>
      </w:r>
    </w:p>
    <w:p w:rsidRDefault="00F52B0D" w:rsidP="00F52B0D" w:rsidR="00F52B0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23240B">
        <w:rPr>
          <w:rFonts w:cs="Times New Roman" w:eastAsia="Times New Roman"/>
          <w:szCs w:val="24"/>
        </w:rPr>
        <w:t xml:space="preserve">8 dana, 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52B0D" w:rsidP="00F52B0D" w:rsidR="00F52B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52B0D" w:rsidP="00F52B0D" w:rsidR="00F52B0D"/>
    <w:p w:rsidRDefault="00FE30BC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B0D" w:rsidP="00F52B0D" w:rsidR="00F52B0D">
      <w:r>
        <w:separator/>
      </w:r>
    </w:p>
  </w:endnote>
  <w:endnote w:id="0" w:type="continuationSeparator">
    <w:p w:rsidRDefault="00F52B0D" w:rsidP="00F52B0D" w:rsidR="00F52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B0D" w:rsidP="00F52B0D" w:rsidR="00F52B0D">
      <w:r>
        <w:separator/>
      </w:r>
    </w:p>
  </w:footnote>
  <w:footnote w:id="0" w:type="continuationSeparator">
    <w:p w:rsidRDefault="00F52B0D" w:rsidP="00F52B0D" w:rsidR="00F52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B0D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30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D543B">
      <w:rPr>
        <w:szCs w:val="24"/>
      </w:rPr>
      <w:t>2</w:t>
    </w:r>
    <w:r>
      <w:rPr>
        <w:szCs w:val="24"/>
      </w:rPr>
      <w:t xml:space="preserve"> St-</w:t>
    </w:r>
    <w:r w:rsidR="005D543B">
      <w:rPr>
        <w:szCs w:val="24"/>
      </w:rPr>
      <w:t>651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B0D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B95"/>
    <w:rsid w:val="00033D57"/>
    <w:rsid w:val="001E6BAF"/>
    <w:rsid w:val="0023240B"/>
    <w:rsid w:val="00317B95"/>
    <w:rsid w:val="005D543B"/>
    <w:rsid w:val="0075528E"/>
    <w:rsid w:val="0079403F"/>
    <w:rsid w:val="00F52B0D"/>
    <w:rsid w:val="00F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2B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2B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2B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2B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2B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2B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B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0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30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30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30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2B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2B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2B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2B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2B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2B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B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0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30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30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30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VALELUNGA PROJEKT d.o.o. PULA</izvorni_sadrzaj>
    <derivirana_varijabla naziv="DomainObject.Predmet.ProtustrankaFormated_1">  VALELUNGA PROJEKT d.o.o. PULA</derivirana_varijabla>
  </DomainObject.Predmet.ProtustrankaFormated>
  <DomainObject.Predmet.ProtustrankaFormatedOIB>
    <izvorni_sadrzaj>  VALELUNGA PROJEKT d.o.o. PULA, OIB 42767205089</izvorni_sadrzaj>
    <derivirana_varijabla naziv="DomainObject.Predmet.ProtustrankaFormatedOIB_1">  VALELUNGA PROJEKT d.o.o. PULA, OIB 42767205089</derivirana_varijabla>
  </DomainObject.Predmet.ProtustrankaFormatedOIB>
  <DomainObject.Predmet.ProtustrankaFormatedWithAdress>
    <izvorni_sadrzaj> VALELUNGA PROJEKT d.o.o. PULA, Ciscuttijeva 15, 52100 Pula</izvorni_sadrzaj>
    <derivirana_varijabla naziv="DomainObject.Predmet.ProtustrankaFormatedWithAdress_1"> VALELUNGA PROJEKT d.o.o. PULA, Ciscuttijeva 15, 52100 Pula</derivirana_varijabla>
  </DomainObject.Predmet.ProtustrankaFormatedWithAdress>
  <DomainObject.Predmet.ProtustrankaFormatedWithAdressOIB>
    <izvorni_sadrzaj> VALELUNGA PROJEKT d.o.o. PULA, OIB 42767205089, Ciscuttijeva 15, 52100 Pula</izvorni_sadrzaj>
    <derivirana_varijabla naziv="DomainObject.Predmet.ProtustrankaFormatedWithAdressOIB_1"> VALELUNGA PROJEKT d.o.o. PULA, OIB 42767205089, Ciscuttijeva 15, 52100 Pula</derivirana_varijabla>
  </DomainObject.Predmet.ProtustrankaFormatedWithAdressOIB>
  <DomainObject.Predmet.ProtustrankaWithAdress>
    <izvorni_sadrzaj>VALELUNGA PROJEKT d.o.o. PULA Ciscuttijeva 15, 52100 Pula</izvorni_sadrzaj>
    <derivirana_varijabla naziv="DomainObject.Predmet.ProtustrankaWithAdress_1">VALELUNGA PROJEKT d.o.o. PULA Ciscuttijeva 15, 52100 Pula</derivirana_varijabla>
  </DomainObject.Predmet.ProtustrankaWithAdress>
  <DomainObject.Predmet.ProtustrankaWithAdressOIB>
    <izvorni_sadrzaj>VALELUNGA PROJEKT d.o.o. PULA, OIB 42767205089, Ciscuttijeva 15, 52100 Pula</izvorni_sadrzaj>
    <derivirana_varijabla naziv="DomainObject.Predmet.ProtustrankaWithAdressOIB_1">VALELUNGA PROJEKT d.o.o. PULA, OIB 42767205089, Ciscuttijeva 15, 52100 Pula</derivirana_varijabla>
  </DomainObject.Predmet.ProtustrankaWithAdressOIB>
  <DomainObject.Predmet.ProtustrankaNazivFormated>
    <izvorni_sadrzaj>VALELUNGA PROJEKT d.o.o. PULA</izvorni_sadrzaj>
    <derivirana_varijabla naziv="DomainObject.Predmet.ProtustrankaNazivFormated_1">VALELUNGA PROJEKT d.o.o. PULA</derivirana_varijabla>
  </DomainObject.Predmet.ProtustrankaNazivFormated>
  <DomainObject.Predmet.ProtustrankaNazivFormatedOIB>
    <izvorni_sadrzaj>VALELUNGA PROJEKT d.o.o. PULA, OIB 42767205089</izvorni_sadrzaj>
    <derivirana_varijabla naziv="DomainObject.Predmet.ProtustrankaNazivFormatedOIB_1">VALELUNGA PROJEKT d.o.o. PULA, OIB 42767205089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6664.42</izvorni_sadrzaj>
    <derivirana_varijabla naziv="DomainObject.Predmet.TrenutnaVrijednost_1">6664.42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VALELUNGA PROJEKT d.o.o. PULA</item>
    </izvorni_sadrzaj>
    <derivirana_varijabla naziv="DomainObject.Predmet.ProtuStrankaListFormated_1">
      <item>VALELUNGA PROJEKT d.o.o. PULA</item>
    </derivirana_varijabla>
  </DomainObject.Predmet.ProtuStrankaListFormated>
  <DomainObject.Predmet.ProtuStrankaListFormatedOIB>
    <izvorni_sadrzaj>
      <item>VALELUNGA PROJEKT d.o.o. PULA, OIB 42767205089</item>
    </izvorni_sadrzaj>
    <derivirana_varijabla naziv="DomainObject.Predmet.ProtuStrankaListFormatedOIB_1">
      <item>VALELUNGA PROJEKT d.o.o. PULA, OIB 42767205089</item>
    </derivirana_varijabla>
  </DomainObject.Predmet.ProtuStrankaListFormatedOIB>
  <DomainObject.Predmet.ProtuStrankaListFormatedWithAdress>
    <izvorni_sadrzaj>
      <item>VALELUNGA PROJEKT d.o.o. PULA, Ciscuttijeva 15, 52100 Pula</item>
    </izvorni_sadrzaj>
    <derivirana_varijabla naziv="DomainObject.Predmet.ProtuStrankaListFormatedWithAdress_1">
      <item>VALELUNGA PROJEKT d.o.o. PULA, Ciscuttijeva 15, 52100 Pula</item>
    </derivirana_varijabla>
  </DomainObject.Predmet.ProtuStrankaListFormatedWithAdress>
  <DomainObject.Predmet.ProtuStrankaListFormatedWithAdressOIB>
    <izvorni_sadrzaj>
      <item>VALELUNGA PROJEKT d.o.o. PULA, OIB 42767205089, Ciscuttijeva 15, 52100 Pula</item>
    </izvorni_sadrzaj>
    <derivirana_varijabla naziv="DomainObject.Predmet.ProtuStrankaListFormatedWithAdressOIB_1">
      <item>VALELUNGA PROJEKT d.o.o. PULA, OIB 42767205089, Ciscuttijeva 15, 52100 Pula</item>
    </derivirana_varijabla>
  </DomainObject.Predmet.ProtuStrankaListFormatedWithAdressOIB>
  <DomainObject.Predmet.ProtuStrankaListNazivFormated>
    <izvorni_sadrzaj>
      <item>VALELUNGA PROJEKT d.o.o. PULA</item>
    </izvorni_sadrzaj>
    <derivirana_varijabla naziv="DomainObject.Predmet.ProtuStrankaListNazivFormated_1">
      <item>VALELUNGA PROJEKT d.o.o. PULA</item>
    </derivirana_varijabla>
  </DomainObject.Predmet.ProtuStrankaListNazivFormated>
  <DomainObject.Predmet.ProtuStrankaListNazivFormatedOIB>
    <izvorni_sadrzaj>
      <item>VALELUNGA PROJEKT d.o.o. PULA, OIB 42767205089</item>
    </izvorni_sadrzaj>
    <derivirana_varijabla naziv="DomainObject.Predmet.ProtuStrankaListNazivFormatedOIB_1">
      <item>VALELUNGA PROJEKT d.o.o. PULA, OIB 42767205089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VALELUNGA PROJEKT d.o.o. PULA</izvorni_sadrzaj>
    <derivirana_varijabla naziv="DomainObject.Predmet.ProtustrankaIDrugi_1">VALELUNGA PROJEKT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VALELUNGA PROJEKT d.o.o. PULA, OIB 42767205089, Ciscuttijeva 15, 52100 Pula</izvorni_sadrzaj>
    <derivirana_varijabla naziv="DomainObject.Predmet.ProtustrankaIDrugiAdressOIB_1">VALELUNGA PROJEKT d.o.o. PULA, OIB 42767205089,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VALELUNGA PROJEKT d.o.o. PULA</item>
    </izvorni_sadrzaj>
    <derivirana_varijabla naziv="DomainObject.Predmet.SudioniciListNaziv_1">
      <item>FINANCIJSKA AGENCIJA, RC RIJEKA, PODRUŽNICA PULA, PULA</item>
      <item>VALELUNGA PROJEKT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VALELUNGA PROJEKT d.o.o. PULA, OIB 42767205089, Ciscuttijeva 15,52100 Pula</item>
    </izvorni_sadrzaj>
    <derivirana_varijabla naziv="DomainObject.Predmet.SudioniciListAdressOIB_1">
      <item>FINANCIJSKA AGENCIJA, RC RIJEKA, PODRUŽNICA PULA, PULA, OIB 85821130368, Ulica grada Vukovara 70,Zagreb</item>
      <item>VALELUNGA PROJEKT d.o.o. PULA, OIB 42767205089, Ciscuttijeva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42767205089</item>
    </izvorni_sadrzaj>
    <derivirana_varijabla naziv="DomainObject.Predmet.SudioniciListNazivOIB_1">
      <item>, OIB 85821130368</item>
      <item>, OIB 42767205089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3088</properties:Characters>
  <properties:Lines>92</properties:Lines>
  <properties:Paragraphs>30</properties:Paragraphs>
  <properties:TotalTime>9</properties:TotalTime>
  <properties:ScaleCrop>false</properties:ScaleCrop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2016-03-14T08:42:00Z</dcterms:created>
  <dc:creator>Mihaela Kaligari</dc:creator>
  <dc:description/>
  <cp:keywords/>
  <cp:lastModifiedBy>Jasmina Matika</cp:lastModifiedBy>
  <cp:lastPrinted>2016-03-17T07:40:00Z</cp:lastPrinted>
  <dcterms:modified xmlns:xsi="http://www.w3.org/2001/XMLSchema-instance" xsi:type="dcterms:W3CDTF">2016-03-17T08:22:00Z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