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2e18" w14:paraId="df12e1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70BCE">
        <w:t>BRANITELJSKA ZADRUGA SOKOL, OIB: 20663168022, Imotski, Ulica A.Mihanovića 20</w:t>
      </w:r>
      <w:r w:rsidR="00FD72BB">
        <w:t>,</w:t>
      </w:r>
      <w:r>
        <w:t xml:space="preserve"> </w:t>
      </w:r>
      <w:r w:rsidR="0097445C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A70BCE">
        <w:t>BRANITELJSKA ZADRUGA SOKOL, OIB: 20663168022, Imotski, Ulica A.Mihanovića 20</w:t>
      </w:r>
      <w:r>
        <w:t xml:space="preserve">, na dan </w:t>
      </w:r>
      <w:r w:rsidR="00A70BCE">
        <w:t>8. svibnja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A70BCE">
        <w:t>23.938,04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97445C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FB0" w:rsidR="004F2FB0">
      <w:r>
        <w:separator/>
      </w:r>
    </w:p>
  </w:endnote>
  <w:endnote w:id="0" w:type="continuationSeparator">
    <w:p w:rsidRDefault="004F2FB0" w:rsidR="004F2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FB0" w:rsidR="004F2FB0">
      <w:r>
        <w:separator/>
      </w:r>
    </w:p>
  </w:footnote>
  <w:footnote w:id="0" w:type="continuationSeparator">
    <w:p w:rsidRDefault="004F2FB0" w:rsidR="004F2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98642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45C" w:rsidP="00D959D4" w:rsidR="00DE2B55">
    <w:pPr>
      <w:pStyle w:val="Zaglavlje"/>
      <w:jc w:val="right"/>
    </w:pPr>
    <w:r>
      <w:t>Poslovni broj:</w:t>
    </w:r>
    <w:r w:rsidR="00B46C21">
      <w:t>11. St-</w:t>
    </w:r>
    <w:r w:rsidR="00A70BCE">
      <w:t>565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0F1E0C"/>
    <w:rsid w:val="000F695C"/>
    <w:rsid w:val="0038214D"/>
    <w:rsid w:val="003C2F22"/>
    <w:rsid w:val="00417EA6"/>
    <w:rsid w:val="004527ED"/>
    <w:rsid w:val="004D3A0B"/>
    <w:rsid w:val="004F2FB0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7445C"/>
    <w:rsid w:val="00981D37"/>
    <w:rsid w:val="0098642E"/>
    <w:rsid w:val="009C22CD"/>
    <w:rsid w:val="00A51DE9"/>
    <w:rsid w:val="00A70BCE"/>
    <w:rsid w:val="00AC22A4"/>
    <w:rsid w:val="00B46C21"/>
    <w:rsid w:val="00B7506F"/>
    <w:rsid w:val="00BD1274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20663168022</izvorni_sadrzaj>
    <derivirana_varijabla naziv="DomainObject.Predmet.ProtustrankaFormatedOIB_1">  BRANITELJSKA ZADRUGA SOKOL, OIB 20663168022</derivirana_varijabla>
  </DomainObject.Predmet.ProtustrankaFormatedOIB>
  <DomainObject.Predmet.ProtustrankaFormatedWithAdress>
    <izvorni_sadrzaj> BRANITELJSKA ZADRUGA SOKOL, Ulica A. Mihanovića 20, 21260 Imotski</izvorni_sadrzaj>
    <derivirana_varijabla naziv="DomainObject.Predmet.ProtustrankaFormatedWithAdress_1"> BRANITELJSKA ZADRUGA SOKOL, Ulica A. Mihanovića 20, 21260 Imotski</derivirana_varijabla>
  </DomainObject.Predmet.ProtustrankaFormatedWithAdress>
  <DomainObject.Predmet.ProtustrankaFormatedWithAdressOIB>
    <izvorni_sadrzaj> BRANITELJSKA ZADRUGA SOKOL, OIB 20663168022, Ulica A. Mihanovića 20, 21260 Imotski</izvorni_sadrzaj>
    <derivirana_varijabla naziv="DomainObject.Predmet.ProtustrankaFormatedWithAdressOIB_1"> BRANITELJSKA ZADRUGA SOKOL, OIB 20663168022, Ulica A. Mihanovića 20, 21260 Imotski</derivirana_varijabla>
  </DomainObject.Predmet.ProtustrankaFormatedWithAdressOIB>
  <DomainObject.Predmet.ProtustrankaWithAdress>
    <izvorni_sadrzaj>BRANITELJSKA ZADRUGA SOKOL Ulica A. Mihanovića 20, 21260 Imotski</izvorni_sadrzaj>
    <derivirana_varijabla naziv="DomainObject.Predmet.ProtustrankaWithAdress_1">BRANITELJSKA ZADRUGA SOKOL Ulica A. Mihanovića 20, 21260 Imotski</derivirana_varijabla>
  </DomainObject.Predmet.ProtustrankaWithAdress>
  <DomainObject.Predmet.ProtustrankaWithAdressOIB>
    <izvorni_sadrzaj>BRANITELJSKA ZADRUGA SOKOL, OIB 20663168022, Ulica A. Mihanovića 20, 21260 Imotski</izvorni_sadrzaj>
    <derivirana_varijabla naziv="DomainObject.Predmet.ProtustrankaWithAdressOIB_1">BRANITELJSKA ZADRUGA SOKOL, OIB 20663168022, Ulica A. Mihanovića 20, 21260 Imotski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20663168022</izvorni_sadrzaj>
    <derivirana_varijabla naziv="DomainObject.Predmet.ProtustrankaNazivFormatedOIB_1">BRANITELJSKA ZADRUGA SOKOL, OIB 20663168022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23938.04</izvorni_sadrzaj>
    <derivirana_varijabla naziv="DomainObject.Predmet.TrenutnaVrijednost_1">23938.04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20663168022</item>
    </izvorni_sadrzaj>
    <derivirana_varijabla naziv="DomainObject.Predmet.ProtuStrankaListFormatedOIB_1">
      <item>BRANITELJSKA ZADRUGA SOKOL, OIB 20663168022</item>
    </derivirana_varijabla>
  </DomainObject.Predmet.ProtuStrankaListFormatedOIB>
  <DomainObject.Predmet.ProtuStrankaListFormatedWithAdress>
    <izvorni_sadrzaj>
      <item>BRANITELJSKA ZADRUGA SOKOL, Ulica A. Mihanovića 20, 21260 Imotski</item>
    </izvorni_sadrzaj>
    <derivirana_varijabla naziv="DomainObject.Predmet.ProtuStrankaListFormatedWithAdress_1">
      <item>BRANITELJSKA ZADRUGA SOKOL, Ulica A. Mihanovića 20, 21260 Imotski</item>
    </derivirana_varijabla>
  </DomainObject.Predmet.ProtuStrankaListFormatedWithAdress>
  <DomainObject.Predmet.ProtuStrankaListFormatedWithAdressOIB>
    <izvorni_sadrzaj>
      <item>BRANITELJSKA ZADRUGA SOKOL, OIB 20663168022, Ulica A. Mihanovića 20, 21260 Imotski</item>
    </izvorni_sadrzaj>
    <derivirana_varijabla naziv="DomainObject.Predmet.ProtuStrankaListFormatedWithAdressOIB_1">
      <item>BRANITELJSKA ZADRUGA SOKOL, OIB 20663168022, Ulica A. Mihanovića 20, 21260 Imotski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20663168022</item>
    </izvorni_sadrzaj>
    <derivirana_varijabla naziv="DomainObject.Predmet.ProtuStrankaListNazivFormatedOIB_1">
      <item>BRANITELJSKA ZADRUGA SOKOL, OIB 20663168022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SOKOL, OIB 20663168022, Ulica A. Mihanovića 20, 21260 Imotski</izvorni_sadrzaj>
    <derivirana_varijabla naziv="DomainObject.Predmet.ProtustrankaIDrugiAdressOIB_1">BRANITELJSKA ZADRUGA SOKOL, OIB 20663168022, Ulica A. Mihanovića 20,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SOKOL</item>
      <item>FINANCIJSKA AGENCIJA, RC SPLIT</item>
    </izvorni_sadrzaj>
    <derivirana_varijabla naziv="DomainObject.Predmet.SudioniciListNaziv_1">
      <item>BRANITELJSKA ZADRUGA SOKOL</item>
      <item>FINANCIJSKA AGENCIJA, RC SPLIT</item>
    </derivirana_varijabla>
  </DomainObject.Predmet.SudioniciListNaziv>
  <DomainObject.Predmet.SudioniciListAdressOIB>
    <izvorni_sadrzaj>
      <item>BRANITELJSKA ZADRUGA SOKOL, OIB 20663168022, Ulica A. Mihanovića 20,21260 Imotski</item>
      <item>FINANCIJSKA AGENCIJA, RC SPLIT, OIB 85821130368, Mažuranićevo šetalište 24 b,21000 Split</item>
    </izvorni_sadrzaj>
    <derivirana_varijabla naziv="DomainObject.Predmet.SudioniciListAdressOIB_1">
      <item>BRANITELJSKA ZADRUGA SOKOL, OIB 20663168022, Ulica A. Mihanovića 20,21260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20663168022</item>
      <item>, OIB 85821130368</item>
    </izvorni_sadrzaj>
    <derivirana_varijabla naziv="DomainObject.Predmet.SudioniciListNazivOIB_1">
      <item>, OIB 20663168022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1829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2017-10-18T08:02:00Z</dcterms:created>
  <dc:creator>Katarina Mikulić</dc:creator>
  <cp:lastModifiedBy>Katarina Mikulić</cp:lastModifiedBy>
  <cp:lastPrinted>2017-10-31T07:50:00Z</cp:lastPrinted>
  <dcterms:modified xmlns:xsi="http://www.w3.org/2001/XMLSchema-instance" xsi:type="dcterms:W3CDTF">2017-10-31T09:50:00Z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