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4491" w14:paraId="3594491" w:rsidRDefault="004B3E87" w:rsidP="004B3E87" w:rsidR="004B3E87" w:rsidRPr="007056CD">
      <w:pPr>
        <w:jc w:val="right"/>
        <w15:collapsed w:val="false"/>
      </w:pPr>
      <w:bookmarkStart w:name="_GoBack" w:id="0"/>
      <w:bookmarkEnd w:id="0"/>
      <w:r w:rsidRPr="007056CD">
        <w:tab/>
        <w:t>5 St-1</w:t>
      </w:r>
      <w:r w:rsidR="008F07FE" w:rsidRPr="007056CD">
        <w:t>341</w:t>
      </w:r>
      <w:r w:rsidRPr="007056CD">
        <w:t>/13</w:t>
      </w:r>
      <w:r w:rsidR="007056CD" w:rsidRPr="007056CD">
        <w:t>-</w:t>
      </w:r>
      <w:r w:rsidR="003401CA">
        <w:t>94</w:t>
      </w:r>
    </w:p>
    <w:p w:rsidRDefault="004B3E87" w:rsidP="004B3E87" w:rsidR="004B3E87" w:rsidRPr="007056CD"/>
    <w:p w:rsidRDefault="004B3E87" w:rsidP="004B3E87" w:rsidR="004B3E87" w:rsidRPr="007056CD">
      <w:pPr>
        <w:widowControl w:val="false"/>
        <w:jc w:val="both"/>
        <w:rPr>
          <w:lang w:eastAsia="en-US"/>
        </w:rPr>
      </w:pPr>
      <w:r w:rsidRPr="007056CD">
        <w:rPr>
          <w:lang w:eastAsia="en-US"/>
        </w:rPr>
        <w:t>REPUBLIKA HRVATSKA</w:t>
      </w:r>
    </w:p>
    <w:p w:rsidRDefault="004B3E87" w:rsidP="004B3E87" w:rsidR="004B3E87" w:rsidRPr="007056CD">
      <w:pPr>
        <w:widowControl w:val="false"/>
        <w:jc w:val="both"/>
        <w:rPr>
          <w:lang w:eastAsia="en-US"/>
        </w:rPr>
      </w:pPr>
      <w:r w:rsidRPr="007056CD">
        <w:rPr>
          <w:lang w:eastAsia="en-US"/>
        </w:rPr>
        <w:t>TRGOVAČKI SUD U ZAGREBU</w:t>
      </w:r>
    </w:p>
    <w:p w:rsidRDefault="004B3E87" w:rsidP="004B3E87" w:rsidR="004B3E87" w:rsidRPr="007056CD">
      <w:pPr>
        <w:widowControl w:val="false"/>
        <w:jc w:val="both"/>
        <w:rPr>
          <w:lang w:eastAsia="en-US"/>
        </w:rPr>
      </w:pPr>
      <w:r w:rsidRPr="007056CD">
        <w:rPr>
          <w:lang w:eastAsia="en-US"/>
        </w:rPr>
        <w:t>Zagreb, Amruševa 2/II</w:t>
      </w:r>
    </w:p>
    <w:p w:rsidRDefault="007056CD" w:rsidP="009B42FF" w:rsidR="007056CD" w:rsidRPr="007056CD">
      <w:pPr>
        <w:jc w:val="center"/>
      </w:pPr>
      <w:r w:rsidRPr="007056CD">
        <w:t>R E P U B L I K A  H R V A T S K A</w:t>
      </w:r>
    </w:p>
    <w:p w:rsidRDefault="007056CD" w:rsidP="004B3E87" w:rsidR="007056CD" w:rsidRPr="007056CD">
      <w:pPr>
        <w:widowControl w:val="false"/>
        <w:jc w:val="both"/>
        <w:rPr>
          <w:lang w:eastAsia="en-US"/>
        </w:rPr>
      </w:pPr>
    </w:p>
    <w:p w:rsidRDefault="0066571D" w:rsidP="0066571D" w:rsidR="0066571D" w:rsidRPr="007056CD">
      <w:pPr>
        <w:jc w:val="center"/>
      </w:pPr>
      <w:r w:rsidRPr="007056CD">
        <w:t>Z A K LJ U Č A K</w:t>
      </w:r>
    </w:p>
    <w:p w:rsidRDefault="004B3E87" w:rsidP="004B3E87" w:rsidR="004B3E87" w:rsidRPr="007056CD">
      <w:pPr>
        <w:jc w:val="both"/>
      </w:pPr>
    </w:p>
    <w:p w:rsidRDefault="004B3E87" w:rsidP="004B3E87" w:rsidR="004B3E87" w:rsidRPr="007056CD">
      <w:pPr>
        <w:jc w:val="both"/>
      </w:pPr>
      <w:r w:rsidRPr="007056CD">
        <w:tab/>
        <w:t xml:space="preserve">Trgovački sud u Zagrebu po stečajnom sucu toga suda dr. sc. Jeleni Čuveljak, u stečajnom postupku, nad dužnikom </w:t>
      </w:r>
      <w:r w:rsidR="008F07FE" w:rsidRPr="007056CD">
        <w:t>BIO-FRUCTUM d.o.o. u stečaju Zagreb, Velebitska 7,  OIB 72079131300</w:t>
      </w:r>
      <w:r w:rsidR="007056CD" w:rsidRPr="007056CD">
        <w:t>,</w:t>
      </w:r>
      <w:r w:rsidR="008F07FE" w:rsidRPr="007056CD">
        <w:t xml:space="preserve"> MBS 080621799</w:t>
      </w:r>
      <w:r w:rsidRPr="007056CD">
        <w:t>, na</w:t>
      </w:r>
      <w:r w:rsidR="0066571D" w:rsidRPr="007056CD">
        <w:t>kon ročišta za utvrđivanje vrijednosti nekretnina i očitovanja razlučnog vjerovnika,</w:t>
      </w:r>
      <w:r w:rsidRPr="007056CD">
        <w:t xml:space="preserve"> dana </w:t>
      </w:r>
      <w:r w:rsidR="0031735F" w:rsidRPr="007056CD">
        <w:t>29</w:t>
      </w:r>
      <w:r w:rsidR="009060A5" w:rsidRPr="007056CD">
        <w:t xml:space="preserve">. </w:t>
      </w:r>
      <w:r w:rsidR="0031735F" w:rsidRPr="007056CD">
        <w:t>rujna</w:t>
      </w:r>
      <w:r w:rsidR="009060A5" w:rsidRPr="007056CD">
        <w:t xml:space="preserve"> </w:t>
      </w:r>
      <w:r w:rsidRPr="007056CD">
        <w:t>201</w:t>
      </w:r>
      <w:r w:rsidR="00517BBB" w:rsidRPr="007056CD">
        <w:t>5</w:t>
      </w:r>
      <w:r w:rsidRPr="007056CD">
        <w:t>. godine</w:t>
      </w:r>
    </w:p>
    <w:p w:rsidRDefault="00A575E0" w:rsidP="00A455A6" w:rsidR="00A575E0" w:rsidRPr="007056CD">
      <w:pPr>
        <w:jc w:val="both"/>
      </w:pPr>
    </w:p>
    <w:p w:rsidRDefault="0066571D" w:rsidP="00061B9F" w:rsidR="00284F66" w:rsidRPr="007056CD">
      <w:pPr>
        <w:jc w:val="center"/>
      </w:pPr>
      <w:r w:rsidRPr="007056CD">
        <w:t>z</w:t>
      </w:r>
      <w:r w:rsidR="007056CD" w:rsidRPr="007056CD">
        <w:t xml:space="preserve"> </w:t>
      </w:r>
      <w:r w:rsidRPr="007056CD">
        <w:t>a</w:t>
      </w:r>
      <w:r w:rsidR="007056CD" w:rsidRPr="007056CD">
        <w:t xml:space="preserve"> </w:t>
      </w:r>
      <w:r w:rsidRPr="007056CD">
        <w:t>k</w:t>
      </w:r>
      <w:r w:rsidR="007056CD" w:rsidRPr="007056CD">
        <w:t xml:space="preserve"> </w:t>
      </w:r>
      <w:r w:rsidRPr="007056CD">
        <w:t>lj</w:t>
      </w:r>
      <w:r w:rsidR="007056CD" w:rsidRPr="007056CD">
        <w:t xml:space="preserve"> </w:t>
      </w:r>
      <w:r w:rsidRPr="007056CD">
        <w:t>u</w:t>
      </w:r>
      <w:r w:rsidR="007056CD" w:rsidRPr="007056CD">
        <w:t xml:space="preserve"> </w:t>
      </w:r>
      <w:r w:rsidRPr="007056CD">
        <w:t>č</w:t>
      </w:r>
      <w:r w:rsidR="007056CD" w:rsidRPr="007056CD">
        <w:t xml:space="preserve"> </w:t>
      </w:r>
      <w:r w:rsidRPr="007056CD">
        <w:t>i</w:t>
      </w:r>
      <w:r w:rsidR="007056CD" w:rsidRPr="007056CD">
        <w:t xml:space="preserve"> </w:t>
      </w:r>
      <w:r w:rsidR="00061B9F" w:rsidRPr="007056CD">
        <w:t xml:space="preserve">o </w:t>
      </w:r>
      <w:r w:rsidR="007056CD" w:rsidRPr="007056CD">
        <w:t xml:space="preserve"> </w:t>
      </w:r>
      <w:r w:rsidR="00061B9F" w:rsidRPr="007056CD">
        <w:t xml:space="preserve"> j e</w:t>
      </w:r>
    </w:p>
    <w:p w:rsidRDefault="00EF4D5D" w:rsidP="009725FC" w:rsidR="00EF4D5D" w:rsidRPr="007056CD">
      <w:pPr>
        <w:jc w:val="center"/>
        <w:rPr>
          <w:b/>
        </w:rPr>
      </w:pPr>
    </w:p>
    <w:p w:rsidRDefault="009F561F" w:rsidP="00D41A0D" w:rsidR="00D41A0D" w:rsidRPr="007056CD">
      <w:pPr>
        <w:ind w:hanging="720" w:left="720"/>
        <w:jc w:val="both"/>
      </w:pPr>
      <w:r w:rsidRPr="007056CD">
        <w:rPr>
          <w:b/>
        </w:rPr>
        <w:tab/>
      </w:r>
      <w:r w:rsidR="00D41A0D" w:rsidRPr="007056CD">
        <w:rPr>
          <w:b/>
        </w:rPr>
        <w:t>I</w:t>
      </w:r>
      <w:r w:rsidR="00D41A0D" w:rsidRPr="007056CD">
        <w:t xml:space="preserve">  Određena je prodaja u stečajnom postupku nekretnina u vlasništvu stečajnog </w:t>
      </w:r>
    </w:p>
    <w:p w:rsidRDefault="00D41A0D" w:rsidP="00D41A0D" w:rsidR="00D41A0D" w:rsidRPr="007056CD">
      <w:pPr>
        <w:ind w:hanging="12" w:left="720"/>
        <w:jc w:val="both"/>
      </w:pPr>
      <w:r w:rsidRPr="007056CD">
        <w:t>dužnika uz odgovarajuću primjenu odredaba Ovršnog zakona i to:</w:t>
      </w:r>
    </w:p>
    <w:p w:rsidRDefault="00D41A0D" w:rsidP="00D41A0D" w:rsidR="00D41A0D" w:rsidRPr="007056CD">
      <w:pPr>
        <w:ind w:hanging="720" w:left="720"/>
        <w:jc w:val="both"/>
      </w:pPr>
    </w:p>
    <w:p w:rsidRDefault="009F561F" w:rsidP="00D41A0D" w:rsidR="009725FC" w:rsidRPr="007056CD">
      <w:pPr>
        <w:ind w:hanging="720" w:left="720"/>
        <w:jc w:val="both"/>
      </w:pPr>
      <w:r w:rsidRPr="007056CD">
        <w:t xml:space="preserve">Nekretnine upisane pri Općinskom </w:t>
      </w:r>
      <w:r w:rsidR="00AD41C6" w:rsidRPr="007056CD">
        <w:t xml:space="preserve">sudu u </w:t>
      </w:r>
      <w:r w:rsidR="008F07FE" w:rsidRPr="007056CD">
        <w:t>Čakovcu</w:t>
      </w:r>
      <w:r w:rsidRPr="007056CD">
        <w:t xml:space="preserve"> </w:t>
      </w:r>
      <w:r w:rsidR="00373A9B" w:rsidRPr="007056CD">
        <w:t>i to</w:t>
      </w:r>
      <w:r w:rsidR="009725FC" w:rsidRPr="007056CD">
        <w:t>:</w:t>
      </w:r>
    </w:p>
    <w:p w:rsidRDefault="009725FC" w:rsidP="009725FC" w:rsidR="009725FC" w:rsidRPr="007056CD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</w:p>
    <w:p w:rsidRDefault="009725FC" w:rsidP="009725FC" w:rsidR="009725FC" w:rsidRPr="007056CD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7056CD">
        <w:rPr>
          <w:b/>
          <w:lang w:val="hr-HR"/>
        </w:rPr>
        <w:t>1.</w:t>
      </w:r>
      <w:r w:rsidR="00373A9B" w:rsidRPr="007056CD">
        <w:rPr>
          <w:b/>
          <w:lang w:val="hr-HR"/>
        </w:rPr>
        <w:t xml:space="preserve"> nekretnin</w:t>
      </w:r>
      <w:r w:rsidR="00B265D6" w:rsidRPr="007056CD">
        <w:rPr>
          <w:b/>
          <w:lang w:val="hr-HR"/>
        </w:rPr>
        <w:t>a</w:t>
      </w:r>
      <w:r w:rsidR="00373A9B" w:rsidRPr="007056CD">
        <w:rPr>
          <w:b/>
          <w:lang w:val="hr-HR"/>
        </w:rPr>
        <w:t xml:space="preserve"> upisane u </w:t>
      </w:r>
      <w:r w:rsidRPr="007056CD">
        <w:rPr>
          <w:b/>
          <w:lang w:val="hr-HR"/>
        </w:rPr>
        <w:t xml:space="preserve">zk. ul. br. 88 </w:t>
      </w:r>
      <w:r w:rsidRPr="007056CD">
        <w:rPr>
          <w:lang w:val="hr-HR"/>
        </w:rPr>
        <w:t xml:space="preserve">k.o. Krišanovac, k.č. br. 209/B/1 u naravi LIVADA I ORANICA OGRADA površine 2 jutra </w:t>
      </w:r>
      <w:r w:rsidR="00FB3894" w:rsidRPr="007056CD">
        <w:rPr>
          <w:lang w:val="hr-HR"/>
        </w:rPr>
        <w:t>2</w:t>
      </w:r>
      <w:r w:rsidRPr="007056CD">
        <w:rPr>
          <w:lang w:val="hr-HR"/>
        </w:rPr>
        <w:t>78 čhv. i to udio upisan pod 28. udio 60/3360, BIO-FRUCTUM D.O.O. ZAGREB, VELEBITSKA 7., OIB: 72079131300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9725FC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725FC" w:rsidP="009725FC" w:rsidR="009725FC" w:rsidRPr="007056CD">
            <w:pPr>
              <w:spacing w:lineRule="atLeast" w:line="269"/>
              <w:jc w:val="right"/>
            </w:pPr>
            <w:r w:rsidRPr="007056CD"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725FC" w:rsidP="009725FC" w:rsidR="009725FC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28.</w:t>
            </w:r>
            <w:r w:rsidRPr="007056CD">
              <w:br/>
              <w:t>Zaprimljeno 04.01.2011. broj Z-82/11 (Z-8094/10) </w:t>
            </w:r>
            <w:r w:rsidRPr="007056CD"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725FC" w:rsidP="009725FC" w:rsidR="009725FC" w:rsidRPr="007056CD">
            <w:pPr>
              <w:spacing w:lineRule="atLeast" w:line="269"/>
            </w:pPr>
            <w:r w:rsidRPr="007056CD"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725FC" w:rsidP="009725FC" w:rsidR="009725FC" w:rsidRPr="007056CD">
            <w:pPr>
              <w:spacing w:lineRule="atLeast" w:line="269"/>
            </w:pPr>
          </w:p>
        </w:tc>
      </w:tr>
      <w:tr w:rsidTr="009725FC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725FC" w:rsidP="009725FC" w:rsidR="009725FC" w:rsidRPr="007056CD">
            <w:pPr>
              <w:spacing w:lineRule="atLeast" w:line="269"/>
              <w:jc w:val="right"/>
            </w:pPr>
            <w:r w:rsidRPr="007056CD"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725FC" w:rsidP="009725FC" w:rsidR="009725FC" w:rsidRPr="007056CD">
            <w:pPr>
              <w:spacing w:lineRule="atLeast" w:line="269"/>
            </w:pPr>
            <w:r w:rsidRPr="007056CD"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725FC" w:rsidP="009725FC" w:rsidR="009725FC" w:rsidRPr="007056CD">
            <w:pPr>
              <w:spacing w:lineRule="atLeast" w:line="269"/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725FC" w:rsidP="009725FC" w:rsidR="009725FC" w:rsidRPr="007056CD">
            <w:pPr>
              <w:spacing w:lineRule="atLeast" w:line="269"/>
            </w:pPr>
          </w:p>
        </w:tc>
      </w:tr>
      <w:tr w:rsidTr="009725FC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725FC" w:rsidP="009725FC" w:rsidR="009725FC" w:rsidRPr="007056CD">
            <w:pPr>
              <w:spacing w:lineRule="atLeast" w:line="269"/>
              <w:jc w:val="right"/>
            </w:pPr>
            <w:r w:rsidRPr="007056CD"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725FC" w:rsidP="009725FC" w:rsidR="009725FC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28.</w:t>
            </w:r>
            <w:r w:rsidRPr="007056CD">
              <w:br/>
              <w:t>Zaprimljeno 04.01.2011. broj Z-82/11 (Z-8094/10) </w:t>
            </w:r>
            <w:r w:rsidRPr="007056CD"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725FC" w:rsidP="009725FC" w:rsidR="009725FC" w:rsidRPr="007056CD">
            <w:pPr>
              <w:spacing w:lineRule="atLeast" w:line="269"/>
            </w:pPr>
            <w:r w:rsidRPr="007056CD"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725FC" w:rsidP="009725FC" w:rsidR="009725FC" w:rsidRPr="007056CD">
            <w:pPr>
              <w:spacing w:lineRule="atLeast" w:line="269"/>
            </w:pPr>
          </w:p>
        </w:tc>
      </w:tr>
      <w:tr w:rsidTr="009725FC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725FC" w:rsidP="009725FC" w:rsidR="009725FC" w:rsidRPr="007056CD">
            <w:pPr>
              <w:spacing w:lineRule="atLeast" w:line="269"/>
              <w:jc w:val="right"/>
            </w:pPr>
            <w:r w:rsidRPr="007056CD"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725FC" w:rsidP="009725FC" w:rsidR="009725FC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28.</w:t>
            </w:r>
            <w:r w:rsidRPr="007056CD">
              <w:br/>
              <w:t>Zaprimljeno 04.01.2011. broj Z-82/11 (Z-8094/10) </w:t>
            </w:r>
            <w:r w:rsidRPr="007056CD"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725FC" w:rsidP="009725FC" w:rsidR="009725FC" w:rsidRPr="007056CD">
            <w:pPr>
              <w:spacing w:lineRule="atLeast" w:line="269"/>
            </w:pPr>
            <w:r w:rsidRPr="007056CD"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9725FC" w:rsidP="009725FC" w:rsidR="009725FC" w:rsidRPr="007056CD"/>
        </w:tc>
      </w:tr>
    </w:tbl>
    <w:p w:rsidRDefault="009725FC" w:rsidP="00906D98" w:rsidR="009F561F" w:rsidRPr="007056CD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7056CD">
        <w:rPr>
          <w:lang w:val="hr-HR"/>
        </w:rPr>
        <w:tab/>
      </w:r>
      <w:r w:rsidRPr="007056CD">
        <w:rPr>
          <w:lang w:val="hr-HR"/>
        </w:rPr>
        <w:tab/>
      </w:r>
    </w:p>
    <w:p w:rsidRDefault="00D41A0D" w:rsidP="00D41A0D" w:rsidR="00D41A0D" w:rsidRPr="007056CD">
      <w:pPr>
        <w:pStyle w:val="tekst"/>
        <w:spacing w:afterAutospacing="false" w:after="0" w:beforeAutospacing="false" w:before="0"/>
        <w:ind w:firstLine="708"/>
        <w:jc w:val="both"/>
      </w:pPr>
      <w:r w:rsidRPr="007056CD">
        <w:lastRenderedPageBreak/>
        <w:t xml:space="preserve">Utvrđuje se vrijednost nekretnine u iznosu od </w:t>
      </w:r>
      <w:r w:rsidR="002A7770" w:rsidRPr="007056CD">
        <w:t>1.818,82</w:t>
      </w:r>
      <w:r w:rsidRPr="007056CD">
        <w:t xml:space="preserve"> kuna.</w:t>
      </w:r>
    </w:p>
    <w:p w:rsidRDefault="00DD43E4" w:rsidP="00906D98" w:rsidR="00DD43E4" w:rsidRPr="007056CD">
      <w:pPr>
        <w:pStyle w:val="tekst"/>
        <w:spacing w:afterAutospacing="false" w:after="0" w:beforeAutospacing="false" w:before="0"/>
        <w:ind w:firstLine="709"/>
        <w:jc w:val="both"/>
        <w:rPr>
          <w:b/>
          <w:lang w:val="hr-HR"/>
        </w:rPr>
      </w:pPr>
    </w:p>
    <w:p w:rsidRDefault="00DD43E4" w:rsidP="00DD43E4" w:rsidR="00DD43E4" w:rsidRPr="007056CD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7056CD">
        <w:rPr>
          <w:b/>
          <w:lang w:val="hr-HR"/>
        </w:rPr>
        <w:t xml:space="preserve">2. nekretnina upisane u zk. ul. br. 88 </w:t>
      </w:r>
      <w:r w:rsidRPr="007056CD">
        <w:rPr>
          <w:lang w:val="hr-HR"/>
        </w:rPr>
        <w:t>k.o. Krišanovac, k.č. br. 209/B/2 u naravi ORANICA OGRADA površine 785</w:t>
      </w:r>
      <w:r w:rsidRPr="007056CD">
        <w:rPr>
          <w:lang w:val="hr-HR"/>
        </w:rPr>
        <w:tab/>
        <w:t xml:space="preserve"> m2. i to udio upisan pod 28. udio 60/3360, </w:t>
      </w:r>
      <w:r w:rsidRPr="007056CD">
        <w:rPr>
          <w:lang w:val="hr-HR"/>
        </w:rPr>
        <w:tab/>
        <w:t>BIO-FRUCTUM D.O.O. ZAGREB, VELEBITSKA 7., OIB: 72079131300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0743C2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D43E4" w:rsidP="000743C2" w:rsidR="00DD43E4" w:rsidRPr="007056CD">
            <w:pPr>
              <w:spacing w:lineRule="atLeast" w:line="269"/>
              <w:jc w:val="right"/>
            </w:pPr>
            <w:r w:rsidRPr="007056CD"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D43E4" w:rsidP="000743C2" w:rsidR="00DD43E4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28.</w:t>
            </w:r>
            <w:r w:rsidRPr="007056CD">
              <w:br/>
              <w:t>Zaprimljeno 04.01.2011. broj Z-82/11 (Z-8094/10) </w:t>
            </w:r>
            <w:r w:rsidRPr="007056CD"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D43E4" w:rsidP="000743C2" w:rsidR="00DD43E4" w:rsidRPr="007056CD">
            <w:pPr>
              <w:spacing w:lineRule="atLeast" w:line="269"/>
            </w:pPr>
            <w:r w:rsidRPr="007056CD"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D43E4" w:rsidP="000743C2" w:rsidR="00DD43E4" w:rsidRPr="007056CD">
            <w:pPr>
              <w:spacing w:lineRule="atLeast" w:line="269"/>
            </w:pPr>
          </w:p>
        </w:tc>
      </w:tr>
      <w:tr w:rsidTr="000743C2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D43E4" w:rsidP="000743C2" w:rsidR="00DD43E4" w:rsidRPr="007056CD">
            <w:pPr>
              <w:spacing w:lineRule="atLeast" w:line="269"/>
              <w:jc w:val="right"/>
            </w:pPr>
            <w:r w:rsidRPr="007056CD"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D43E4" w:rsidP="000743C2" w:rsidR="00DD43E4" w:rsidRPr="007056CD">
            <w:pPr>
              <w:spacing w:lineRule="atLeast" w:line="269"/>
            </w:pPr>
            <w:r w:rsidRPr="007056CD"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D43E4" w:rsidP="000743C2" w:rsidR="00DD43E4" w:rsidRPr="007056CD">
            <w:pPr>
              <w:spacing w:lineRule="atLeast" w:line="269"/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D43E4" w:rsidP="000743C2" w:rsidR="00DD43E4" w:rsidRPr="007056CD">
            <w:pPr>
              <w:spacing w:lineRule="atLeast" w:line="269"/>
            </w:pPr>
          </w:p>
        </w:tc>
      </w:tr>
      <w:tr w:rsidTr="000743C2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D43E4" w:rsidP="000743C2" w:rsidR="00DD43E4" w:rsidRPr="007056CD">
            <w:pPr>
              <w:spacing w:lineRule="atLeast" w:line="269"/>
              <w:jc w:val="right"/>
            </w:pPr>
            <w:r w:rsidRPr="007056CD"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D43E4" w:rsidP="000743C2" w:rsidR="00DD43E4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28.</w:t>
            </w:r>
            <w:r w:rsidRPr="007056CD">
              <w:br/>
              <w:t>Zaprimljeno 04.01.2011. broj Z-82/11 (Z-8094/10) </w:t>
            </w:r>
            <w:r w:rsidRPr="007056CD"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D43E4" w:rsidP="000743C2" w:rsidR="00DD43E4" w:rsidRPr="007056CD">
            <w:pPr>
              <w:spacing w:lineRule="atLeast" w:line="269"/>
            </w:pPr>
            <w:r w:rsidRPr="007056CD"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D43E4" w:rsidP="000743C2" w:rsidR="00DD43E4" w:rsidRPr="007056CD">
            <w:pPr>
              <w:spacing w:lineRule="atLeast" w:line="269"/>
            </w:pPr>
          </w:p>
        </w:tc>
      </w:tr>
      <w:tr w:rsidTr="000743C2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D43E4" w:rsidP="000743C2" w:rsidR="00DD43E4" w:rsidRPr="007056CD">
            <w:pPr>
              <w:spacing w:lineRule="atLeast" w:line="269"/>
              <w:jc w:val="right"/>
            </w:pPr>
            <w:r w:rsidRPr="007056CD"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D43E4" w:rsidP="000743C2" w:rsidR="00DD43E4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28.</w:t>
            </w:r>
            <w:r w:rsidRPr="007056CD">
              <w:br/>
              <w:t>Zaprimljeno 04.01.2011. broj Z-82/11 (Z-8094/10) </w:t>
            </w:r>
            <w:r w:rsidRPr="007056CD"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D43E4" w:rsidP="000743C2" w:rsidR="00DD43E4" w:rsidRPr="007056CD">
            <w:pPr>
              <w:spacing w:lineRule="atLeast" w:line="269"/>
            </w:pPr>
            <w:r w:rsidRPr="007056CD"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DD43E4" w:rsidP="000743C2" w:rsidR="00DD43E4" w:rsidRPr="007056CD"/>
        </w:tc>
      </w:tr>
    </w:tbl>
    <w:p w:rsidRDefault="00DD43E4" w:rsidP="00906D98" w:rsidR="00DD43E4" w:rsidRPr="007056CD">
      <w:pPr>
        <w:pStyle w:val="tekst"/>
        <w:spacing w:afterAutospacing="false" w:after="0" w:beforeAutospacing="false" w:before="0"/>
        <w:ind w:firstLine="709"/>
        <w:jc w:val="both"/>
        <w:rPr>
          <w:b/>
          <w:lang w:val="hr-HR"/>
        </w:rPr>
      </w:pPr>
    </w:p>
    <w:p w:rsidRDefault="00D41A0D" w:rsidP="00D41A0D" w:rsidR="00D41A0D" w:rsidRPr="007056CD">
      <w:pPr>
        <w:pStyle w:val="tekst"/>
        <w:spacing w:afterAutospacing="false" w:after="0" w:beforeAutospacing="false" w:before="0"/>
        <w:ind w:firstLine="708"/>
        <w:jc w:val="both"/>
      </w:pPr>
      <w:r w:rsidRPr="007056CD">
        <w:t xml:space="preserve">Utvrđuje se vrijednost nekretnine u iznosu od </w:t>
      </w:r>
      <w:r w:rsidR="002A7770" w:rsidRPr="007056CD">
        <w:t>6.766,70</w:t>
      </w:r>
      <w:r w:rsidRPr="007056CD">
        <w:t xml:space="preserve"> kuna.</w:t>
      </w:r>
    </w:p>
    <w:p w:rsidRDefault="00D41A0D" w:rsidP="00906D98" w:rsidR="00D41A0D" w:rsidRPr="007056CD">
      <w:pPr>
        <w:pStyle w:val="tekst"/>
        <w:spacing w:afterAutospacing="false" w:after="0" w:beforeAutospacing="false" w:before="0"/>
        <w:ind w:firstLine="709"/>
        <w:jc w:val="both"/>
        <w:rPr>
          <w:b/>
          <w:lang w:val="hr-HR"/>
        </w:rPr>
      </w:pPr>
    </w:p>
    <w:p w:rsidRDefault="00DD43E4" w:rsidP="00906D98" w:rsidR="00906D98" w:rsidRPr="007056CD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7056CD">
        <w:rPr>
          <w:b/>
          <w:lang w:val="hr-HR"/>
        </w:rPr>
        <w:t>3</w:t>
      </w:r>
      <w:r w:rsidR="009725FC" w:rsidRPr="007056CD">
        <w:rPr>
          <w:b/>
          <w:lang w:val="hr-HR"/>
        </w:rPr>
        <w:t xml:space="preserve">. </w:t>
      </w:r>
      <w:r w:rsidR="00906D98" w:rsidRPr="007056CD">
        <w:rPr>
          <w:b/>
          <w:lang w:val="hr-HR"/>
        </w:rPr>
        <w:t xml:space="preserve">nekretnina upisane u zk. ul. br. 48 </w:t>
      </w:r>
      <w:r w:rsidR="00906D98" w:rsidRPr="007056CD">
        <w:rPr>
          <w:lang w:val="hr-HR"/>
        </w:rPr>
        <w:t xml:space="preserve">k.o. Krišanovac, k.č. br. 264/2 u naravi ORANICA JURJEVSKI PUT, površine 610 čhv i to udio upisan pod </w:t>
      </w:r>
      <w:r w:rsidR="00FB3894" w:rsidRPr="007056CD">
        <w:rPr>
          <w:lang w:val="hr-HR"/>
        </w:rPr>
        <w:t>3</w:t>
      </w:r>
      <w:r w:rsidR="00906D98" w:rsidRPr="007056CD">
        <w:rPr>
          <w:lang w:val="hr-HR"/>
        </w:rPr>
        <w:t xml:space="preserve">. udio 1/2 </w:t>
      </w:r>
      <w:r w:rsidR="00906D98" w:rsidRPr="007056CD">
        <w:rPr>
          <w:lang w:val="hr-HR"/>
        </w:rPr>
        <w:tab/>
        <w:t>BIO-FRUCTUM D.O.O. ZAGREB, VELEBITSKA 7., OIB: 72079131300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906D98" w:rsidR="007056CD" w:rsidRPr="007056CD">
        <w:trPr>
          <w:gridAfter w:val="3"/>
        </w:trPr>
        <w:tc>
          <w:tcPr>
            <w:tcW w:type="auto" w:w="0"/>
            <w:shd w:fill="FFFFFF" w:color="auto" w:val="clear"/>
            <w:vAlign w:val="center"/>
            <w:hideMark/>
          </w:tcPr>
          <w:p w:rsidRDefault="00906D98" w:rsidP="00906D98" w:rsidR="00906D98" w:rsidRPr="007056CD">
            <w:pPr>
              <w:spacing w:lineRule="atLeast" w:line="269"/>
            </w:pPr>
          </w:p>
        </w:tc>
      </w:tr>
      <w:tr w:rsidTr="00906D98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  <w:jc w:val="right"/>
            </w:pPr>
            <w:r w:rsidRPr="007056CD"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</w:p>
        </w:tc>
      </w:tr>
      <w:tr w:rsidTr="00906D98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  <w:jc w:val="right"/>
            </w:pPr>
            <w:r w:rsidRPr="007056CD"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</w:p>
        </w:tc>
      </w:tr>
      <w:tr w:rsidTr="00906D98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  <w:jc w:val="right"/>
            </w:pPr>
            <w:r w:rsidRPr="007056CD"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 xml:space="preserve">Zabilježuje se zasnivanje zajedničke hipoteke u glavnom z.k.ul.br. 88 k.o. </w:t>
            </w:r>
            <w:r w:rsidRPr="007056CD">
              <w:lastRenderedPageBreak/>
              <w:t>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lastRenderedPageBreak/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</w:p>
        </w:tc>
      </w:tr>
      <w:tr w:rsidTr="00906D98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  <w:jc w:val="right"/>
            </w:pPr>
            <w:r w:rsidRPr="007056CD">
              <w:lastRenderedPageBreak/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906D98" w:rsidP="00906D98" w:rsidR="00906D98" w:rsidRPr="007056CD"/>
        </w:tc>
      </w:tr>
    </w:tbl>
    <w:p w:rsidRDefault="00D41A0D" w:rsidP="00D41A0D" w:rsidR="00D41A0D" w:rsidRPr="007056CD">
      <w:pPr>
        <w:pStyle w:val="tekst"/>
        <w:spacing w:afterAutospacing="false" w:after="0" w:beforeAutospacing="false" w:before="0"/>
        <w:ind w:firstLine="708"/>
        <w:jc w:val="both"/>
      </w:pPr>
      <w:r w:rsidRPr="007056CD">
        <w:t xml:space="preserve">Utvrđuje se vrijednost nekretnine u iznosu od </w:t>
      </w:r>
      <w:r w:rsidR="002A7770" w:rsidRPr="007056CD">
        <w:t>9.354,96</w:t>
      </w:r>
      <w:r w:rsidRPr="007056CD">
        <w:t xml:space="preserve"> kuna.</w:t>
      </w:r>
    </w:p>
    <w:p w:rsidRDefault="008F07FE" w:rsidP="009725FC" w:rsidR="008F07FE" w:rsidRPr="007056CD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</w:p>
    <w:p w:rsidRDefault="00DD43E4" w:rsidP="00906D98" w:rsidR="00906D98" w:rsidRPr="007056CD">
      <w:pPr>
        <w:pStyle w:val="tekst"/>
        <w:ind w:firstLine="708"/>
        <w:rPr>
          <w:lang w:val="hr-HR"/>
        </w:rPr>
      </w:pPr>
      <w:r w:rsidRPr="007056CD">
        <w:rPr>
          <w:b/>
          <w:lang w:val="hr-HR"/>
        </w:rPr>
        <w:t>4</w:t>
      </w:r>
      <w:r w:rsidR="00906D98" w:rsidRPr="007056CD">
        <w:rPr>
          <w:b/>
          <w:lang w:val="hr-HR"/>
        </w:rPr>
        <w:t>. nekretnina upisane u zk. ul. br. 393</w:t>
      </w:r>
      <w:r w:rsidR="00906D98" w:rsidRPr="007056CD">
        <w:rPr>
          <w:lang w:val="hr-HR"/>
        </w:rPr>
        <w:t xml:space="preserve"> k.o. Krišanovac, k.č. br. 265 u naravi ORANICA JURJEVSKI PUT brezje, površine 1 jutar 304 čhv i to udio upisan pod </w:t>
      </w:r>
      <w:r w:rsidR="00FB3894" w:rsidRPr="007056CD">
        <w:rPr>
          <w:lang w:val="hr-HR"/>
        </w:rPr>
        <w:t>3</w:t>
      </w:r>
      <w:r w:rsidR="00906D98" w:rsidRPr="007056CD">
        <w:rPr>
          <w:lang w:val="hr-HR"/>
        </w:rPr>
        <w:t>. udio 1/2 BIO-FRUCTUM D.O.O. ZAGREB, VELEBITSKA 7., OIB: 72079131300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906D98" w:rsidR="007056CD" w:rsidRPr="007056CD">
        <w:trPr>
          <w:gridAfter w:val="3"/>
        </w:trPr>
        <w:tc>
          <w:tcPr>
            <w:tcW w:type="auto" w:w="0"/>
            <w:shd w:fill="FFFFFF" w:color="auto" w:val="clear"/>
            <w:vAlign w:val="center"/>
            <w:hideMark/>
          </w:tcPr>
          <w:p w:rsidRDefault="00906D98" w:rsidP="00906D98" w:rsidR="00906D98" w:rsidRPr="007056CD">
            <w:pPr>
              <w:spacing w:lineRule="atLeast" w:line="269"/>
            </w:pPr>
          </w:p>
        </w:tc>
      </w:tr>
      <w:tr w:rsidTr="00906D98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  <w:jc w:val="right"/>
            </w:pPr>
            <w:r w:rsidRPr="007056CD"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rPr>
                <w:b/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</w:p>
        </w:tc>
      </w:tr>
      <w:tr w:rsidTr="00906D98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  <w:jc w:val="right"/>
            </w:pPr>
            <w:r w:rsidRPr="007056CD"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</w:p>
        </w:tc>
      </w:tr>
      <w:tr w:rsidTr="00906D98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  <w:jc w:val="right"/>
            </w:pPr>
            <w:r w:rsidRPr="007056CD"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</w:p>
        </w:tc>
      </w:tr>
      <w:tr w:rsidTr="00906D98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  <w:jc w:val="right"/>
            </w:pPr>
            <w:r w:rsidRPr="007056CD"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906D98" w:rsidP="00906D98" w:rsidR="00906D98" w:rsidRPr="007056CD"/>
        </w:tc>
      </w:tr>
    </w:tbl>
    <w:p w:rsidRDefault="00D41A0D" w:rsidP="00D41A0D" w:rsidR="00D41A0D" w:rsidRPr="007056CD">
      <w:pPr>
        <w:pStyle w:val="tekst"/>
        <w:spacing w:afterAutospacing="false" w:after="0" w:beforeAutospacing="false" w:before="0"/>
        <w:ind w:firstLine="708"/>
        <w:jc w:val="both"/>
      </w:pPr>
      <w:r w:rsidRPr="007056CD">
        <w:t xml:space="preserve">Utvrđuje se vrijednost nekretnine u iznosu od </w:t>
      </w:r>
      <w:r w:rsidR="002A7770" w:rsidRPr="007056CD">
        <w:t>29</w:t>
      </w:r>
      <w:r w:rsidRPr="007056CD">
        <w:t>.</w:t>
      </w:r>
      <w:r w:rsidR="002A7770" w:rsidRPr="007056CD">
        <w:t>199</w:t>
      </w:r>
      <w:r w:rsidRPr="007056CD">
        <w:t>,</w:t>
      </w:r>
      <w:r w:rsidR="002A7770" w:rsidRPr="007056CD">
        <w:t>74</w:t>
      </w:r>
      <w:r w:rsidRPr="007056CD">
        <w:t xml:space="preserve"> kuna.</w:t>
      </w:r>
    </w:p>
    <w:p w:rsidRDefault="00DD43E4" w:rsidP="00906D98" w:rsidR="00906D98" w:rsidRPr="007056CD">
      <w:pPr>
        <w:pStyle w:val="tekst"/>
        <w:ind w:firstLine="708"/>
        <w:rPr>
          <w:lang w:val="hr-HR"/>
        </w:rPr>
      </w:pPr>
      <w:r w:rsidRPr="007056CD">
        <w:rPr>
          <w:b/>
          <w:lang w:val="hr-HR"/>
        </w:rPr>
        <w:t>5</w:t>
      </w:r>
      <w:r w:rsidR="00906D98" w:rsidRPr="007056CD">
        <w:rPr>
          <w:b/>
          <w:lang w:val="hr-HR"/>
        </w:rPr>
        <w:t>. nekretnina upisane u zk. ul. br. 423</w:t>
      </w:r>
      <w:r w:rsidR="00906D98" w:rsidRPr="007056CD">
        <w:rPr>
          <w:lang w:val="hr-HR"/>
        </w:rPr>
        <w:t xml:space="preserve"> k.o. Krišanovac, k.č. br. 260 u naravi ORANICA ŠTUK U BREZJU, površine 1475 čhv i to udio upisan pod </w:t>
      </w:r>
      <w:r w:rsidR="00FB3894" w:rsidRPr="007056CD">
        <w:rPr>
          <w:lang w:val="hr-HR"/>
        </w:rPr>
        <w:t>3</w:t>
      </w:r>
      <w:r w:rsidR="00906D98" w:rsidRPr="007056CD">
        <w:rPr>
          <w:lang w:val="hr-HR"/>
        </w:rPr>
        <w:t>. udio 1/2 BIO-FRUCTUM D.O.O. ZAGREB, VELEBITSKA 7., OIB: 72079131300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906D98" w:rsidR="007056CD" w:rsidRPr="007056CD">
        <w:trPr>
          <w:gridAfter w:val="3"/>
        </w:trPr>
        <w:tc>
          <w:tcPr>
            <w:tcW w:type="auto" w:w="0"/>
            <w:shd w:fill="FFFFFF" w:color="auto" w:val="clear"/>
            <w:vAlign w:val="center"/>
            <w:hideMark/>
          </w:tcPr>
          <w:p w:rsidRDefault="00906D98" w:rsidP="00906D98" w:rsidR="00906D98" w:rsidRPr="007056CD">
            <w:pPr>
              <w:spacing w:lineRule="atLeast" w:line="269"/>
            </w:pPr>
          </w:p>
        </w:tc>
      </w:tr>
      <w:tr w:rsidTr="00906D98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  <w:jc w:val="right"/>
            </w:pPr>
            <w:r w:rsidRPr="007056CD"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 xml:space="preserve"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</w:t>
            </w:r>
            <w:r w:rsidRPr="007056CD">
              <w:lastRenderedPageBreak/>
              <w:t>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lastRenderedPageBreak/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</w:p>
        </w:tc>
      </w:tr>
      <w:tr w:rsidTr="00906D98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  <w:jc w:val="right"/>
            </w:pPr>
            <w:r w:rsidRPr="007056CD">
              <w:lastRenderedPageBreak/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</w:p>
        </w:tc>
      </w:tr>
      <w:tr w:rsidTr="00906D98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  <w:jc w:val="right"/>
            </w:pPr>
            <w:r w:rsidRPr="007056CD"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</w:p>
        </w:tc>
      </w:tr>
      <w:tr w:rsidTr="00906D98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  <w:jc w:val="right"/>
            </w:pPr>
            <w:r w:rsidRPr="007056CD"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906D98" w:rsidP="00906D98" w:rsidR="00906D98" w:rsidRPr="007056CD"/>
        </w:tc>
      </w:tr>
    </w:tbl>
    <w:p w:rsidRDefault="00D41A0D" w:rsidP="00D41A0D" w:rsidR="00D41A0D" w:rsidRPr="007056CD">
      <w:pPr>
        <w:pStyle w:val="tekst"/>
        <w:spacing w:afterAutospacing="false" w:after="0" w:beforeAutospacing="false" w:before="0"/>
        <w:ind w:firstLine="708"/>
        <w:jc w:val="both"/>
      </w:pPr>
      <w:r w:rsidRPr="007056CD">
        <w:t xml:space="preserve">Utvrđuje se vrijednost nekretnine u iznosu od </w:t>
      </w:r>
      <w:r w:rsidR="002A7770" w:rsidRPr="007056CD">
        <w:t>22</w:t>
      </w:r>
      <w:r w:rsidRPr="007056CD">
        <w:t>.</w:t>
      </w:r>
      <w:r w:rsidR="002A7770" w:rsidRPr="007056CD">
        <w:t>886</w:t>
      </w:r>
      <w:r w:rsidRPr="007056CD">
        <w:t>,</w:t>
      </w:r>
      <w:r w:rsidR="002A7770" w:rsidRPr="007056CD">
        <w:t>1</w:t>
      </w:r>
      <w:r w:rsidRPr="007056CD">
        <w:t>0 kuna.</w:t>
      </w:r>
    </w:p>
    <w:p w:rsidRDefault="00DD43E4" w:rsidP="00906D98" w:rsidR="00906D98" w:rsidRPr="007056CD">
      <w:pPr>
        <w:pStyle w:val="tekst"/>
        <w:ind w:firstLine="708"/>
        <w:rPr>
          <w:lang w:val="hr-HR"/>
        </w:rPr>
      </w:pPr>
      <w:r w:rsidRPr="007056CD">
        <w:rPr>
          <w:b/>
          <w:lang w:val="hr-HR"/>
        </w:rPr>
        <w:t>6</w:t>
      </w:r>
      <w:r w:rsidR="00906D98" w:rsidRPr="007056CD">
        <w:rPr>
          <w:b/>
          <w:lang w:val="hr-HR"/>
        </w:rPr>
        <w:t>. nekretnina upisane u zk. ul. br. 454</w:t>
      </w:r>
      <w:r w:rsidR="00906D98" w:rsidRPr="007056CD">
        <w:rPr>
          <w:lang w:val="hr-HR"/>
        </w:rPr>
        <w:t xml:space="preserve"> k.o. Krišanovac, k.č. br. 258 u naravi ORANICA ŠTUK, površine 1 jutro 183 čhv i to udio upisan pod </w:t>
      </w:r>
      <w:r w:rsidR="00FB3894" w:rsidRPr="007056CD">
        <w:rPr>
          <w:lang w:val="hr-HR"/>
        </w:rPr>
        <w:t>3</w:t>
      </w:r>
      <w:r w:rsidR="00906D98" w:rsidRPr="007056CD">
        <w:rPr>
          <w:lang w:val="hr-HR"/>
        </w:rPr>
        <w:t>. udio 1/2 BIO-FRUCTUM D.O.O. ZAGREB, VELEBITSKA 7., OIB: 72079131300 a na kojem udjelu su na listu C upisani sljedeći tereti:</w:t>
      </w:r>
    </w:p>
    <w:tbl>
      <w:tblPr>
        <w:tblW w:type="dxa" w:w="9585"/>
        <w:shd w:fill="FFFFFF" w:color="auto" w:val="clear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906D98" w:rsidR="007056CD" w:rsidRPr="007056CD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  <w:jc w:val="right"/>
            </w:pPr>
            <w:r w:rsidRPr="007056CD">
              <w:t>1.1.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t>222.870,19 KN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</w:p>
        </w:tc>
      </w:tr>
      <w:tr w:rsidTr="00906D98" w:rsidR="007056CD" w:rsidRPr="007056CD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  <w:jc w:val="right"/>
            </w:pPr>
            <w:r w:rsidRPr="007056CD">
              <w:t>1.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t>REPUBLIKA HRVATSKA, MINISTARSTVO FINANCIJA, POREZNA UPRAVA, PODRUČNI URED ZAGREB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</w:p>
        </w:tc>
      </w:tr>
      <w:tr w:rsidTr="00906D98" w:rsidR="007056CD" w:rsidRPr="007056CD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  <w:jc w:val="right"/>
            </w:pPr>
            <w:r w:rsidRPr="007056CD">
              <w:t>1.2.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t> 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</w:p>
        </w:tc>
      </w:tr>
      <w:tr w:rsidTr="00906D98" w:rsidR="007056CD" w:rsidRPr="007056CD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  <w:jc w:val="right"/>
            </w:pPr>
            <w:r w:rsidRPr="007056CD">
              <w:t>1.3.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06D98" w:rsidP="00906D98" w:rsidR="00906D98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Zabilježuje se ovršivost gornje tražbine.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906D98" w:rsidP="00906D98" w:rsidR="00906D98" w:rsidRPr="007056CD"/>
        </w:tc>
        <w:tc>
          <w:tcPr>
            <w:tcW w:type="auto" w:w="0"/>
            <w:shd w:fill="FFFFFF" w:color="auto" w:val="clear"/>
            <w:vAlign w:val="center"/>
            <w:hideMark/>
          </w:tcPr>
          <w:p w:rsidRDefault="00906D98" w:rsidP="00906D98" w:rsidR="00906D98" w:rsidRPr="007056CD"/>
        </w:tc>
      </w:tr>
    </w:tbl>
    <w:p w:rsidRDefault="00D41A0D" w:rsidP="00D41A0D" w:rsidR="00D41A0D" w:rsidRPr="007056CD">
      <w:pPr>
        <w:pStyle w:val="tekst"/>
        <w:spacing w:afterAutospacing="false" w:after="0" w:beforeAutospacing="false" w:before="0"/>
        <w:ind w:firstLine="708"/>
        <w:jc w:val="both"/>
      </w:pPr>
      <w:r w:rsidRPr="007056CD">
        <w:t xml:space="preserve">Utvrđuje se vrijednost nekretnine u iznosu od </w:t>
      </w:r>
      <w:r w:rsidR="002A7770" w:rsidRPr="007056CD">
        <w:t>27</w:t>
      </w:r>
      <w:r w:rsidRPr="007056CD">
        <w:t>.</w:t>
      </w:r>
      <w:r w:rsidR="002A7770" w:rsidRPr="007056CD">
        <w:t>344</w:t>
      </w:r>
      <w:r w:rsidRPr="007056CD">
        <w:t>,</w:t>
      </w:r>
      <w:r w:rsidR="002A7770" w:rsidRPr="007056CD">
        <w:t>08</w:t>
      </w:r>
      <w:r w:rsidRPr="007056CD">
        <w:t xml:space="preserve"> kuna.</w:t>
      </w:r>
    </w:p>
    <w:p w:rsidRDefault="00DD43E4" w:rsidP="00906D98" w:rsidR="00906D98" w:rsidRPr="007056CD">
      <w:pPr>
        <w:pStyle w:val="tekst"/>
        <w:ind w:firstLine="708"/>
        <w:rPr>
          <w:lang w:val="hr-HR"/>
        </w:rPr>
      </w:pPr>
      <w:r w:rsidRPr="007056CD">
        <w:rPr>
          <w:b/>
          <w:lang w:val="hr-HR"/>
        </w:rPr>
        <w:t>7</w:t>
      </w:r>
      <w:r w:rsidR="00906D98" w:rsidRPr="007056CD">
        <w:rPr>
          <w:b/>
          <w:lang w:val="hr-HR"/>
        </w:rPr>
        <w:t xml:space="preserve">. nekretnina upisane u zk. ul. br. </w:t>
      </w:r>
      <w:r w:rsidR="00520363" w:rsidRPr="007056CD">
        <w:rPr>
          <w:b/>
          <w:lang w:val="hr-HR"/>
        </w:rPr>
        <w:t>635</w:t>
      </w:r>
      <w:r w:rsidR="00906D98" w:rsidRPr="007056CD">
        <w:rPr>
          <w:b/>
          <w:lang w:val="hr-HR"/>
        </w:rPr>
        <w:t xml:space="preserve"> </w:t>
      </w:r>
      <w:r w:rsidR="00906D98" w:rsidRPr="007056CD">
        <w:rPr>
          <w:lang w:val="hr-HR"/>
        </w:rPr>
        <w:t xml:space="preserve">k.o. Krišanovac, k.č. br. </w:t>
      </w:r>
      <w:r w:rsidR="00520363" w:rsidRPr="007056CD">
        <w:rPr>
          <w:lang w:val="hr-HR"/>
        </w:rPr>
        <w:t>382/4</w:t>
      </w:r>
      <w:r w:rsidR="00906D98" w:rsidRPr="007056CD">
        <w:rPr>
          <w:lang w:val="hr-HR"/>
        </w:rPr>
        <w:t xml:space="preserve"> u naravi ORANICA </w:t>
      </w:r>
      <w:r w:rsidR="00520363" w:rsidRPr="007056CD">
        <w:rPr>
          <w:lang w:val="hr-HR"/>
        </w:rPr>
        <w:t>PUSTOŠIJE PLEĆANE</w:t>
      </w:r>
      <w:r w:rsidR="00906D98" w:rsidRPr="007056CD">
        <w:rPr>
          <w:lang w:val="hr-HR"/>
        </w:rPr>
        <w:t>, površine  1</w:t>
      </w:r>
      <w:r w:rsidR="00520363" w:rsidRPr="007056CD">
        <w:rPr>
          <w:lang w:val="hr-HR"/>
        </w:rPr>
        <w:t>146</w:t>
      </w:r>
      <w:r w:rsidR="00906D98" w:rsidRPr="007056CD">
        <w:rPr>
          <w:lang w:val="hr-HR"/>
        </w:rPr>
        <w:t xml:space="preserve"> čhv i to udio upisan pod </w:t>
      </w:r>
      <w:r w:rsidR="00FB3894" w:rsidRPr="007056CD">
        <w:rPr>
          <w:lang w:val="hr-HR"/>
        </w:rPr>
        <w:t>3</w:t>
      </w:r>
      <w:r w:rsidR="00906D98" w:rsidRPr="007056CD">
        <w:rPr>
          <w:lang w:val="hr-HR"/>
        </w:rPr>
        <w:t>. udio 1/2 BIO-FRUCTUM D.O.O. ZAGREB, VELEBITSKA 7., OIB: 72079131300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520363" w:rsidR="007056CD" w:rsidRPr="007056CD">
        <w:trPr>
          <w:gridAfter w:val="3"/>
        </w:trPr>
        <w:tc>
          <w:tcPr>
            <w:tcW w:type="auto" w:w="0"/>
            <w:shd w:fill="FFFFFF" w:color="auto" w:val="clear"/>
            <w:vAlign w:val="center"/>
            <w:hideMark/>
          </w:tcPr>
          <w:p w:rsidRDefault="00520363" w:rsidP="00520363" w:rsidR="00520363" w:rsidRPr="007056CD">
            <w:pPr>
              <w:spacing w:lineRule="atLeast" w:line="269"/>
            </w:pPr>
          </w:p>
        </w:tc>
      </w:tr>
      <w:tr w:rsidTr="00520363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  <w:jc w:val="right"/>
            </w:pPr>
            <w:r w:rsidRPr="007056CD">
              <w:lastRenderedPageBreak/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  <w:r w:rsidRPr="007056CD"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</w:p>
        </w:tc>
      </w:tr>
      <w:tr w:rsidTr="00520363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  <w:jc w:val="right"/>
            </w:pPr>
            <w:r w:rsidRPr="007056CD"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  <w:r w:rsidRPr="007056CD"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</w:p>
        </w:tc>
      </w:tr>
      <w:tr w:rsidTr="00520363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  <w:jc w:val="right"/>
            </w:pPr>
            <w:r w:rsidRPr="007056CD"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  <w:r w:rsidRPr="007056CD"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</w:p>
        </w:tc>
      </w:tr>
      <w:tr w:rsidTr="00520363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  <w:jc w:val="right"/>
            </w:pPr>
            <w:r w:rsidRPr="007056CD"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  <w:r w:rsidRPr="007056CD"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520363" w:rsidP="00520363" w:rsidR="00520363" w:rsidRPr="007056CD"/>
        </w:tc>
      </w:tr>
    </w:tbl>
    <w:p w:rsidRDefault="00D41A0D" w:rsidP="00D41A0D" w:rsidR="00D41A0D" w:rsidRPr="007056CD">
      <w:pPr>
        <w:pStyle w:val="tekst"/>
        <w:spacing w:afterAutospacing="false" w:after="0" w:beforeAutospacing="false" w:before="0"/>
        <w:ind w:firstLine="708"/>
        <w:jc w:val="both"/>
      </w:pPr>
      <w:r w:rsidRPr="007056CD">
        <w:t xml:space="preserve">Utvrđuje se vrijednost nekretnine u iznosu od </w:t>
      </w:r>
      <w:r w:rsidR="002A7770" w:rsidRPr="007056CD">
        <w:t>17.781,33</w:t>
      </w:r>
      <w:r w:rsidRPr="007056CD">
        <w:t xml:space="preserve"> kuna.</w:t>
      </w:r>
    </w:p>
    <w:p w:rsidRDefault="002A7770" w:rsidP="00713443" w:rsidR="002A7770" w:rsidRPr="007056CD">
      <w:pPr>
        <w:pStyle w:val="tekst"/>
        <w:spacing w:afterAutospacing="false" w:after="0" w:beforeAutospacing="false" w:before="0"/>
        <w:ind w:firstLine="709"/>
        <w:rPr>
          <w:b/>
          <w:lang w:val="hr-HR"/>
        </w:rPr>
      </w:pPr>
    </w:p>
    <w:p w:rsidRDefault="00DD43E4" w:rsidP="00713443" w:rsidR="00520363" w:rsidRPr="007056CD">
      <w:pPr>
        <w:pStyle w:val="tekst"/>
        <w:spacing w:afterAutospacing="false" w:after="0" w:beforeAutospacing="false" w:before="0"/>
        <w:ind w:firstLine="709"/>
        <w:rPr>
          <w:lang w:val="hr-HR"/>
        </w:rPr>
      </w:pPr>
      <w:r w:rsidRPr="007056CD">
        <w:rPr>
          <w:b/>
          <w:lang w:val="hr-HR"/>
        </w:rPr>
        <w:t>8</w:t>
      </w:r>
      <w:r w:rsidR="00520363" w:rsidRPr="007056CD">
        <w:rPr>
          <w:b/>
          <w:lang w:val="hr-HR"/>
        </w:rPr>
        <w:t xml:space="preserve">. nekretnina upisane u zk. ul. br. 1617 </w:t>
      </w:r>
      <w:r w:rsidR="00520363" w:rsidRPr="007056CD">
        <w:rPr>
          <w:lang w:val="hr-HR"/>
        </w:rPr>
        <w:t xml:space="preserve">k.o. Krišanovac, k.č. br. 143/1/72  u naravi ORANICA PUSTOŠIJA, površine  1168 čhv i to udio upisan pod </w:t>
      </w:r>
      <w:r w:rsidR="00FB3894" w:rsidRPr="007056CD">
        <w:rPr>
          <w:lang w:val="hr-HR"/>
        </w:rPr>
        <w:t>3</w:t>
      </w:r>
      <w:r w:rsidR="00520363" w:rsidRPr="007056CD">
        <w:rPr>
          <w:lang w:val="hr-HR"/>
        </w:rPr>
        <w:t>. udio 1/2 BIO-FRUCTUM D.O.O. ZAGREB, VELEBITSKA 7., OIB: 72079131300 a na kojem udjelu su na listu C upisani sljedeći tereti:</w:t>
      </w:r>
    </w:p>
    <w:tbl>
      <w:tblPr>
        <w:tblW w:type="dxa" w:w="9585"/>
        <w:tblInd w:type="dxa" w:w="33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713443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  <w:jc w:val="right"/>
            </w:pPr>
            <w:r w:rsidRPr="007056CD"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  <w:r w:rsidRPr="007056CD"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</w:p>
        </w:tc>
      </w:tr>
      <w:tr w:rsidTr="00713443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  <w:jc w:val="right"/>
            </w:pPr>
            <w:r w:rsidRPr="007056CD"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  <w:r w:rsidRPr="007056CD"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</w:p>
        </w:tc>
      </w:tr>
      <w:tr w:rsidTr="00713443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  <w:jc w:val="right"/>
            </w:pPr>
            <w:r w:rsidRPr="007056CD"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  <w:r w:rsidRPr="007056CD"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</w:p>
        </w:tc>
      </w:tr>
      <w:tr w:rsidTr="00713443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  <w:jc w:val="right"/>
            </w:pPr>
            <w:r w:rsidRPr="007056CD"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520363" w:rsidP="00520363" w:rsidR="00520363" w:rsidRPr="007056CD">
            <w:pPr>
              <w:spacing w:lineRule="atLeast" w:line="269"/>
            </w:pPr>
            <w:r w:rsidRPr="007056CD"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520363" w:rsidP="00520363" w:rsidR="00520363" w:rsidRPr="007056CD"/>
        </w:tc>
      </w:tr>
    </w:tbl>
    <w:p w:rsidRDefault="00D41A0D" w:rsidP="00D41A0D" w:rsidR="00D41A0D" w:rsidRPr="007056CD">
      <w:pPr>
        <w:pStyle w:val="tekst"/>
        <w:spacing w:afterAutospacing="false" w:after="0" w:beforeAutospacing="false" w:before="0"/>
        <w:ind w:firstLine="708"/>
        <w:jc w:val="both"/>
      </w:pPr>
      <w:r w:rsidRPr="007056CD">
        <w:t xml:space="preserve">Utvrđuje se vrijednost nekretnine u iznosu od </w:t>
      </w:r>
      <w:r w:rsidR="002A7770" w:rsidRPr="007056CD">
        <w:t>18.122,68</w:t>
      </w:r>
      <w:r w:rsidRPr="007056CD">
        <w:t xml:space="preserve"> kuna.</w:t>
      </w:r>
    </w:p>
    <w:p w:rsidRDefault="00713443" w:rsidP="00520363" w:rsidR="00713443" w:rsidRPr="007056CD">
      <w:pPr>
        <w:pStyle w:val="tekst"/>
        <w:ind w:firstLine="708"/>
        <w:jc w:val="both"/>
        <w:rPr>
          <w:lang w:val="hr-HR"/>
        </w:rPr>
      </w:pPr>
    </w:p>
    <w:p w:rsidRDefault="00D41A0D" w:rsidP="00D41A0D" w:rsidR="00D41A0D" w:rsidRPr="007056CD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7056CD">
        <w:rPr>
          <w:b/>
          <w:lang w:val="hr-HR"/>
        </w:rPr>
        <w:t xml:space="preserve">10. nekretnina upisane u zk. ul. br. 740 </w:t>
      </w:r>
      <w:r w:rsidRPr="007056CD">
        <w:rPr>
          <w:lang w:val="hr-HR"/>
        </w:rPr>
        <w:t>k.o. Krišanovac, k.č. br. 176/62 u naravi ORANICA BREZJE površine 542</w:t>
      </w:r>
      <w:r w:rsidRPr="007056CD">
        <w:rPr>
          <w:lang w:val="hr-HR"/>
        </w:rPr>
        <w:tab/>
        <w:t>čhv. i to udio upisan pod 3. udio 1/2, BIO-FRUCTUM D.O.O. ZAGREB, VELEBITSKA 7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396"/>
        <w:gridCol w:w="7504"/>
        <w:gridCol w:w="1583"/>
        <w:gridCol w:w="102"/>
      </w:tblGrid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  <w:r w:rsidRPr="007056CD">
              <w:t>11.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jc w:val="both"/>
            </w:pPr>
            <w:r w:rsidRPr="007056CD"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</w:p>
        </w:tc>
      </w:tr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  <w:r w:rsidRPr="007056CD"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  <w:r w:rsidRPr="007056CD"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</w:p>
        </w:tc>
      </w:tr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  <w:r w:rsidRPr="007056CD">
              <w:t>12.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  <w:r w:rsidRPr="007056CD"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</w:p>
        </w:tc>
      </w:tr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  <w:r w:rsidRPr="007056CD">
              <w:t>13.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</w:tcBorders>
            <w:shd w:fill="FFFFFF" w:color="auto" w:val="clear"/>
            <w:vAlign w:val="center"/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</w:p>
        </w:tc>
        <w:tc>
          <w:tcPr>
            <w:tcW w:type="auto" w:w="0"/>
            <w:tcBorders>
              <w:top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</w:p>
        </w:tc>
      </w:tr>
    </w:tbl>
    <w:p w:rsidRDefault="00D41A0D" w:rsidP="00D41A0D" w:rsidR="00D41A0D" w:rsidRPr="007056CD">
      <w:pPr>
        <w:pStyle w:val="tekst"/>
        <w:ind w:firstLine="708"/>
        <w:jc w:val="both"/>
      </w:pPr>
      <w:r w:rsidRPr="007056CD">
        <w:t xml:space="preserve">Utvrđuje se vrijednost nekretnine u iznosu od </w:t>
      </w:r>
      <w:r w:rsidR="002A7770" w:rsidRPr="007056CD">
        <w:t>8.409,67</w:t>
      </w:r>
      <w:r w:rsidRPr="007056CD">
        <w:t xml:space="preserve"> kuna.</w:t>
      </w:r>
    </w:p>
    <w:p w:rsidRDefault="00D41A0D" w:rsidP="00D41A0D" w:rsidR="00D41A0D" w:rsidRPr="007056CD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</w:p>
    <w:p w:rsidRDefault="00D41A0D" w:rsidP="00D41A0D" w:rsidR="00D41A0D" w:rsidRPr="007056CD">
      <w:pPr>
        <w:spacing w:lineRule="atLeast" w:line="269"/>
        <w:ind w:firstLine="708"/>
        <w:jc w:val="both"/>
      </w:pPr>
      <w:r w:rsidRPr="007056CD">
        <w:rPr>
          <w:b/>
        </w:rPr>
        <w:t xml:space="preserve">11. nekretnina upisane u zk. ul. br. 800 </w:t>
      </w:r>
      <w:r w:rsidRPr="007056CD">
        <w:t>k.o. Krišanovac, k.č. br. 143/1/71 u naravi ORANICA PUSTOŠIJA površine 1188 čhv i to udio upisan pod 3. udio 1/2, BIO-FRUCTUM D.O.O. ZAGREB, VELEBITSKA 7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576"/>
        <w:gridCol w:w="7324"/>
        <w:gridCol w:w="1583"/>
        <w:gridCol w:w="102"/>
      </w:tblGrid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  <w:r w:rsidRPr="007056CD">
              <w:t>11.1.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jc w:val="both"/>
            </w:pPr>
            <w:r w:rsidRPr="007056CD"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</w:p>
        </w:tc>
      </w:tr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  <w:r w:rsidRPr="007056CD"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jc w:val="both"/>
            </w:pPr>
            <w:r w:rsidRPr="007056CD"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</w:p>
        </w:tc>
      </w:tr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  <w:r w:rsidRPr="007056CD">
              <w:t>11.2.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 xml:space="preserve">Zabilježuje se zasnivanje zajedničke hipoteke u glavnom z.k.ul.br. 88 k.o. Krištanovec te sporednim z.k.ul.br. 48, 393, 423, 454, 635, 740, 800, 1404, </w:t>
            </w:r>
            <w:r w:rsidRPr="007056CD">
              <w:lastRenderedPageBreak/>
              <w:t>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  <w:r w:rsidRPr="007056CD">
              <w:lastRenderedPageBreak/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</w:p>
        </w:tc>
      </w:tr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  <w:r w:rsidRPr="007056CD">
              <w:lastRenderedPageBreak/>
              <w:t>11.3.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</w:tcBorders>
            <w:shd w:fill="FFFFFF" w:color="auto" w:val="clear"/>
            <w:vAlign w:val="center"/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</w:p>
        </w:tc>
        <w:tc>
          <w:tcPr>
            <w:tcW w:type="auto" w:w="0"/>
            <w:tcBorders>
              <w:top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D41A0D" w:rsidP="00F16C67" w:rsidR="00D41A0D" w:rsidRPr="007056CD">
            <w:pPr>
              <w:pStyle w:val="tekst"/>
              <w:ind w:firstLine="709"/>
              <w:jc w:val="both"/>
            </w:pPr>
          </w:p>
        </w:tc>
      </w:tr>
    </w:tbl>
    <w:p w:rsidRDefault="00D41A0D" w:rsidP="00D41A0D" w:rsidR="00D41A0D" w:rsidRPr="007056CD">
      <w:pPr>
        <w:pStyle w:val="tekst"/>
        <w:ind w:firstLine="708"/>
        <w:jc w:val="both"/>
      </w:pPr>
      <w:r w:rsidRPr="007056CD">
        <w:t xml:space="preserve">Utvrđuje se vrijednost nekretnine u iznosu od </w:t>
      </w:r>
      <w:r w:rsidR="002A7770" w:rsidRPr="007056CD">
        <w:t>18.433,00</w:t>
      </w:r>
      <w:r w:rsidRPr="007056CD">
        <w:t xml:space="preserve"> kuna.</w:t>
      </w:r>
    </w:p>
    <w:p w:rsidRDefault="00D41A0D" w:rsidP="00D41A0D" w:rsidR="00D41A0D" w:rsidRPr="007056CD">
      <w:pPr>
        <w:pStyle w:val="tekst"/>
        <w:spacing w:afterAutospacing="false" w:after="0"/>
        <w:ind w:firstLine="709"/>
      </w:pPr>
      <w:r w:rsidRPr="007056CD">
        <w:rPr>
          <w:b/>
        </w:rPr>
        <w:t xml:space="preserve">12. nekretnina upisane u zk. ul. br. 800 </w:t>
      </w:r>
      <w:r w:rsidRPr="007056CD">
        <w:t>k.o. Krišanovac, k.č. br. 382/1 u naravi ORANICA PUSTOŠJE PLEČANE površine 1074 čhv i to udio upisan pod 3. udio 1/2, BIO-FRUCTUM D.O.O. ZAGREB, VELEBITSKA 7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spacing w:afterAutospacing="false" w:after="0" w:beforeAutospacing="false" w:before="0"/>
            </w:pPr>
            <w:r w:rsidRPr="007056CD"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spacing w:afterAutospacing="false" w:after="0" w:beforeAutospacing="false" w:before="0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spacing w:afterAutospacing="false" w:after="0" w:beforeAutospacing="false" w:before="0"/>
            </w:pPr>
            <w:r w:rsidRPr="007056CD"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spacing w:afterAutospacing="false" w:after="0" w:beforeAutospacing="false" w:before="0"/>
            </w:pPr>
          </w:p>
        </w:tc>
      </w:tr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spacing w:afterAutospacing="false" w:after="0" w:beforeAutospacing="false" w:before="0"/>
            </w:pPr>
            <w:r w:rsidRPr="007056CD"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spacing w:afterAutospacing="false" w:after="0" w:beforeAutospacing="false" w:before="0"/>
            </w:pPr>
            <w:r w:rsidRPr="007056CD"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spacing w:afterAutospacing="false" w:after="0" w:beforeAutospacing="false" w:before="0"/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spacing w:afterAutospacing="false" w:after="0" w:beforeAutospacing="false" w:before="0"/>
            </w:pPr>
          </w:p>
        </w:tc>
      </w:tr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spacing w:afterAutospacing="false" w:after="0" w:beforeAutospacing="false" w:before="0"/>
            </w:pPr>
            <w:r w:rsidRPr="007056CD"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spacing w:afterAutospacing="false" w:after="0" w:beforeAutospacing="false" w:before="0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spacing w:afterAutospacing="false" w:after="0" w:beforeAutospacing="false" w:before="0"/>
            </w:pPr>
            <w:r w:rsidRPr="007056CD"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spacing w:afterAutospacing="false" w:after="0" w:beforeAutospacing="false" w:before="0"/>
            </w:pPr>
          </w:p>
        </w:tc>
      </w:tr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spacing w:afterAutospacing="false" w:after="0" w:beforeAutospacing="false" w:before="0"/>
            </w:pPr>
            <w:r w:rsidRPr="007056CD"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spacing w:afterAutospacing="false" w:after="0" w:beforeAutospacing="false" w:before="0"/>
            </w:pPr>
            <w:r w:rsidRPr="007056CD">
              <w:rPr>
                <w:bCs/>
              </w:rPr>
              <w:t>Na udio pod rednim brojem 3.</w:t>
            </w:r>
            <w:r w:rsidRPr="007056CD">
              <w:br/>
              <w:t>Zaprimljeno 04.01.2011. broj Z-82/11 (Z-8094/10) </w:t>
            </w:r>
            <w:r w:rsidRPr="007056CD"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</w:tcBorders>
            <w:shd w:fill="FFFFFF" w:color="auto" w:val="clear"/>
            <w:vAlign w:val="center"/>
            <w:hideMark/>
          </w:tcPr>
          <w:p w:rsidRDefault="00D41A0D" w:rsidP="00F16C67" w:rsidR="00D41A0D" w:rsidRPr="007056CD">
            <w:pPr>
              <w:pStyle w:val="tekst"/>
              <w:spacing w:afterAutospacing="false" w:after="0" w:beforeAutospacing="false" w:before="0"/>
            </w:pPr>
          </w:p>
        </w:tc>
        <w:tc>
          <w:tcPr>
            <w:tcW w:type="auto" w:w="0"/>
            <w:tcBorders>
              <w:top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D41A0D" w:rsidP="00F16C67" w:rsidR="00D41A0D" w:rsidRPr="007056CD">
            <w:pPr>
              <w:pStyle w:val="tekst"/>
              <w:spacing w:afterAutospacing="false" w:after="0" w:beforeAutospacing="false" w:before="0"/>
            </w:pPr>
          </w:p>
        </w:tc>
      </w:tr>
    </w:tbl>
    <w:p w:rsidRDefault="00D41A0D" w:rsidP="00D41A0D" w:rsidR="00D41A0D" w:rsidRPr="007056CD">
      <w:pPr>
        <w:pStyle w:val="tekst"/>
        <w:ind w:firstLine="708"/>
        <w:jc w:val="both"/>
      </w:pPr>
      <w:r w:rsidRPr="007056CD">
        <w:t xml:space="preserve">Utvrđuje se vrijednost nekretnine u iznosu od </w:t>
      </w:r>
      <w:r w:rsidR="002A7770" w:rsidRPr="007056CD">
        <w:t>16</w:t>
      </w:r>
      <w:r w:rsidRPr="007056CD">
        <w:t>.</w:t>
      </w:r>
      <w:r w:rsidR="002A7770" w:rsidRPr="007056CD">
        <w:t>664,18</w:t>
      </w:r>
      <w:r w:rsidRPr="007056CD">
        <w:t xml:space="preserve"> kuna.</w:t>
      </w:r>
    </w:p>
    <w:p w:rsidRDefault="00D41A0D" w:rsidP="00D41A0D" w:rsidR="00D41A0D" w:rsidRPr="007056CD">
      <w:pPr>
        <w:pStyle w:val="tekst"/>
        <w:spacing w:afterAutospacing="false" w:after="0"/>
        <w:ind w:firstLine="709"/>
      </w:pPr>
      <w:r w:rsidRPr="007056CD">
        <w:rPr>
          <w:b/>
        </w:rPr>
        <w:t xml:space="preserve">13. nekretnina upisane u zk. ul. br. 1404 </w:t>
      </w:r>
      <w:r w:rsidRPr="007056CD">
        <w:t>k.o. Krišanovac, k.č. br. 379/363 u naravi ŠUMA BAČKOVEC površine 312 čhv i to udio upisan pod 5. udio 3/10, BIO-FRUCTUM D.O.O. ZAGREB, VELEBITSKA 7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</w:pPr>
            <w:r w:rsidRPr="007056CD"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rPr>
                <w:bCs/>
              </w:rPr>
            </w:pPr>
            <w:r w:rsidRPr="007056CD">
              <w:rPr>
                <w:bCs/>
              </w:rPr>
              <w:t>Na udio pod rednim brojem 5.</w:t>
            </w:r>
            <w:r w:rsidRPr="007056CD">
              <w:rPr>
                <w:bCs/>
              </w:rPr>
              <w:br/>
              <w:t>Zaprimljeno 04.01.2011. broj Z-82/11 (Z-8094/10) </w:t>
            </w:r>
            <w:r w:rsidRPr="007056CD">
              <w:rPr>
                <w:bCs/>
              </w:rPr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</w:pPr>
            <w:r w:rsidRPr="007056CD"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</w:pPr>
          </w:p>
        </w:tc>
      </w:tr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</w:pPr>
            <w:r w:rsidRPr="007056CD">
              <w:lastRenderedPageBreak/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rPr>
                <w:bCs/>
              </w:rPr>
            </w:pPr>
            <w:r w:rsidRPr="007056CD">
              <w:rPr>
                <w:bCs/>
              </w:rP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</w:pPr>
          </w:p>
        </w:tc>
      </w:tr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</w:pPr>
            <w:r w:rsidRPr="007056CD"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rPr>
                <w:bCs/>
              </w:rPr>
            </w:pPr>
            <w:r w:rsidRPr="007056CD">
              <w:rPr>
                <w:bCs/>
              </w:rPr>
              <w:t>Na udio pod rednim brojem 5.</w:t>
            </w:r>
            <w:r w:rsidRPr="007056CD">
              <w:rPr>
                <w:bCs/>
              </w:rPr>
              <w:br/>
              <w:t>Zaprimljeno 04.01.2011. broj Z-82/11 (Z-8094/10) </w:t>
            </w:r>
            <w:r w:rsidRPr="007056CD">
              <w:rPr>
                <w:bCs/>
              </w:rPr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</w:pPr>
            <w:r w:rsidRPr="007056CD"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</w:pPr>
          </w:p>
        </w:tc>
      </w:tr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</w:pPr>
            <w:r w:rsidRPr="007056CD"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  <w:rPr>
                <w:bCs/>
              </w:rPr>
            </w:pPr>
            <w:r w:rsidRPr="007056CD">
              <w:rPr>
                <w:bCs/>
              </w:rPr>
              <w:t>Na udio pod rednim brojem 5.</w:t>
            </w:r>
            <w:r w:rsidRPr="007056CD">
              <w:rPr>
                <w:bCs/>
              </w:rPr>
              <w:br/>
              <w:t>Zaprimljeno 04.01.2011. broj Z-82/11 (Z-8094/10) </w:t>
            </w:r>
            <w:r w:rsidRPr="007056CD">
              <w:rPr>
                <w:bCs/>
              </w:rPr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pStyle w:val="tekst"/>
            </w:pPr>
          </w:p>
        </w:tc>
      </w:tr>
    </w:tbl>
    <w:p w:rsidRDefault="00D41A0D" w:rsidP="00D41A0D" w:rsidR="00D41A0D" w:rsidRPr="007056CD">
      <w:pPr>
        <w:pStyle w:val="tekst"/>
        <w:ind w:firstLine="708"/>
        <w:jc w:val="both"/>
      </w:pPr>
      <w:r w:rsidRPr="007056CD">
        <w:t xml:space="preserve">Utvrđuje se vrijednost nekretnine u iznosu od </w:t>
      </w:r>
      <w:r w:rsidR="002A7770" w:rsidRPr="007056CD">
        <w:t>2</w:t>
      </w:r>
      <w:r w:rsidRPr="007056CD">
        <w:t>.</w:t>
      </w:r>
      <w:r w:rsidR="002A7770" w:rsidRPr="007056CD">
        <w:t>904,94</w:t>
      </w:r>
      <w:r w:rsidRPr="007056CD">
        <w:t xml:space="preserve"> kuna.</w:t>
      </w:r>
    </w:p>
    <w:p w:rsidRDefault="00D41A0D" w:rsidP="00D41A0D" w:rsidR="00D41A0D" w:rsidRPr="007056CD">
      <w:pPr>
        <w:pStyle w:val="tekst"/>
        <w:spacing w:afterAutospacing="false" w:after="0" w:beforeAutospacing="false" w:before="0"/>
        <w:ind w:firstLine="709"/>
        <w:jc w:val="both"/>
        <w:rPr>
          <w:b/>
          <w:highlight w:val="yellow"/>
          <w:lang w:val="hr-HR"/>
        </w:rPr>
      </w:pPr>
    </w:p>
    <w:p w:rsidRDefault="00D41A0D" w:rsidP="00D41A0D" w:rsidR="00D41A0D" w:rsidRPr="007056CD">
      <w:pPr>
        <w:spacing w:lineRule="atLeast" w:line="269"/>
        <w:rPr>
          <w:lang w:eastAsia="en-US"/>
        </w:rPr>
      </w:pPr>
      <w:r w:rsidRPr="007056CD">
        <w:rPr>
          <w:b/>
          <w:lang w:eastAsia="en-US"/>
        </w:rPr>
        <w:t>1</w:t>
      </w:r>
      <w:r w:rsidRPr="007056CD">
        <w:rPr>
          <w:b/>
        </w:rPr>
        <w:t>4</w:t>
      </w:r>
      <w:r w:rsidRPr="007056CD">
        <w:rPr>
          <w:b/>
          <w:lang w:eastAsia="en-US"/>
        </w:rPr>
        <w:t xml:space="preserve">. nekretnina upisane u zk. ul. br. </w:t>
      </w:r>
      <w:r w:rsidRPr="007056CD">
        <w:rPr>
          <w:b/>
        </w:rPr>
        <w:t>1645</w:t>
      </w:r>
      <w:r w:rsidRPr="007056CD">
        <w:rPr>
          <w:b/>
          <w:lang w:eastAsia="en-US"/>
        </w:rPr>
        <w:t xml:space="preserve"> </w:t>
      </w:r>
      <w:r w:rsidRPr="007056CD">
        <w:rPr>
          <w:lang w:eastAsia="en-US"/>
        </w:rPr>
        <w:t xml:space="preserve">k.o. Krišanovac, k.č. br. </w:t>
      </w:r>
      <w:r w:rsidRPr="007056CD">
        <w:t>143/1/70</w:t>
      </w:r>
      <w:r w:rsidRPr="007056CD">
        <w:rPr>
          <w:lang w:eastAsia="en-US"/>
        </w:rPr>
        <w:t xml:space="preserve"> u naravi ORANICA </w:t>
      </w:r>
      <w:r w:rsidRPr="007056CD">
        <w:t xml:space="preserve">PUSTOŠJA </w:t>
      </w:r>
      <w:r w:rsidRPr="007056CD">
        <w:rPr>
          <w:lang w:eastAsia="en-US"/>
        </w:rPr>
        <w:t xml:space="preserve">površine 1179 </w:t>
      </w:r>
      <w:r w:rsidRPr="007056CD">
        <w:t xml:space="preserve"> </w:t>
      </w:r>
      <w:r w:rsidRPr="007056CD">
        <w:rPr>
          <w:lang w:eastAsia="en-US"/>
        </w:rPr>
        <w:t>čhv i to udio upisan pod 4. udio 1/4 BIO-FRUCTUM D.O.O. ZAGREB, VELEBITSKA 7 OIB: 72079131300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F16C67" w:rsidR="007056CD" w:rsidRPr="007056CD">
        <w:trPr>
          <w:gridAfter w:val="3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</w:p>
        </w:tc>
      </w:tr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lang w:eastAsia="en-US"/>
              </w:rPr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b/>
                <w:bCs/>
                <w:lang w:eastAsia="en-US"/>
              </w:rPr>
              <w:t>Na udio pod rednim brojem 4.</w:t>
            </w:r>
            <w:r w:rsidRPr="007056CD">
              <w:rPr>
                <w:lang w:eastAsia="en-US"/>
              </w:rPr>
              <w:br/>
              <w:t>Zaprimljeno 04.01.2011. broj Z-82/11 (Z-8094/10) </w:t>
            </w:r>
            <w:r w:rsidRPr="007056CD">
              <w:rPr>
                <w:lang w:eastAsia="en-US"/>
              </w:rPr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lang w:eastAsia="en-US"/>
              </w:rPr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</w:p>
        </w:tc>
      </w:tr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lang w:eastAsia="en-US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lang w:eastAsia="en-US"/>
              </w:rP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</w:p>
        </w:tc>
      </w:tr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lang w:eastAsia="en-US"/>
              </w:rPr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b/>
                <w:bCs/>
                <w:lang w:eastAsia="en-US"/>
              </w:rPr>
              <w:t>Na udio pod rednim brojem 4.</w:t>
            </w:r>
            <w:r w:rsidRPr="007056CD">
              <w:rPr>
                <w:lang w:eastAsia="en-US"/>
              </w:rPr>
              <w:br/>
              <w:t>Zaprimljeno 04.01.2011. broj Z-82/11 (Z-8094/10) </w:t>
            </w:r>
            <w:r w:rsidRPr="007056CD">
              <w:rPr>
                <w:lang w:eastAsia="en-US"/>
              </w:rPr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lang w:eastAsia="en-US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</w:p>
        </w:tc>
      </w:tr>
      <w:tr w:rsidTr="00F16C67" w:rsidR="007056CD" w:rsidRPr="007056CD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lang w:eastAsia="en-US"/>
              </w:rPr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b/>
                <w:bCs/>
                <w:lang w:eastAsia="en-US"/>
              </w:rPr>
              <w:t>Na udio pod rednim brojem 4.</w:t>
            </w:r>
            <w:r w:rsidRPr="007056CD">
              <w:rPr>
                <w:lang w:eastAsia="en-US"/>
              </w:rPr>
              <w:br/>
              <w:t>Zaprimljeno 04.01.2011. broj Z-82/11 (Z-8094/10) </w:t>
            </w:r>
            <w:r w:rsidRPr="007056CD">
              <w:rPr>
                <w:lang w:eastAsia="en-US"/>
              </w:rPr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lang w:eastAsia="en-US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</w:p>
        </w:tc>
      </w:tr>
    </w:tbl>
    <w:p w:rsidRDefault="00D41A0D" w:rsidP="00D41A0D" w:rsidR="00D41A0D" w:rsidRPr="007056CD">
      <w:pPr>
        <w:pStyle w:val="tekst"/>
        <w:ind w:firstLine="708"/>
        <w:jc w:val="both"/>
      </w:pPr>
      <w:r w:rsidRPr="007056CD">
        <w:t xml:space="preserve">Utvrđuje se vrijednost nekretnine u iznosu od </w:t>
      </w:r>
      <w:r w:rsidR="002A7770" w:rsidRPr="007056CD">
        <w:t>9.146,68</w:t>
      </w:r>
      <w:r w:rsidRPr="007056CD">
        <w:t xml:space="preserve"> kuna.</w:t>
      </w:r>
    </w:p>
    <w:p w:rsidRDefault="00D41A0D" w:rsidP="00D41A0D" w:rsidR="00D41A0D" w:rsidRPr="007056CD">
      <w:pPr>
        <w:spacing w:lineRule="atLeast" w:line="269"/>
        <w:ind w:firstLine="708"/>
        <w:rPr>
          <w:lang w:eastAsia="en-US"/>
        </w:rPr>
      </w:pPr>
      <w:r w:rsidRPr="007056CD">
        <w:rPr>
          <w:b/>
          <w:lang w:eastAsia="en-US"/>
        </w:rPr>
        <w:t xml:space="preserve">15. nekretnina upisane u zk. ul. br. 2296 </w:t>
      </w:r>
      <w:r w:rsidRPr="007056CD">
        <w:rPr>
          <w:lang w:eastAsia="en-US"/>
        </w:rPr>
        <w:t xml:space="preserve">k.o. Krišanovac, k.č. br. 42/12 u naravi ŠUMA površine 28 </w:t>
      </w:r>
      <w:r w:rsidRPr="007056CD">
        <w:t xml:space="preserve"> </w:t>
      </w:r>
      <w:r w:rsidRPr="007056CD">
        <w:rPr>
          <w:lang w:eastAsia="en-US"/>
        </w:rPr>
        <w:t>čhv i to udio upisan pod 3. udio 1/2 BIO-FRUCTUM D.O.O. ZAGREB, VELEBITSKA 7 OIB: 72079131300 a na kojem udjelu su na listu C upisani sljedeći tereti:</w:t>
      </w:r>
    </w:p>
    <w:tbl>
      <w:tblPr>
        <w:tblW w:type="dxa" w:w="9585"/>
        <w:shd w:fill="FFFFFF" w:color="auto" w:val="clear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F16C67" w:rsidR="007056CD" w:rsidRPr="007056CD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lang w:eastAsia="en-US"/>
              </w:rPr>
              <w:t>1.1.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b/>
                <w:bCs/>
                <w:lang w:eastAsia="en-US"/>
              </w:rPr>
              <w:t>Na udio pod rednim brojem 3.</w:t>
            </w:r>
            <w:r w:rsidRPr="007056CD">
              <w:rPr>
                <w:lang w:eastAsia="en-US"/>
              </w:rPr>
              <w:br/>
              <w:t>Zaprimljeno 04.01.2011. broj Z-82/11 (Z-8094/10) </w:t>
            </w:r>
            <w:r w:rsidRPr="007056CD">
              <w:rPr>
                <w:lang w:eastAsia="en-US"/>
              </w:rPr>
              <w:br/>
              <w:t xml:space="preserve">Na temelju nepravomoćnog Rješenja o osiguranju Općinskog suda u </w:t>
            </w:r>
            <w:r w:rsidRPr="007056CD">
              <w:rPr>
                <w:lang w:eastAsia="en-US"/>
              </w:rPr>
              <w:lastRenderedPageBreak/>
              <w:t>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lang w:eastAsia="en-US"/>
              </w:rPr>
              <w:lastRenderedPageBreak/>
              <w:t>222.870,19 KN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</w:p>
        </w:tc>
      </w:tr>
      <w:tr w:rsidTr="00F16C67" w:rsidR="007056CD" w:rsidRPr="007056CD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lang w:eastAsia="en-US"/>
              </w:rPr>
              <w:lastRenderedPageBreak/>
              <w:t>1.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lang w:eastAsia="en-US"/>
              </w:rPr>
              <w:t>REPUBLIKA HRVATSKA, MINISTARSTVO FINANCIJA, POREZNA UPRAVA, PODRUČNI URED ZAGREB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</w:p>
        </w:tc>
      </w:tr>
      <w:tr w:rsidTr="00F16C67" w:rsidR="007056CD" w:rsidRPr="007056CD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lang w:eastAsia="en-US"/>
              </w:rPr>
              <w:t>1.2.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b/>
                <w:bCs/>
                <w:lang w:eastAsia="en-US"/>
              </w:rPr>
              <w:t>Na udio pod rednim brojem 3.</w:t>
            </w:r>
            <w:r w:rsidRPr="007056CD">
              <w:rPr>
                <w:lang w:eastAsia="en-US"/>
              </w:rPr>
              <w:br/>
              <w:t>Zaprimljeno 04.01.2011. broj Z-82/11 (Z-8094/10) </w:t>
            </w:r>
            <w:r w:rsidRPr="007056CD">
              <w:rPr>
                <w:lang w:eastAsia="en-US"/>
              </w:rPr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lang w:eastAsia="en-US"/>
              </w:rPr>
              <w:t> 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</w:p>
        </w:tc>
      </w:tr>
      <w:tr w:rsidTr="00F16C67" w:rsidR="007056CD" w:rsidRPr="007056CD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lang w:eastAsia="en-US"/>
              </w:rPr>
              <w:t>1.3.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  <w:r w:rsidRPr="007056CD">
              <w:rPr>
                <w:b/>
                <w:bCs/>
                <w:lang w:eastAsia="en-US"/>
              </w:rPr>
              <w:t>Na udio pod rednim brojem 3.</w:t>
            </w:r>
            <w:r w:rsidRPr="007056CD">
              <w:rPr>
                <w:lang w:eastAsia="en-US"/>
              </w:rPr>
              <w:br/>
              <w:t>Zaprimljeno 04.01.2011. broj Z-82/11 (Z-8094/10) </w:t>
            </w:r>
            <w:r w:rsidRPr="007056CD">
              <w:rPr>
                <w:lang w:eastAsia="en-US"/>
              </w:rPr>
              <w:br/>
              <w:t>Zabilježuje se ovršivost gornje tražbine.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1A0D" w:rsidP="00F16C67" w:rsidR="00D41A0D" w:rsidRPr="007056CD">
            <w:pPr>
              <w:spacing w:lineRule="atLeast" w:line="269"/>
              <w:rPr>
                <w:lang w:eastAsia="en-US"/>
              </w:rPr>
            </w:pPr>
          </w:p>
        </w:tc>
      </w:tr>
    </w:tbl>
    <w:p w:rsidRDefault="00D41A0D" w:rsidP="00D41A0D" w:rsidR="00D41A0D" w:rsidRPr="007056CD">
      <w:pPr>
        <w:pStyle w:val="tekst"/>
        <w:ind w:firstLine="708"/>
        <w:jc w:val="both"/>
      </w:pPr>
      <w:r w:rsidRPr="007056CD">
        <w:t xml:space="preserve">Utvrđuje se vrijednost nekretnine u iznosu od </w:t>
      </w:r>
      <w:r w:rsidR="002A7770" w:rsidRPr="007056CD">
        <w:t>434,44</w:t>
      </w:r>
      <w:r w:rsidRPr="007056CD">
        <w:t xml:space="preserve"> kuna.</w:t>
      </w:r>
    </w:p>
    <w:p w:rsidRDefault="00D41A0D" w:rsidP="00D41A0D" w:rsidR="00D41A0D" w:rsidRPr="007056CD">
      <w:pPr>
        <w:ind w:firstLine="708"/>
        <w:jc w:val="both"/>
      </w:pPr>
      <w:r w:rsidRPr="007056CD">
        <w:rPr>
          <w:b/>
        </w:rPr>
        <w:t>II</w:t>
      </w:r>
      <w:r w:rsidRPr="007056CD">
        <w:t xml:space="preserve"> Nekretnine iz točke I ovog </w:t>
      </w:r>
      <w:r w:rsidR="00517BBB" w:rsidRPr="007056CD">
        <w:t>Zaključka</w:t>
      </w:r>
      <w:r w:rsidRPr="007056CD">
        <w:t xml:space="preserve"> bit će prodane na usmenoj javnoj dražbi.</w:t>
      </w:r>
      <w:r w:rsidRPr="007056CD">
        <w:tab/>
      </w:r>
    </w:p>
    <w:p w:rsidRDefault="00D41A0D" w:rsidP="00773BF3" w:rsidR="00773BF3" w:rsidRPr="007056CD">
      <w:r w:rsidRPr="007056CD">
        <w:tab/>
      </w:r>
      <w:r w:rsidR="00773BF3" w:rsidRPr="007056CD">
        <w:t>Vrijednost nekretnina je utvrđena kako slijedi:</w:t>
      </w:r>
    </w:p>
    <w:p w:rsidRDefault="0031735F" w:rsidP="0031735F" w:rsidR="0031735F" w:rsidRPr="007056CD">
      <w:pPr>
        <w:pStyle w:val="Odlomakpopisa"/>
        <w:numPr>
          <w:ilvl w:val="0"/>
          <w:numId w:val="3"/>
        </w:numPr>
        <w:jc w:val="both"/>
      </w:pPr>
      <w:r w:rsidRPr="007056CD">
        <w:t>Za nekretnine pod točkom 1.1. je utvrđena vrijednost nekretnine u iznosu od 1.818,82 kuna, a na ovom ročištu za dražbu se predmetna nekretnina prodaje za početnu cijenu u iznosu od 670,50 kn.</w:t>
      </w:r>
    </w:p>
    <w:p w:rsidRDefault="0031735F" w:rsidP="0031735F" w:rsidR="0031735F" w:rsidRPr="007056CD">
      <w:pPr>
        <w:pStyle w:val="Odlomakpopisa"/>
        <w:numPr>
          <w:ilvl w:val="0"/>
          <w:numId w:val="3"/>
        </w:numPr>
        <w:jc w:val="both"/>
      </w:pPr>
      <w:r w:rsidRPr="007056CD">
        <w:t>Za nekretnine pod točkom 1.2. je utvrđena vrijednost nekretnine u iznosu od 6.766,70  kuna, a na ovom ročištu za dražbu se predmetna nekretnina prodaje za početnu cijenu u iznosu od 2.495,12 kn.</w:t>
      </w:r>
    </w:p>
    <w:p w:rsidRDefault="0031735F" w:rsidP="0031735F" w:rsidR="0031735F" w:rsidRPr="007056CD">
      <w:pPr>
        <w:pStyle w:val="Odlomakpopisa"/>
        <w:numPr>
          <w:ilvl w:val="0"/>
          <w:numId w:val="3"/>
        </w:numPr>
        <w:jc w:val="both"/>
      </w:pPr>
      <w:r w:rsidRPr="007056CD">
        <w:t>Za nekretnine pod točkom 1.3. je utvrđena vrijednost nekretnine u iznosu od 9.354,96 kuna, a na ovom ročištu za dražbu se predmetna nekretnina prodaje za početnu cijenu u iznosu od 3.449,34 kn.</w:t>
      </w:r>
    </w:p>
    <w:p w:rsidRDefault="0031735F" w:rsidP="0031735F" w:rsidR="0031735F" w:rsidRPr="007056CD">
      <w:pPr>
        <w:pStyle w:val="Odlomakpopisa"/>
        <w:numPr>
          <w:ilvl w:val="0"/>
          <w:numId w:val="3"/>
        </w:numPr>
        <w:jc w:val="both"/>
      </w:pPr>
      <w:r w:rsidRPr="007056CD">
        <w:t>Za nekretnine pod točkom 1.4. je utvrđena vrijednost nekretnine u iznosu od 29.199,74 kuna, a na ovom ročištu za dražbu se predmetna nekretnina prodaje za početnu cijenu u iznosu od 10,764,20 kn.</w:t>
      </w:r>
    </w:p>
    <w:p w:rsidRDefault="0031735F" w:rsidP="0031735F" w:rsidR="0031735F" w:rsidRPr="007056CD">
      <w:pPr>
        <w:pStyle w:val="Odlomakpopisa"/>
        <w:numPr>
          <w:ilvl w:val="0"/>
          <w:numId w:val="3"/>
        </w:numPr>
        <w:jc w:val="both"/>
      </w:pPr>
      <w:r w:rsidRPr="007056CD">
        <w:t>Za nekretnine pod točkom 1.5. je utvrđena vrijednost nekretnine u iznosu od 22.886,10 kuna, a na ovom ročištu za dražbu se predmetna nekretnina prodaje za početnu cijenu u iznosu od 8.363,93 kn.</w:t>
      </w:r>
    </w:p>
    <w:p w:rsidRDefault="0031735F" w:rsidP="0031735F" w:rsidR="0031735F" w:rsidRPr="007056CD">
      <w:pPr>
        <w:pStyle w:val="Odlomakpopisa"/>
        <w:numPr>
          <w:ilvl w:val="0"/>
          <w:numId w:val="3"/>
        </w:numPr>
        <w:jc w:val="both"/>
      </w:pPr>
      <w:r w:rsidRPr="007056CD">
        <w:t>Za nekretnine pod točkom 1.6. je utvrđena vrijednost nekretnine u iznosu od 27.344,08 kuna, a na ovom ročištu za dražbu se predmetna nekretnina prodaje za početnu cijenu u iznosu od 11.200,14 kn.</w:t>
      </w:r>
    </w:p>
    <w:p w:rsidRDefault="0031735F" w:rsidP="0031735F" w:rsidR="0031735F" w:rsidRPr="007056CD">
      <w:pPr>
        <w:pStyle w:val="Odlomakpopisa"/>
        <w:numPr>
          <w:ilvl w:val="0"/>
          <w:numId w:val="3"/>
        </w:numPr>
        <w:jc w:val="both"/>
      </w:pPr>
      <w:r w:rsidRPr="007056CD">
        <w:t>Za nekretnine pod točkom 1.7. je utvrđena vrijednost nekretnine u iznosu od 17.781,33 kuna, a na ovom ročištu za dražbu se predmetna nekretnina prodaje za početnu cijenu u iznosu od 7.283,23 kn.</w:t>
      </w:r>
    </w:p>
    <w:p w:rsidRDefault="0031735F" w:rsidP="0031735F" w:rsidR="0031735F" w:rsidRPr="007056CD">
      <w:pPr>
        <w:pStyle w:val="Odlomakpopisa"/>
        <w:numPr>
          <w:ilvl w:val="0"/>
          <w:numId w:val="3"/>
        </w:numPr>
        <w:jc w:val="both"/>
      </w:pPr>
      <w:r w:rsidRPr="007056CD">
        <w:t>Za nekretnine pod točkom 1.8. je utvrđena vrijednost nekretnine u iznosu od 18.122,68 kuna, a na ovom ročištu za dražbu se predmetna nekretnina prodaje za početnu cijenu u iznosu od 6.680,77 kn.</w:t>
      </w:r>
    </w:p>
    <w:p w:rsidRDefault="0031735F" w:rsidP="0031735F" w:rsidR="0031735F" w:rsidRPr="007056CD">
      <w:pPr>
        <w:pStyle w:val="Odlomakpopisa"/>
        <w:numPr>
          <w:ilvl w:val="0"/>
          <w:numId w:val="3"/>
        </w:numPr>
        <w:jc w:val="both"/>
      </w:pPr>
      <w:r w:rsidRPr="007056CD">
        <w:t>Za nekretnine pod točkom 1.10. je utvrđena vrijednost nekretnine u iznosu od 8.409,67 kuna, a na ovom ročištu za dražbu se predmetna nekretnina prodaje za početnu cijenu u iznosu od 3.100,14 kn.</w:t>
      </w:r>
    </w:p>
    <w:p w:rsidRDefault="0031735F" w:rsidP="0031735F" w:rsidR="0031735F" w:rsidRPr="007056CD">
      <w:pPr>
        <w:pStyle w:val="Odlomakpopisa"/>
        <w:numPr>
          <w:ilvl w:val="0"/>
          <w:numId w:val="3"/>
        </w:numPr>
        <w:jc w:val="both"/>
      </w:pPr>
      <w:r w:rsidRPr="007056CD">
        <w:lastRenderedPageBreak/>
        <w:t>Za nekretnine pod točkom 1.11. je utvrđena vrijednost nekretnine u iznosu od 18.433,00 kuna, a na ovom ročištu za dražbu se predmetna nekretnina prodaje za početnu cijenu u iznosu od 6.795,14 kn.</w:t>
      </w:r>
    </w:p>
    <w:p w:rsidRDefault="0031735F" w:rsidP="0031735F" w:rsidR="0031735F" w:rsidRPr="007056CD">
      <w:pPr>
        <w:pStyle w:val="Odlomakpopisa"/>
        <w:numPr>
          <w:ilvl w:val="0"/>
          <w:numId w:val="3"/>
        </w:numPr>
        <w:jc w:val="both"/>
      </w:pPr>
      <w:r w:rsidRPr="007056CD">
        <w:t>Za nekretnine pod točkom 1.12. je utvrđena vrijednost nekretnine u iznosu od 16.664,18 kuna, a na ovom ročištu za dražbu se predmetna nekretnina prodaje za početnu cijenu u iznosu od 6.143,09 kn.</w:t>
      </w:r>
    </w:p>
    <w:p w:rsidRDefault="0031735F" w:rsidP="0031735F" w:rsidR="0031735F" w:rsidRPr="007056CD">
      <w:pPr>
        <w:pStyle w:val="Odlomakpopisa"/>
        <w:numPr>
          <w:ilvl w:val="0"/>
          <w:numId w:val="3"/>
        </w:numPr>
        <w:jc w:val="both"/>
      </w:pPr>
      <w:r w:rsidRPr="007056CD">
        <w:t>Za nekretnine pod točkom 1.13. je utvrđena vrijednost nekretnine u iznosu od 2.904,94 kuna, a na ovom ročištu za dražbu se predmetna nekretnina prodaje za početnu cijenu u iznosu od 1.</w:t>
      </w:r>
      <w:r w:rsidR="00DF7ED2" w:rsidRPr="007056CD">
        <w:t>070,88</w:t>
      </w:r>
      <w:r w:rsidRPr="007056CD">
        <w:t xml:space="preserve"> kn.</w:t>
      </w:r>
    </w:p>
    <w:p w:rsidRDefault="0031735F" w:rsidP="0031735F" w:rsidR="0031735F" w:rsidRPr="007056CD">
      <w:pPr>
        <w:pStyle w:val="Odlomakpopisa"/>
        <w:numPr>
          <w:ilvl w:val="0"/>
          <w:numId w:val="3"/>
        </w:numPr>
        <w:jc w:val="both"/>
      </w:pPr>
      <w:r w:rsidRPr="007056CD">
        <w:t>Za nekretnine pod točkom 1.14. je utvrđena vrijednost nekretnine u iznosu od 9.146,68 kuna, a na ovom ročištu za dražbu se predmetna nekretnina prodaje za poč</w:t>
      </w:r>
      <w:r w:rsidR="00DF7ED2" w:rsidRPr="007056CD">
        <w:t>etnu cijenu u iznosu od 3.372,16</w:t>
      </w:r>
      <w:r w:rsidRPr="007056CD">
        <w:t xml:space="preserve"> kn.</w:t>
      </w:r>
    </w:p>
    <w:p w:rsidRDefault="0031735F" w:rsidP="0031735F" w:rsidR="0031735F" w:rsidRPr="007056CD">
      <w:pPr>
        <w:pStyle w:val="Odlomakpopisa"/>
        <w:numPr>
          <w:ilvl w:val="0"/>
          <w:numId w:val="3"/>
        </w:numPr>
        <w:jc w:val="both"/>
      </w:pPr>
      <w:r w:rsidRPr="007056CD">
        <w:t xml:space="preserve">Za nekretnine pod točkom 1.15. je utvrđena vrijednost nekretnine u iznosu od 434,44  kuna, a na ovom ročištu za dražbu se predmetna nekretnina prodaje za početnu cijenu u iznosu od </w:t>
      </w:r>
      <w:r w:rsidR="00DF7ED2" w:rsidRPr="007056CD">
        <w:t>160</w:t>
      </w:r>
      <w:r w:rsidRPr="007056CD">
        <w:t>,</w:t>
      </w:r>
      <w:r w:rsidR="00DF7ED2" w:rsidRPr="007056CD">
        <w:t>16</w:t>
      </w:r>
      <w:r w:rsidRPr="007056CD">
        <w:t xml:space="preserve"> kn.</w:t>
      </w:r>
    </w:p>
    <w:p w:rsidRDefault="00D01DB0" w:rsidP="00D41A0D" w:rsidR="00D01DB0" w:rsidRPr="007056CD">
      <w:pPr>
        <w:ind w:firstLine="708"/>
        <w:jc w:val="both"/>
      </w:pPr>
    </w:p>
    <w:p w:rsidRDefault="00D41A0D" w:rsidP="00D41A0D" w:rsidR="00D41A0D" w:rsidRPr="007056CD">
      <w:pPr>
        <w:ind w:firstLine="708"/>
        <w:jc w:val="both"/>
      </w:pPr>
      <w:r w:rsidRPr="007056CD">
        <w:t xml:space="preserve">Ročište za </w:t>
      </w:r>
      <w:r w:rsidR="0031735F" w:rsidRPr="007056CD">
        <w:rPr>
          <w:b/>
        </w:rPr>
        <w:t>sedmu</w:t>
      </w:r>
      <w:r w:rsidRPr="007056CD">
        <w:t xml:space="preserve"> dražbu se određuje za dan </w:t>
      </w:r>
    </w:p>
    <w:p w:rsidRDefault="00D41A0D" w:rsidP="002A7770" w:rsidR="002A7770" w:rsidRPr="007056CD">
      <w:pPr>
        <w:jc w:val="both"/>
      </w:pPr>
      <w:r w:rsidRPr="007056CD">
        <w:tab/>
      </w:r>
    </w:p>
    <w:p w:rsidRDefault="002A7770" w:rsidP="002A7770" w:rsidR="00D41A0D" w:rsidRPr="007056CD">
      <w:pPr>
        <w:jc w:val="both"/>
        <w:rPr>
          <w:b/>
        </w:rPr>
      </w:pPr>
      <w:r w:rsidRPr="007056CD">
        <w:tab/>
      </w:r>
      <w:r w:rsidRPr="007056CD">
        <w:tab/>
      </w:r>
      <w:r w:rsidR="00D41A0D" w:rsidRPr="007056CD">
        <w:rPr>
          <w:b/>
        </w:rPr>
        <w:t xml:space="preserve">                 </w:t>
      </w:r>
      <w:r w:rsidR="0031735F" w:rsidRPr="007056CD">
        <w:rPr>
          <w:b/>
        </w:rPr>
        <w:t>1</w:t>
      </w:r>
      <w:r w:rsidR="00312B16" w:rsidRPr="007056CD">
        <w:rPr>
          <w:b/>
        </w:rPr>
        <w:t>9</w:t>
      </w:r>
      <w:r w:rsidR="00D41A0D" w:rsidRPr="007056CD">
        <w:rPr>
          <w:b/>
        </w:rPr>
        <w:t xml:space="preserve">. </w:t>
      </w:r>
      <w:r w:rsidR="0031735F" w:rsidRPr="007056CD">
        <w:rPr>
          <w:b/>
        </w:rPr>
        <w:t xml:space="preserve">listopada </w:t>
      </w:r>
      <w:r w:rsidR="00D41A0D" w:rsidRPr="007056CD">
        <w:rPr>
          <w:b/>
        </w:rPr>
        <w:t>201</w:t>
      </w:r>
      <w:r w:rsidRPr="007056CD">
        <w:rPr>
          <w:b/>
        </w:rPr>
        <w:t>5</w:t>
      </w:r>
      <w:r w:rsidR="00D41A0D" w:rsidRPr="007056CD">
        <w:rPr>
          <w:b/>
        </w:rPr>
        <w:t xml:space="preserve">. godine sa početkom u </w:t>
      </w:r>
      <w:r w:rsidR="00312B16" w:rsidRPr="007056CD">
        <w:rPr>
          <w:b/>
        </w:rPr>
        <w:t>1</w:t>
      </w:r>
      <w:r w:rsidR="0031735F" w:rsidRPr="007056CD">
        <w:rPr>
          <w:b/>
        </w:rPr>
        <w:t>1</w:t>
      </w:r>
      <w:r w:rsidR="00D41A0D" w:rsidRPr="007056CD">
        <w:rPr>
          <w:b/>
        </w:rPr>
        <w:t>,</w:t>
      </w:r>
      <w:r w:rsidR="0031735F" w:rsidRPr="007056CD">
        <w:rPr>
          <w:b/>
        </w:rPr>
        <w:t>00</w:t>
      </w:r>
      <w:r w:rsidR="007056CD" w:rsidRPr="007056CD">
        <w:rPr>
          <w:b/>
        </w:rPr>
        <w:t xml:space="preserve"> sati</w:t>
      </w:r>
    </w:p>
    <w:p w:rsidRDefault="00D41A0D" w:rsidP="00D41A0D" w:rsidR="00D41A0D" w:rsidRPr="007056CD">
      <w:pPr>
        <w:ind w:firstLine="708" w:left="708"/>
        <w:jc w:val="center"/>
        <w:rPr>
          <w:b/>
        </w:rPr>
      </w:pPr>
      <w:r w:rsidRPr="007056CD">
        <w:rPr>
          <w:b/>
        </w:rPr>
        <w:t>kod Trgovačkog suda u Zagrebu, Zagreb, Petrinjska 8, soba 95</w:t>
      </w:r>
      <w:r w:rsidR="007056CD" w:rsidRPr="007056CD">
        <w:rPr>
          <w:b/>
        </w:rPr>
        <w:t>/II</w:t>
      </w:r>
    </w:p>
    <w:p w:rsidRDefault="00D41A0D" w:rsidP="00D41A0D" w:rsidR="00D41A0D" w:rsidRPr="007056CD">
      <w:pPr>
        <w:jc w:val="both"/>
        <w:rPr>
          <w:u w:val="single"/>
        </w:rPr>
      </w:pPr>
    </w:p>
    <w:p w:rsidRDefault="00D41A0D" w:rsidP="00D41A0D" w:rsidR="00D41A0D" w:rsidRPr="007056CD">
      <w:pPr>
        <w:jc w:val="both"/>
      </w:pPr>
      <w:r w:rsidRPr="007056CD">
        <w:tab/>
      </w:r>
      <w:r w:rsidRPr="007056CD">
        <w:rPr>
          <w:b/>
        </w:rPr>
        <w:t xml:space="preserve">III  </w:t>
      </w:r>
      <w:r w:rsidRPr="007056CD">
        <w:t xml:space="preserve"> Ovaj Zaključak objaviti  će se:</w:t>
      </w:r>
    </w:p>
    <w:p w:rsidRDefault="00D41A0D" w:rsidP="00D41A0D" w:rsidR="00D41A0D" w:rsidRPr="007056CD">
      <w:pPr>
        <w:numPr>
          <w:ilvl w:val="0"/>
          <w:numId w:val="1"/>
        </w:numPr>
        <w:jc w:val="both"/>
      </w:pPr>
      <w:r w:rsidRPr="007056CD">
        <w:t>na oglasnoj ploči suda na rok od 15 dana</w:t>
      </w:r>
    </w:p>
    <w:p w:rsidRDefault="00D41A0D" w:rsidP="00D41A0D" w:rsidR="00D41A0D" w:rsidRPr="007056CD">
      <w:pPr>
        <w:numPr>
          <w:ilvl w:val="0"/>
          <w:numId w:val="1"/>
        </w:numPr>
        <w:jc w:val="both"/>
      </w:pPr>
      <w:r w:rsidRPr="007056CD">
        <w:t>stečajni upravitelj će dostaviti Zaključak radi objave na web stečaj i u registar nekretnina koje se prodaju u ovrsi i stečaju</w:t>
      </w:r>
    </w:p>
    <w:p w:rsidRDefault="00D41A0D" w:rsidP="00D41A0D" w:rsidR="00D41A0D" w:rsidRPr="007056CD">
      <w:pPr>
        <w:numPr>
          <w:ilvl w:val="0"/>
          <w:numId w:val="1"/>
        </w:numPr>
        <w:jc w:val="both"/>
      </w:pPr>
      <w:r w:rsidRPr="007056CD">
        <w:t>razlučni vjerovnici su ovlašteni objaviti ovaj zaključak na svojim Internet stranicama i na drugi način sa ciljem bržeg unovčenja nekretnine.</w:t>
      </w:r>
    </w:p>
    <w:p w:rsidRDefault="00D41A0D" w:rsidP="00D41A0D" w:rsidR="00D41A0D" w:rsidRPr="007056CD">
      <w:pPr>
        <w:ind w:left="360"/>
        <w:jc w:val="both"/>
      </w:pPr>
    </w:p>
    <w:p w:rsidRDefault="00D41A0D" w:rsidP="00D41A0D" w:rsidR="00D41A0D" w:rsidRPr="007056CD">
      <w:pPr>
        <w:ind w:firstLine="360"/>
        <w:jc w:val="both"/>
      </w:pPr>
      <w:r w:rsidRPr="007056CD">
        <w:rPr>
          <w:b/>
        </w:rPr>
        <w:t xml:space="preserve">  IV. </w:t>
      </w:r>
      <w:r w:rsidRPr="007056CD">
        <w:t xml:space="preserve"> Uvjeti prodaje</w:t>
      </w:r>
    </w:p>
    <w:p w:rsidRDefault="00D41A0D" w:rsidP="00D41A0D" w:rsidR="00D41A0D" w:rsidRPr="007056CD">
      <w:pPr>
        <w:ind w:left="708"/>
        <w:jc w:val="both"/>
      </w:pPr>
    </w:p>
    <w:p w:rsidRDefault="00D41A0D" w:rsidP="00D41A0D" w:rsidR="00D41A0D" w:rsidRPr="007056CD">
      <w:r w:rsidRPr="007056CD">
        <w:t>- Nekretnine će se prodati putem javne dražbe</w:t>
      </w:r>
    </w:p>
    <w:p w:rsidRDefault="00D41A0D" w:rsidP="00D41A0D" w:rsidR="00D41A0D" w:rsidRPr="007056CD">
      <w:pPr>
        <w:jc w:val="both"/>
      </w:pPr>
      <w:r w:rsidRPr="007056CD">
        <w:t>- Nekretnine su slobodne od osoba i stvari.</w:t>
      </w:r>
    </w:p>
    <w:p w:rsidRDefault="00D41A0D" w:rsidP="00D41A0D" w:rsidR="00D41A0D" w:rsidRPr="007056CD">
      <w:pPr>
        <w:tabs>
          <w:tab w:pos="0" w:val="left"/>
          <w:tab w:pos="2160" w:val="left"/>
        </w:tabs>
        <w:jc w:val="both"/>
      </w:pPr>
      <w:r w:rsidRPr="007056CD">
        <w:t>- Kupac je dužan  položiti kupovninu u roku 30 dana od donošenja rješenja o dosudi. Ako kupac u tom roku ne položi kupovninu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višu cijenu.</w:t>
      </w:r>
    </w:p>
    <w:p w:rsidRDefault="00D41A0D" w:rsidP="00D41A0D" w:rsidR="00D41A0D" w:rsidRPr="007056CD">
      <w:pPr>
        <w:jc w:val="both"/>
      </w:pPr>
      <w:r w:rsidRPr="007056CD">
        <w:t>-  Kao kupci na dražbi mogu sudjelovati samo osobe koje su položile jamčevinu na žiro račun Trgovačkog suda u Zagrebu broj</w:t>
      </w:r>
      <w:r w:rsidR="002A7770" w:rsidRPr="007056CD">
        <w:t xml:space="preserve"> IBAN</w:t>
      </w:r>
      <w:r w:rsidR="007056CD" w:rsidRPr="007056CD">
        <w:t>:</w:t>
      </w:r>
      <w:r w:rsidR="002A7770" w:rsidRPr="007056CD">
        <w:t xml:space="preserve"> HR92</w:t>
      </w:r>
      <w:r w:rsidRPr="007056CD">
        <w:t>23900011300000460, poziv na broj 41-1</w:t>
      </w:r>
      <w:r w:rsidR="00517BBB" w:rsidRPr="007056CD">
        <w:t>3</w:t>
      </w:r>
      <w:r w:rsidRPr="007056CD">
        <w:t xml:space="preserve">41-13 sa naznakom «jamčevina za javnu dražbu BIO-FRUCTUM d.o.o.» u iznosu od 5 posto početne prodajne cijene i to najkasnije 3 dana prije održavanja ročišta. Kupac je potvrdu o prethodnoj uplati dužan predočiti sucu na dan održavanja javne dražbe. </w:t>
      </w:r>
    </w:p>
    <w:p w:rsidRDefault="00D41A0D" w:rsidP="00D41A0D" w:rsidR="00D41A0D" w:rsidRPr="007056CD">
      <w:pPr>
        <w:jc w:val="both"/>
      </w:pPr>
      <w:r w:rsidRPr="007056CD">
        <w:t>-</w:t>
      </w:r>
      <w:r w:rsidRPr="007056CD">
        <w:tab/>
        <w:t xml:space="preserve">Osiguranje nisu dužni položiti razlučni vjerovnici, ako sudjeluju kao kupci jer njihova tražbina premašuje iznos osiguranja. </w:t>
      </w:r>
    </w:p>
    <w:p w:rsidRDefault="00D41A0D" w:rsidP="00D41A0D" w:rsidR="00D41A0D" w:rsidRPr="007056CD">
      <w:pPr>
        <w:jc w:val="both"/>
      </w:pPr>
      <w:r w:rsidRPr="007056CD">
        <w:t>-</w:t>
      </w:r>
      <w:r w:rsidRPr="007056CD">
        <w:tab/>
        <w:t>Ponuditelju, čija ponuda ne bude prihvaćena, jamčevina će se vratiti odmah po okončanju ročišta.</w:t>
      </w:r>
    </w:p>
    <w:p w:rsidRDefault="00D41A0D" w:rsidP="00D41A0D" w:rsidR="00D41A0D" w:rsidRPr="007056CD">
      <w:pPr>
        <w:jc w:val="both"/>
      </w:pPr>
      <w:r w:rsidRPr="007056CD">
        <w:lastRenderedPageBreak/>
        <w:t>-</w:t>
      </w:r>
      <w:r w:rsidRPr="007056CD">
        <w:tab/>
        <w:t>Poreze i pristojbe u svezi s prodajom plaća kupac, kao i troškove uknjižbe.</w:t>
      </w:r>
    </w:p>
    <w:p w:rsidRDefault="00D41A0D" w:rsidP="00D41A0D" w:rsidR="00D41A0D" w:rsidRPr="007056CD">
      <w:pPr>
        <w:jc w:val="both"/>
      </w:pPr>
      <w:r w:rsidRPr="007056CD">
        <w:t>-</w:t>
      </w:r>
      <w:r w:rsidRPr="007056CD">
        <w:tab/>
        <w:t>Ročište za javnu dražbu održati će se iako na njemu sudjeluje samo jedan ponuditelj.</w:t>
      </w:r>
    </w:p>
    <w:p w:rsidRDefault="00D41A0D" w:rsidP="00D41A0D" w:rsidR="00D41A0D" w:rsidRPr="007056CD">
      <w:pPr>
        <w:jc w:val="both"/>
      </w:pPr>
      <w:r w:rsidRPr="007056CD">
        <w:t>-</w:t>
      </w:r>
      <w:r w:rsidRPr="007056CD">
        <w:tab/>
        <w:t>Imovina se prodaje po principu viđeno-kupljeno što isključuje sve naknadne prigovore kupca na materijalne nedostatke.</w:t>
      </w:r>
    </w:p>
    <w:p w:rsidRDefault="00D41A0D" w:rsidP="00D41A0D" w:rsidR="00D41A0D" w:rsidRPr="007056CD">
      <w:pPr>
        <w:jc w:val="both"/>
      </w:pPr>
      <w:r w:rsidRPr="007056CD">
        <w:t xml:space="preserve">- </w:t>
      </w:r>
      <w:r w:rsidRPr="007056CD">
        <w:tab/>
        <w:t>Nakon što kupac položi kupovinu i rješenje o dosudi postane pravomoćno sud će zaključkom o predaji nekretnine kupcu odrediti upis prava vlasništva u korist kupca te brisanje tereta na tim nekretninama.</w:t>
      </w:r>
    </w:p>
    <w:p w:rsidRDefault="00D41A0D" w:rsidP="00D41A0D" w:rsidR="00D41A0D" w:rsidRPr="007056CD">
      <w:pPr>
        <w:numPr>
          <w:ilvl w:val="0"/>
          <w:numId w:val="1"/>
        </w:numPr>
        <w:jc w:val="both"/>
      </w:pPr>
      <w:r w:rsidRPr="007056CD">
        <w:t xml:space="preserve">Imovina koja je predmet prodaje može se razgledati uz prethodni dogovor sa stečajnim upraviteljem. </w:t>
      </w:r>
    </w:p>
    <w:p w:rsidRDefault="00D41A0D" w:rsidP="00D41A0D" w:rsidR="00D41A0D" w:rsidRPr="007056CD">
      <w:pPr>
        <w:jc w:val="center"/>
        <w:rPr>
          <w:b/>
        </w:rPr>
      </w:pPr>
    </w:p>
    <w:p w:rsidRDefault="00D41A0D" w:rsidP="00D41A0D" w:rsidR="00D41A0D" w:rsidRPr="007056CD">
      <w:pPr>
        <w:jc w:val="center"/>
        <w:rPr>
          <w:b/>
        </w:rPr>
      </w:pPr>
    </w:p>
    <w:p w:rsidRDefault="00D41A0D" w:rsidP="00D41A0D" w:rsidR="00D41A0D" w:rsidRPr="007056CD">
      <w:pPr>
        <w:jc w:val="center"/>
      </w:pPr>
      <w:r w:rsidRPr="007056CD">
        <w:t xml:space="preserve">Obrazloženje </w:t>
      </w:r>
    </w:p>
    <w:p w:rsidRDefault="00D41A0D" w:rsidP="00D41A0D" w:rsidR="00D41A0D" w:rsidRPr="007056CD">
      <w:pPr>
        <w:jc w:val="center"/>
      </w:pPr>
    </w:p>
    <w:p w:rsidRDefault="007056CD" w:rsidP="00D41A0D" w:rsidR="00D41A0D" w:rsidRPr="007056CD">
      <w:pPr>
        <w:jc w:val="both"/>
      </w:pPr>
      <w:r w:rsidRPr="007056CD">
        <w:tab/>
      </w:r>
      <w:r w:rsidR="00D41A0D" w:rsidRPr="007056CD">
        <w:t>Pošto je rješenje o prodaji nekretnina u stečajnom postupku postalo pravomoćno sud je nakon održanog ročišta radi očitovanja razlučnih vjerovnika odredio početnu cijenu na dražbi te je odredio ročište radi prodaje nekretnine.</w:t>
      </w:r>
      <w:r w:rsidR="00517BBB" w:rsidRPr="007056CD">
        <w:t xml:space="preserve"> Kako na prethodnoj dražbi nije bilo kupaca, određena je naredna dražba.</w:t>
      </w:r>
    </w:p>
    <w:p w:rsidRDefault="00D41A0D" w:rsidP="00D41A0D" w:rsidR="00D41A0D" w:rsidRPr="007056CD">
      <w:pPr>
        <w:jc w:val="both"/>
      </w:pPr>
    </w:p>
    <w:p w:rsidRDefault="005332BF" w:rsidP="00AD41C6" w:rsidR="005332BF" w:rsidRPr="007056CD">
      <w:pPr>
        <w:jc w:val="center"/>
      </w:pPr>
      <w:r w:rsidRPr="007056CD">
        <w:t xml:space="preserve">U Zagrebu, </w:t>
      </w:r>
      <w:r w:rsidR="0031735F" w:rsidRPr="007056CD">
        <w:t>29</w:t>
      </w:r>
      <w:r w:rsidR="00880910" w:rsidRPr="007056CD">
        <w:t xml:space="preserve">. </w:t>
      </w:r>
      <w:r w:rsidR="0031735F" w:rsidRPr="007056CD">
        <w:t>rujna</w:t>
      </w:r>
      <w:r w:rsidR="00880910" w:rsidRPr="007056CD">
        <w:t xml:space="preserve"> </w:t>
      </w:r>
      <w:r w:rsidR="00517BBB" w:rsidRPr="007056CD">
        <w:t>2015.</w:t>
      </w:r>
      <w:r w:rsidR="00373A9B" w:rsidRPr="007056CD">
        <w:t xml:space="preserve"> </w:t>
      </w:r>
    </w:p>
    <w:p w:rsidRDefault="00AD41C6" w:rsidP="00AD41C6" w:rsidR="00AD41C6" w:rsidRPr="007056CD">
      <w:pPr>
        <w:jc w:val="center"/>
      </w:pPr>
    </w:p>
    <w:p w:rsidRDefault="005332BF" w:rsidP="007056CD" w:rsidR="005332BF" w:rsidRPr="007056CD">
      <w:pPr>
        <w:ind w:left="705"/>
        <w:jc w:val="right"/>
      </w:pPr>
      <w:r w:rsidRPr="007056CD">
        <w:tab/>
      </w:r>
      <w:r w:rsidRPr="007056CD">
        <w:tab/>
      </w:r>
      <w:r w:rsidRPr="007056CD">
        <w:tab/>
      </w:r>
      <w:r w:rsidRPr="007056CD">
        <w:tab/>
      </w:r>
      <w:r w:rsidRPr="007056CD">
        <w:tab/>
      </w:r>
      <w:r w:rsidRPr="007056CD">
        <w:tab/>
      </w:r>
      <w:r w:rsidRPr="007056CD">
        <w:tab/>
      </w:r>
      <w:r w:rsidRPr="007056CD">
        <w:tab/>
        <w:t xml:space="preserve">  STEČAJNI SUDAC:</w:t>
      </w:r>
    </w:p>
    <w:p w:rsidRDefault="005332BF" w:rsidP="007056CD" w:rsidR="005332BF" w:rsidRPr="007056CD">
      <w:pPr>
        <w:jc w:val="right"/>
      </w:pPr>
      <w:r w:rsidRPr="007056CD">
        <w:tab/>
      </w:r>
      <w:r w:rsidRPr="007056CD">
        <w:tab/>
      </w:r>
      <w:r w:rsidRPr="007056CD">
        <w:tab/>
      </w:r>
      <w:r w:rsidRPr="007056CD">
        <w:tab/>
      </w:r>
      <w:r w:rsidRPr="007056CD">
        <w:tab/>
      </w:r>
      <w:r w:rsidRPr="007056CD">
        <w:tab/>
      </w:r>
      <w:r w:rsidRPr="007056CD">
        <w:tab/>
        <w:t xml:space="preserve">      dr. sc. Jelena Čuveljak</w:t>
      </w:r>
      <w:r w:rsidR="00EF7464">
        <w:t>,v.r.</w:t>
      </w:r>
    </w:p>
    <w:p w:rsidRDefault="00AD41C6" w:rsidP="009F561F" w:rsidR="00AD41C6" w:rsidRPr="007056CD">
      <w:pPr>
        <w:jc w:val="both"/>
      </w:pPr>
    </w:p>
    <w:p w:rsidRDefault="00AD41C6" w:rsidP="009F561F" w:rsidR="00AD41C6" w:rsidRPr="007056CD">
      <w:pPr>
        <w:jc w:val="both"/>
      </w:pPr>
    </w:p>
    <w:p w:rsidRDefault="00D41A0D" w:rsidP="00D41A0D" w:rsidR="00D41A0D" w:rsidRPr="007056CD">
      <w:pPr>
        <w:jc w:val="both"/>
      </w:pPr>
      <w:r w:rsidRPr="007056CD">
        <w:t>POUKA O PRAVNOM LIJEKU:</w:t>
      </w:r>
    </w:p>
    <w:p w:rsidRDefault="00D41A0D" w:rsidP="00D41A0D" w:rsidR="00D41A0D" w:rsidRPr="007056CD">
      <w:pPr>
        <w:jc w:val="both"/>
      </w:pPr>
      <w:r w:rsidRPr="007056CD">
        <w:t>Protiv ovog Zaključka nije dopuštena žalba.</w:t>
      </w:r>
    </w:p>
    <w:p w:rsidRDefault="00373A9B" w:rsidP="005332BF" w:rsidR="00373A9B" w:rsidRPr="007056CD"/>
    <w:p w:rsidRDefault="00EF7464" w:rsidP="0083108A" w:rsidR="00EF7464" w:rsidRPr="003528B2">
      <w:r w:rsidRPr="003528B2">
        <w:t>Za točnost otpravka-ovlašteni službenik:</w:t>
      </w:r>
    </w:p>
    <w:p w:rsidRDefault="00EF7464" w:rsidP="003528B2" w:rsidR="00EF7464" w:rsidRPr="003528B2">
      <w:r w:rsidRPr="003528B2">
        <w:t>Karmela Dolenc</w:t>
      </w:r>
    </w:p>
    <w:p w:rsidRDefault="007056CD" w:rsidP="005332BF" w:rsidR="007056CD"/>
    <w:p w:rsidRDefault="00EF7464" w:rsidP="005332BF" w:rsidR="00EF7464" w:rsidRPr="007056CD"/>
    <w:p w:rsidRDefault="007056CD" w:rsidP="005332BF" w:rsidR="007056CD" w:rsidRPr="007056CD"/>
    <w:p w:rsidRDefault="005332BF" w:rsidP="005332BF" w:rsidR="005332BF" w:rsidRPr="007056CD">
      <w:r w:rsidRPr="007056CD">
        <w:t>DNA:</w:t>
      </w:r>
    </w:p>
    <w:p w:rsidRDefault="005332BF" w:rsidP="005332BF" w:rsidR="009F561F" w:rsidRPr="007056CD">
      <w:r w:rsidRPr="007056CD">
        <w:t xml:space="preserve">1.Dužniku, </w:t>
      </w:r>
      <w:r w:rsidR="009F561F" w:rsidRPr="007056CD">
        <w:t>po stečajnom upravitelju</w:t>
      </w:r>
    </w:p>
    <w:p w:rsidRDefault="009F561F" w:rsidP="00B04173" w:rsidR="008F07FE" w:rsidRPr="007056CD">
      <w:r w:rsidRPr="007056CD">
        <w:t>2. Razlučn</w:t>
      </w:r>
      <w:r w:rsidR="00D04696" w:rsidRPr="007056CD">
        <w:t>i</w:t>
      </w:r>
      <w:r w:rsidRPr="007056CD">
        <w:t xml:space="preserve"> vjerovni</w:t>
      </w:r>
      <w:r w:rsidR="00D04696" w:rsidRPr="007056CD">
        <w:t>ci</w:t>
      </w:r>
      <w:r w:rsidRPr="007056CD">
        <w:t xml:space="preserve"> –</w:t>
      </w:r>
    </w:p>
    <w:p w:rsidRDefault="00D04696" w:rsidP="00B04173" w:rsidR="00D04696" w:rsidRPr="007056CD">
      <w:r w:rsidRPr="007056CD">
        <w:tab/>
      </w:r>
      <w:r w:rsidRPr="007056CD">
        <w:tab/>
        <w:t>- REPUBLIKA HRVATSKA-MINISTARSTVO FINANCIJA po ŽDO ZG</w:t>
      </w:r>
    </w:p>
    <w:p w:rsidRDefault="005332BF" w:rsidP="005332BF" w:rsidR="005332BF" w:rsidRPr="007056CD">
      <w:r w:rsidRPr="007056CD">
        <w:t>3.</w:t>
      </w:r>
      <w:r w:rsidR="009742D7" w:rsidRPr="007056CD">
        <w:t xml:space="preserve"> </w:t>
      </w:r>
      <w:r w:rsidRPr="007056CD">
        <w:t>Oglasna ploča</w:t>
      </w:r>
      <w:r w:rsidR="008F07FE" w:rsidRPr="007056CD">
        <w:t xml:space="preserve">, 15 dana </w:t>
      </w:r>
    </w:p>
    <w:p w:rsidRDefault="00AD41C6" w:rsidP="005332BF" w:rsidR="00AD41C6" w:rsidRPr="007056CD"/>
    <w:p w:rsidRDefault="00AD41C6" w:rsidP="005332BF" w:rsidR="00AD41C6" w:rsidRPr="007056CD"/>
    <w:sectPr w:rsidSect="00AD41C6" w:rsidR="00AD41C6" w:rsidRPr="007056CD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18A" w:rsidR="00FE118A">
      <w:r>
        <w:separator/>
      </w:r>
    </w:p>
  </w:endnote>
  <w:endnote w:id="0" w:type="continuationSeparator">
    <w:p w:rsidRDefault="00FE118A" w:rsidR="00FE1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18A" w:rsidR="00FE118A">
      <w:r>
        <w:separator/>
      </w:r>
    </w:p>
  </w:footnote>
  <w:footnote w:id="0" w:type="continuationSeparator">
    <w:p w:rsidRDefault="00FE118A" w:rsidR="00FE11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2E30" w:rsidP="005477F7" w:rsidR="00D046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0469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4696" w:rsidR="00D046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2E30" w:rsidP="005477F7" w:rsidR="00D046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04696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A51">
      <w:rPr>
        <w:rStyle w:val="Brojstranice"/>
        <w:noProof/>
      </w:rPr>
      <w:t>11</w:t>
    </w:r>
    <w:r>
      <w:rPr>
        <w:rStyle w:val="Brojstranice"/>
      </w:rPr>
      <w:fldChar w:fldCharType="end"/>
    </w:r>
  </w:p>
  <w:p w:rsidRDefault="00D04696" w:rsidR="00D04696">
    <w:pPr>
      <w:pStyle w:val="Zaglavlje"/>
    </w:pPr>
    <w:r>
      <w:tab/>
    </w:r>
    <w:r>
      <w:tab/>
      <w:t>5-St-</w:t>
    </w:r>
    <w:r w:rsidR="00832B99">
      <w:t>1</w:t>
    </w:r>
    <w:r w:rsidR="008F07FE">
      <w:t>341</w:t>
    </w:r>
    <w:r>
      <w:t>/1</w:t>
    </w:r>
    <w:r w:rsidR="00832B99">
      <w:t>3</w:t>
    </w:r>
    <w:r w:rsidR="007056CD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6CD" w:rsidR="007056CD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A42359"/>
    <w:multiLevelType w:val="hybridMultilevel"/>
    <w:tmpl w:val="021C3DF6"/>
    <w:lvl w:tplc="0EB22676"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">
    <w:nsid w:val="52A0055D"/>
    <w:multiLevelType w:val="hybridMultilevel"/>
    <w:tmpl w:val="DFAC69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441C5"/>
    <w:rsid w:val="00055659"/>
    <w:rsid w:val="00061B9F"/>
    <w:rsid w:val="000723A6"/>
    <w:rsid w:val="000743C2"/>
    <w:rsid w:val="000B2164"/>
    <w:rsid w:val="000B5935"/>
    <w:rsid w:val="000E4223"/>
    <w:rsid w:val="000F3BF7"/>
    <w:rsid w:val="00131624"/>
    <w:rsid w:val="00175F04"/>
    <w:rsid w:val="00197AB2"/>
    <w:rsid w:val="001B2479"/>
    <w:rsid w:val="001E3A22"/>
    <w:rsid w:val="0020014E"/>
    <w:rsid w:val="00217531"/>
    <w:rsid w:val="0023071D"/>
    <w:rsid w:val="00282452"/>
    <w:rsid w:val="00284F66"/>
    <w:rsid w:val="002907CD"/>
    <w:rsid w:val="002A7770"/>
    <w:rsid w:val="00312B16"/>
    <w:rsid w:val="0031735F"/>
    <w:rsid w:val="00321CE1"/>
    <w:rsid w:val="003401CA"/>
    <w:rsid w:val="003635F6"/>
    <w:rsid w:val="00371D7E"/>
    <w:rsid w:val="00373A9B"/>
    <w:rsid w:val="00383F00"/>
    <w:rsid w:val="003A2E30"/>
    <w:rsid w:val="003A4CFE"/>
    <w:rsid w:val="003B1560"/>
    <w:rsid w:val="003D0047"/>
    <w:rsid w:val="00412286"/>
    <w:rsid w:val="00434106"/>
    <w:rsid w:val="00446509"/>
    <w:rsid w:val="004625DC"/>
    <w:rsid w:val="00487CCB"/>
    <w:rsid w:val="004B3E87"/>
    <w:rsid w:val="004B7A3D"/>
    <w:rsid w:val="004C06BF"/>
    <w:rsid w:val="004C7766"/>
    <w:rsid w:val="00517BBB"/>
    <w:rsid w:val="00520363"/>
    <w:rsid w:val="00523A51"/>
    <w:rsid w:val="00530E01"/>
    <w:rsid w:val="005332BF"/>
    <w:rsid w:val="00543E1D"/>
    <w:rsid w:val="005477F7"/>
    <w:rsid w:val="00551B4D"/>
    <w:rsid w:val="00553CF2"/>
    <w:rsid w:val="00560850"/>
    <w:rsid w:val="005622E4"/>
    <w:rsid w:val="00572058"/>
    <w:rsid w:val="00572BB5"/>
    <w:rsid w:val="00581236"/>
    <w:rsid w:val="0059663C"/>
    <w:rsid w:val="0059716D"/>
    <w:rsid w:val="005B2DF6"/>
    <w:rsid w:val="006307A0"/>
    <w:rsid w:val="00647B76"/>
    <w:rsid w:val="0065721E"/>
    <w:rsid w:val="0066571D"/>
    <w:rsid w:val="00675368"/>
    <w:rsid w:val="006772D4"/>
    <w:rsid w:val="00685FC2"/>
    <w:rsid w:val="00691D50"/>
    <w:rsid w:val="006A44EA"/>
    <w:rsid w:val="006E0A4B"/>
    <w:rsid w:val="007056CD"/>
    <w:rsid w:val="00713443"/>
    <w:rsid w:val="007138C5"/>
    <w:rsid w:val="0073632C"/>
    <w:rsid w:val="00740CB5"/>
    <w:rsid w:val="00773BF3"/>
    <w:rsid w:val="007771C5"/>
    <w:rsid w:val="00780E06"/>
    <w:rsid w:val="007D3D83"/>
    <w:rsid w:val="00807D56"/>
    <w:rsid w:val="00832B99"/>
    <w:rsid w:val="0085493C"/>
    <w:rsid w:val="00865E71"/>
    <w:rsid w:val="008751C7"/>
    <w:rsid w:val="00880910"/>
    <w:rsid w:val="00881ECD"/>
    <w:rsid w:val="008D74ED"/>
    <w:rsid w:val="008F07FE"/>
    <w:rsid w:val="00900528"/>
    <w:rsid w:val="009060A5"/>
    <w:rsid w:val="00906D98"/>
    <w:rsid w:val="00911FF4"/>
    <w:rsid w:val="0093045E"/>
    <w:rsid w:val="009526BF"/>
    <w:rsid w:val="00955D51"/>
    <w:rsid w:val="00957DFE"/>
    <w:rsid w:val="009725FC"/>
    <w:rsid w:val="009742D7"/>
    <w:rsid w:val="0098614F"/>
    <w:rsid w:val="009E3DC0"/>
    <w:rsid w:val="009F1258"/>
    <w:rsid w:val="009F561F"/>
    <w:rsid w:val="00A455A6"/>
    <w:rsid w:val="00A575E0"/>
    <w:rsid w:val="00A70E8E"/>
    <w:rsid w:val="00A766EE"/>
    <w:rsid w:val="00A80C08"/>
    <w:rsid w:val="00A90F2B"/>
    <w:rsid w:val="00AB07C0"/>
    <w:rsid w:val="00AB34C5"/>
    <w:rsid w:val="00AD41C6"/>
    <w:rsid w:val="00AE1537"/>
    <w:rsid w:val="00AE212D"/>
    <w:rsid w:val="00B04173"/>
    <w:rsid w:val="00B049B3"/>
    <w:rsid w:val="00B062FD"/>
    <w:rsid w:val="00B265D6"/>
    <w:rsid w:val="00B419C8"/>
    <w:rsid w:val="00B52CAF"/>
    <w:rsid w:val="00B54318"/>
    <w:rsid w:val="00B55ACA"/>
    <w:rsid w:val="00C0755B"/>
    <w:rsid w:val="00C152C5"/>
    <w:rsid w:val="00C4700A"/>
    <w:rsid w:val="00C56D4B"/>
    <w:rsid w:val="00C64A90"/>
    <w:rsid w:val="00C9057C"/>
    <w:rsid w:val="00D01DB0"/>
    <w:rsid w:val="00D04696"/>
    <w:rsid w:val="00D375CB"/>
    <w:rsid w:val="00D41A0D"/>
    <w:rsid w:val="00D50170"/>
    <w:rsid w:val="00D508B3"/>
    <w:rsid w:val="00D82630"/>
    <w:rsid w:val="00DB3C6F"/>
    <w:rsid w:val="00DB4958"/>
    <w:rsid w:val="00DD43E4"/>
    <w:rsid w:val="00DE2DAD"/>
    <w:rsid w:val="00DF7ED2"/>
    <w:rsid w:val="00E33272"/>
    <w:rsid w:val="00E34359"/>
    <w:rsid w:val="00E62C78"/>
    <w:rsid w:val="00EB3A4A"/>
    <w:rsid w:val="00EF163A"/>
    <w:rsid w:val="00EF4D5D"/>
    <w:rsid w:val="00EF6F43"/>
    <w:rsid w:val="00EF7464"/>
    <w:rsid w:val="00EF7AB9"/>
    <w:rsid w:val="00F168A2"/>
    <w:rsid w:val="00F16C67"/>
    <w:rsid w:val="00F27193"/>
    <w:rsid w:val="00F52070"/>
    <w:rsid w:val="00F523CF"/>
    <w:rsid w:val="00F976B4"/>
    <w:rsid w:val="00FB3894"/>
    <w:rsid w:val="00FB7F2C"/>
    <w:rsid w:val="00FC73A5"/>
    <w:rsid w:val="00FD3E8E"/>
    <w:rsid w:val="00FD4EC6"/>
    <w:rsid w:val="00FE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5332BF"/>
    <w:pPr>
      <w:spacing w:afterAutospacing="true" w:after="100" w:beforeAutospacing="true" w:before="100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styleId="Naglaeno" w:type="character">
    <w:name w:val="Strong"/>
    <w:uiPriority w:val="22"/>
    <w:qFormat/>
    <w:rsid w:val="00373A9B"/>
    <w:rPr>
      <w:b/>
      <w:bCs/>
    </w:rPr>
  </w:style>
  <w:style w:customStyle="true" w:styleId="apple-converted-space" w:type="character">
    <w:name w:val="apple-converted-space"/>
    <w:basedOn w:val="Zadanifontodlomka"/>
    <w:rsid w:val="009725FC"/>
  </w:style>
  <w:style w:styleId="Odlomakpopisa" w:type="paragraph">
    <w:name w:val="List Paragraph"/>
    <w:basedOn w:val="Normal"/>
    <w:uiPriority w:val="34"/>
    <w:qFormat/>
    <w:rsid w:val="00773B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0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0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0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0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5332BF"/>
    <w:pPr>
      <w:spacing w:after="100" w:afterAutospacing="1" w:before="100" w:beforeAutospacing="1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styleId="Naglaeno" w:type="character">
    <w:name w:val="Strong"/>
    <w:uiPriority w:val="22"/>
    <w:qFormat/>
    <w:rsid w:val="00373A9B"/>
    <w:rPr>
      <w:b/>
      <w:bCs/>
    </w:rPr>
  </w:style>
  <w:style w:customStyle="1" w:styleId="apple-converted-space" w:type="character">
    <w:name w:val="apple-converted-space"/>
    <w:basedOn w:val="Zadanifontodlomka"/>
    <w:rsid w:val="009725FC"/>
  </w:style>
  <w:style w:styleId="Odlomakpopisa" w:type="paragraph">
    <w:name w:val="List Paragraph"/>
    <w:basedOn w:val="Normal"/>
    <w:uiPriority w:val="34"/>
    <w:qFormat/>
    <w:rsid w:val="00773B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0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0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0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0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7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91618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42295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676882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40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67235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906864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21909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874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229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213003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81679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69347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92045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339900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6941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1628911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6709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6053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86447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3584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196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5722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307676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267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85490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70105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58738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9838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4872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061435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93522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10253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59434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91967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457720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077749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479020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734067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15766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35803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3037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334425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294845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17363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58095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049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399690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41079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7545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415038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90407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8366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03793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9703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30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20570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8611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556645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07480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47618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955196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286087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60559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88249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075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8211992">
          <w:marLeft w:val="0"/>
          <w:marRight w:val="0"/>
          <w:marTop w:val="240"/>
          <w:marBottom w:val="72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901134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041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70634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6123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1418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8209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53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232550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77022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33413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30569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63742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845277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220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14466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629038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32836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99620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03658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03292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367742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9922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1278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16045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240356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72474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124340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45884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775239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3387882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078766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53431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08372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43873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79450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381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4088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132495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769535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456426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St-1341/2013-94</izvorni_sadrzaj>
    <derivirana_varijabla naziv="DomainObject.Oznaka_1">St-1341/2013-94</derivirana_varijabla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11</izvorni_sadrzaj>
    <derivirana_varijabla naziv="DomainObject.BrojStranica_1">11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St-1341/2013</izvorni_sadrzaj>
    <derivirana_varijabla naziv="DomainObject.Predmet.OznakaBroj_1">St-1341/2013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BIO-FRUCTUM d.o.o. za proizvodnju hrane i pića zastupanog po punomoćniku INES OJUROVIĆ; MLADEN NODILO</izvorni_sadrzaj>
    <derivirana_varijabla naziv="DomainObject.Predmet.ProtustrankaFormated_1">  BIO-FRUCTUM d.o.o. za proizvodnju hrane i pića zastupanog po punomoćniku INES OJUROVIĆ; MLADEN NODILO</derivirana_varijabla>
  </DomainObject.Predmet.ProtustrankaFormated>
  <DomainObject.Predmet.ProtustrankaFormatedOIB>
    <izvorni_sadrzaj>  BIO-FRUCTUM d.o.o. za proizvodnju hrane i pića, OIB 72079131300 zastupanog po punomoćniku INES OJUROVIĆ; MLADEN NODILO</izvorni_sadrzaj>
    <derivirana_varijabla naziv="DomainObject.Predmet.ProtustrankaFormatedOIB_1">  BIO-FRUCTUM d.o.o. za proizvodnju hrane i pića, OIB 72079131300 zastupanog po punomoćniku INES OJUROVIĆ; MLADEN NODILO</derivirana_varijabla>
  </DomainObject.Predmet.ProtustrankaFormatedOIB>
  <DomainObject.Predmet.ProtustrankaFormatedWithAdress>
    <izvorni_sadrzaj> BIO-FRUCTUM d.o.o. za proizvodnju hrane i pića, Velebitska 7, 10000 Zagreb zastupanog po punomoćniku INES OJUROVIĆ; MLADEN NODILO</izvorni_sadrzaj>
    <derivirana_varijabla naziv="DomainObject.Predmet.ProtustrankaFormatedWithAdress_1"> BIO-FRUCTUM d.o.o. za proizvodnju hrane i pića, Velebitska 7, 10000 Zagreb zastupanog po punomoćniku INES OJUROVIĆ; MLADEN NODILO</derivirana_varijabla>
  </DomainObject.Predmet.ProtustrankaFormatedWithAdress>
  <DomainObject.Predmet.ProtustrankaFormatedWithAdressOIB>
    <izvorni_sadrzaj> BIO-FRUCTUM d.o.o. za proizvodnju hrane i pića, OIB 72079131300, Velebitska 7, 10000 Zagreb zastupanog po punomoćniku INES OJUROVIĆ; MLADEN NODILO</izvorni_sadrzaj>
    <derivirana_varijabla naziv="DomainObject.Predmet.ProtustrankaFormatedWithAdressOIB_1"> BIO-FRUCTUM d.o.o. za proizvodnju hrane i pića, OIB 72079131300, Velebitska 7, 10000 Zagreb zastupanog po punomoćniku INES OJUROVIĆ; MLADEN NODILO</derivirana_varijabla>
  </DomainObject.Predmet.ProtustrankaFormatedWithAdressOIB>
  <DomainObject.Predmet.ProtustrankaWithAdress>
    <izvorni_sadrzaj>BIO-FRUCTUM d.o.o. za proizvodnju hrane i pića Velebitska 7, 10000 Zagreb</izvorni_sadrzaj>
    <derivirana_varijabla naziv="DomainObject.Predmet.ProtustrankaWithAdress_1">BIO-FRUCTUM d.o.o. za proizvodnju hrane i pića Velebitska 7, 10000 Zagreb</derivirana_varijabla>
  </DomainObject.Predmet.ProtustrankaWithAdress>
  <DomainObject.Predmet.ProtustrankaWithAdressOIB>
    <izvorni_sadrzaj>BIO-FRUCTUM d.o.o. za proizvodnju hrane i pića, OIB 72079131300, Velebitska 7, 10000 Zagreb</izvorni_sadrzaj>
    <derivirana_varijabla naziv="DomainObject.Predmet.ProtustrankaWithAdressOIB_1">BIO-FRUCTUM d.o.o. za proizvodnju hrane i pića, OIB 72079131300, Velebitska 7, 10000 Zagreb</derivirana_varijabla>
  </DomainObject.Predmet.ProtustrankaWithAdressOIB>
  <DomainObject.Predmet.ProtustrankaNazivFormated>
    <izvorni_sadrzaj>BIO-FRUCTUM d.o.o. za proizvodnju hrane i pića</izvorni_sadrzaj>
    <derivirana_varijabla naziv="DomainObject.Predmet.ProtustrankaNazivFormated_1">BIO-FRUCTUM d.o.o. za proizvodnju hrane i pića</derivirana_varijabla>
  </DomainObject.Predmet.ProtustrankaNazivFormated>
  <DomainObject.Predmet.ProtustrankaNazivFormatedOIB>
    <izvorni_sadrzaj>BIO-FRUCTUM d.o.o. za proizvodnju hrane i pića, OIB 72079131300</izvorni_sadrzaj>
    <derivirana_varijabla naziv="DomainObject.Predmet.ProtustrankaNazivFormatedOIB_1">BIO-FRUCTUM d.o.o. za proizvodnju hrane i pića, OIB 72079131300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AGRO-EL D.O.O.; Anđelka Sabljić</izvorni_sadrzaj>
    <derivirana_varijabla naziv="DomainObject.Predmet.StrankaFormated_1">  FINA ZAGREB; VJEROVNICI; AGRO-EL D.O.O.; Anđelka Sabljić</derivirana_varijabla>
  </DomainObject.Predmet.StrankaFormated>
  <DomainObject.Predmet.StrankaFormatedOIB>
    <izvorni_sadrzaj>  FINA ZAGREB, OIB 85821130368; VJEROVNICI; AGRO-EL D.O.O.; Anđelka Sabljić</izvorni_sadrzaj>
    <derivirana_varijabla naziv="DomainObject.Predmet.StrankaFormatedOIB_1">  FINA ZAGREB, OIB 85821130368; VJEROVNICI; AGRO-EL D.O.O.; Anđelka Sabljić</derivirana_varijabla>
  </DomainObject.Predmet.StrankaFormatedOIB>
  <DomainObject.Predmet.StrankaFormatedWithAdress>
    <izvorni_sadrzaj> FINA ZAGREB, Albrechtova 42, 10000 Zagreb; VJEROVNICI; AGRO-EL D.O.O.; Anđelka Sabljić</izvorni_sadrzaj>
    <derivirana_varijabla naziv="DomainObject.Predmet.StrankaFormatedWithAdress_1"> FINA ZAGREB, Albrechtova 42, 10000 Zagreb; VJEROVNICI; AGRO-EL D.O.O.; Anđelka Sabljić</derivirana_varijabla>
  </DomainObject.Predmet.StrankaFormatedWithAdress>
  <DomainObject.Predmet.StrankaFormatedWithAdressOIB>
    <izvorni_sadrzaj> FINA ZAGREB, OIB 85821130368, Albrechtova 42, 10000 Zagreb; VJEROVNICI; AGRO-EL D.O.O.; Anđelka Sabljić</izvorni_sadrzaj>
    <derivirana_varijabla naziv="DomainObject.Predmet.StrankaFormatedWithAdressOIB_1"> FINA ZAGREB, OIB 85821130368, Albrechtova 42, 10000 Zagreb; VJEROVNICI; AGRO-EL D.O.O.; Anđelka Sabljić</derivirana_varijabla>
  </DomainObject.Predmet.StrankaFormatedWithAdressOIB>
  <DomainObject.Predmet.StrankaWithAdress>
    <izvorni_sadrzaj>FINA ZAGREB Albrechtova 42,10000 Zagreb,VJEROVNICI ,AGRO-EL D.O.O. ,Anđelka Sabljić </izvorni_sadrzaj>
    <derivirana_varijabla naziv="DomainObject.Predmet.StrankaWithAdress_1">FINA ZAGREB Albrechtova 42,10000 Zagreb,VJEROVNICI ,AGRO-EL D.O.O. ,Anđelka Sabljić </derivirana_varijabla>
  </DomainObject.Predmet.StrankaWithAdress>
  <DomainObject.Predmet.StrankaWithAdressOIB>
    <izvorni_sadrzaj>FINA ZAGREB, OIB 85821130368, Albrechtova 42,10000 Zagreb,VJEROVNICI,AGRO-EL D.O.O.,Anđelka Sabljić</izvorni_sadrzaj>
    <derivirana_varijabla naziv="DomainObject.Predmet.StrankaWithAdressOIB_1">FINA ZAGREB, OIB 85821130368, Albrechtova 42,10000 Zagreb,VJEROVNICI,AGRO-EL D.O.O.,Anđelka Sabljić</derivirana_varijabla>
  </DomainObject.Predmet.StrankaWithAdressOIB>
  <DomainObject.Predmet.StrankaNazivFormated>
    <izvorni_sadrzaj>FINA ZAGREB,VJEROVNICI,AGRO-EL D.O.O.,Anđelka Sabljić</izvorni_sadrzaj>
    <derivirana_varijabla naziv="DomainObject.Predmet.StrankaNazivFormated_1">FINA ZAGREB,VJEROVNICI,AGRO-EL D.O.O.,Anđelka Sabljić</derivirana_varijabla>
  </DomainObject.Predmet.StrankaNazivFormated>
  <DomainObject.Predmet.StrankaNazivFormatedOIB>
    <izvorni_sadrzaj>FINA ZAGREB, OIB 85821130368,VJEROVNICI,AGRO-EL D.O.O.,Anđelka Sabljić</izvorni_sadrzaj>
    <derivirana_varijabla naziv="DomainObject.Predmet.StrankaNazivFormatedOIB_1">FINA ZAGREB, OIB 85821130368,VJEROVNICI,AGRO-EL D.O.O.,Anđelka Sabljić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ZAGREB</item>
      <item>VJEROVNICI</item>
      <item>AGRO-EL D.O.O.</item>
      <item>Anđelka Sabljić</item>
    </izvorni_sadrzaj>
    <derivirana_varijabla naziv="DomainObject.Predmet.StrankaListFormated_1">
      <item>FINA ZAGREB</item>
      <item>VJEROVNICI</item>
      <item>AGRO-EL D.O.O.</item>
      <item>Anđelka Sabljić</item>
    </derivirana_varijabla>
  </DomainObject.Predmet.StrankaListFormated>
  <DomainObject.Predmet.StrankaListFormatedOIB>
    <izvorni_sadrzaj>
      <item>FINA ZAGREB, OIB 85821130368</item>
      <item>VJEROVNICI</item>
      <item>AGRO-EL D.O.O.</item>
      <item>Anđelka Sabljić</item>
    </izvorni_sadrzaj>
    <derivirana_varijabla naziv="DomainObject.Predmet.StrankaListFormatedOIB_1">
      <item>FINA ZAGREB, OIB 85821130368</item>
      <item>VJEROVNICI</item>
      <item>AGRO-EL D.O.O.</item>
      <item>Anđelka Sabljić</item>
    </derivirana_varijabla>
  </DomainObject.Predmet.StrankaListFormatedOIB>
  <DomainObject.Predmet.StrankaListFormatedWithAdress>
    <izvorni_sadrzaj>
      <item>FINA ZAGREB, Albrechtova 42, 10000 Zagreb</item>
      <item>VJEROVNICI</item>
      <item>AGRO-EL D.O.O.</item>
      <item>Anđelka Sabljić</item>
    </izvorni_sadrzaj>
    <derivirana_varijabla naziv="DomainObject.Predmet.StrankaListFormatedWithAdress_1">
      <item>FINA ZAGREB, Albrechtova 42, 10000 Zagreb</item>
      <item>VJEROVNICI</item>
      <item>AGRO-EL D.O.O.</item>
      <item>Anđelka Sabljić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  <item>AGRO-EL D.O.O.</item>
      <item>Anđelka Sabljić</item>
    </izvorni_sadrzaj>
    <derivirana_varijabla naziv="DomainObject.Predmet.StrankaListFormatedWithAdressOIB_1">
      <item>FINA ZAGREB, OIB 85821130368, Albrechtova 42, 10000 Zagreb</item>
      <item>VJEROVNICI</item>
      <item>AGRO-EL D.O.O.</item>
      <item>Anđelka Sabljić</item>
    </derivirana_varijabla>
  </DomainObject.Predmet.StrankaListFormatedWithAdressOIB>
  <DomainObject.Predmet.StrankaListNazivFormated>
    <izvorni_sadrzaj>
      <item>FINA ZAGREB</item>
      <item>VJEROVNICI</item>
      <item>AGRO-EL D.O.O.</item>
      <item>Anđelka Sabljić</item>
    </izvorni_sadrzaj>
    <derivirana_varijabla naziv="DomainObject.Predmet.StrankaListNazivFormated_1">
      <item>FINA ZAGREB</item>
      <item>VJEROVNICI</item>
      <item>AGRO-EL D.O.O.</item>
      <item>Anđelka Sabljić</item>
    </derivirana_varijabla>
  </DomainObject.Predmet.StrankaListNazivFormated>
  <DomainObject.Predmet.StrankaListNazivFormatedOIB>
    <izvorni_sadrzaj>
      <item>FINA ZAGREB, OIB 85821130368</item>
      <item>VJEROVNICI</item>
      <item>AGRO-EL D.O.O.</item>
      <item>Anđelka Sabljić</item>
    </izvorni_sadrzaj>
    <derivirana_varijabla naziv="DomainObject.Predmet.StrankaListNazivFormatedOIB_1">
      <item>FINA ZAGREB, OIB 85821130368</item>
      <item>VJEROVNICI</item>
      <item>AGRO-EL D.O.O.</item>
      <item>Anđelka Sabljić</item>
    </derivirana_varijabla>
  </DomainObject.Predmet.StrankaListNazivFormatedOIB>
  <DomainObject.Predmet.ProtuStrankaListFormated>
    <izvorni_sadrzaj>
      <item>BIO-FRUCTUM d.o.o. za proizvodnju hrane i pića zastupanog po punomoćniku INES OJUROVIĆ; MLADEN NODILO</item>
    </izvorni_sadrzaj>
    <derivirana_varijabla naziv="DomainObject.Predmet.ProtuStrankaListFormated_1">
      <item>BIO-FRUCTUM d.o.o. za proizvodnju hrane i pića zastupanog po punomoćniku INES OJUROVIĆ; MLADEN NODILO</item>
    </derivirana_varijabla>
  </DomainObject.Predmet.ProtuStrankaListFormated>
  <DomainObject.Predmet.ProtuStrankaListFormatedOIB>
    <izvorni_sadrzaj>
      <item>BIO-FRUCTUM d.o.o. za proizvodnju hrane i pića, OIB 72079131300 zastupanog po punomoćniku INES OJUROVIĆ; MLADEN NODILO</item>
    </izvorni_sadrzaj>
    <derivirana_varijabla naziv="DomainObject.Predmet.ProtuStrankaListFormatedOIB_1">
      <item>BIO-FRUCTUM d.o.o. za proizvodnju hrane i pića, OIB 72079131300 zastupanog po punomoćniku INES OJUROVIĆ; MLADEN NODILO</item>
    </derivirana_varijabla>
  </DomainObject.Predmet.ProtuStrankaListFormatedOIB>
  <DomainObject.Predmet.ProtuStrankaListFormatedWithAdress>
    <izvorni_sadrzaj>
      <item>BIO-FRUCTUM d.o.o. za proizvodnju hrane i pića, Velebitska 7, 10000 Zagreb zastupanog po punomoćniku INES OJUROVIĆ; MLADEN NODILO</item>
    </izvorni_sadrzaj>
    <derivirana_varijabla naziv="DomainObject.Predmet.ProtuStrankaListFormatedWithAdress_1">
      <item>BIO-FRUCTUM d.o.o. za proizvodnju hrane i pića, Velebitska 7, 10000 Zagreb zastupanog po punomoćniku INES OJUROVIĆ; MLADEN NODILO</item>
    </derivirana_varijabla>
  </DomainObject.Predmet.ProtuStrankaListFormatedWithAdress>
  <DomainObject.Predmet.ProtuStrankaListFormatedWithAdressOIB>
    <izvorni_sadrzaj>
      <item>BIO-FRUCTUM d.o.o. za proizvodnju hrane i pića, OIB 72079131300, Velebitska 7, 10000 Zagreb zastupanog po punomoćniku INES OJUROVIĆ; MLADEN NODILO</item>
    </izvorni_sadrzaj>
    <derivirana_varijabla naziv="DomainObject.Predmet.ProtuStrankaListFormatedWithAdressOIB_1">
      <item>BIO-FRUCTUM d.o.o. za proizvodnju hrane i pića, OIB 72079131300, Velebitska 7, 10000 Zagreb zastupanog po punomoćniku INES OJUROVIĆ; MLADEN NODILO</item>
    </derivirana_varijabla>
  </DomainObject.Predmet.ProtuStrankaListFormatedWithAdressOIB>
  <DomainObject.Predmet.ProtuStrankaListNazivFormated>
    <izvorni_sadrzaj>
      <item>BIO-FRUCTUM d.o.o. za proizvodnju hrane i pića</item>
    </izvorni_sadrzaj>
    <derivirana_varijabla naziv="DomainObject.Predmet.ProtuStrankaListNazivFormated_1">
      <item>BIO-FRUCTUM d.o.o. za proizvodnju hrane i pića</item>
    </derivirana_varijabla>
  </DomainObject.Predmet.ProtuStrankaListNazivFormated>
  <DomainObject.Predmet.ProtuStrankaListNazivFormatedOIB>
    <izvorni_sadrzaj>
      <item>BIO-FRUCTUM d.o.o. za proizvodnju hrane i pića, OIB 72079131300</item>
    </izvorni_sadrzaj>
    <derivirana_varijabla naziv="DomainObject.Predmet.ProtuStrankaListNazivFormatedOIB_1">
      <item>BIO-FRUCTUM d.o.o. za proizvodnju hrane i pića, OIB 72079131300</item>
    </derivirana_varijabla>
  </DomainObject.Predmet.ProtuStrankaListNazivFormatedOIB>
  <DomainObject.Predmet.OstaliListFormated>
    <izvorni_sadrzaj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izvorni_sadrzaj>
    <derivirana_varijabla naziv="DomainObject.Predmet.OstaliListFormated_1"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derivirana_varijabla>
  </DomainObject.Predmet.OstaliListFormated>
  <DomainObject.Predmet.OstaliListFormatedOIB>
    <izvorni_sadrzaj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izvorni_sadrzaj>
    <derivirana_varijabla naziv="DomainObject.Predmet.OstaliListFormatedOIB_1"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derivirana_varijabla>
  </DomainObject.Predmet.OstaliListFormatedOIB>
  <DomainObject.Predmet.OstaliListFormatedWithAdress>
    <izvorni_sadrzaj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izvorni_sadrzaj>
    <derivirana_varijabla naziv="DomainObject.Predmet.OstaliListFormatedWithAdress_1"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derivirana_varijabla>
  </DomainObject.Predmet.OstaliListFormatedWithAdress>
  <DomainObject.Predmet.OstaliListFormatedWithAdressOIB>
    <izvorni_sadrzaj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izvorni_sadrzaj>
    <derivirana_varijabla naziv="DomainObject.Predmet.OstaliListFormatedWithAdressOIB_1"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derivirana_varijabla>
  </DomainObject.Predmet.OstaliListFormatedWithAdressOIB>
  <DomainObject.Predmet.OstaliListNazivFormated>
    <izvorni_sadrzaj>
      <item>INES OJUROVIĆ</item>
      <item>MLADEN NODILO</item>
      <item>ŽDO ZAGREB</item>
      <item>JAVNOST</item>
      <item>Jozo Jelavić</item>
    </izvorni_sadrzaj>
    <derivirana_varijabla naziv="DomainObject.Predmet.OstaliListNazivFormated_1">
      <item>INES OJUROVIĆ</item>
      <item>MLADEN NODILO</item>
      <item>ŽDO ZAGREB</item>
      <item>JAVNOST</item>
      <item>Jozo Jelavić</item>
    </derivirana_varijabla>
  </DomainObject.Predmet.OstaliListNazivFormated>
  <DomainObject.Predmet.OstaliListNazivFormatedOIB>
    <izvorni_sadrzaj>
      <item>INES OJUROVIĆ</item>
      <item>MLADEN NODILO, OIB 04158482422</item>
      <item>ŽDO ZAGREB</item>
      <item>JAVNOST</item>
      <item>Jozo Jelavić, OIB 79433837132</item>
    </izvorni_sadrzaj>
    <derivirana_varijabla naziv="DomainObject.Predmet.OstaliListNazivFormatedOIB_1">
      <item>INES OJUROVIĆ</item>
      <item>MLADEN NODILO, OIB 04158482422</item>
      <item>ŽDO ZAGREB</item>
      <item>JAVNOST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>St-1341/2013-94</izvorni_sadrzaj>
    <derivirana_varijabla naziv="DomainObject.PoslovniBrojDokumenta_1">St-1341/2013-94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BIO-FRUCTUM d.o.o. za proizvodnju hrane i pića</izvorni_sadrzaj>
    <derivirana_varijabla naziv="DomainObject.Predmet.ProtustrankaIDrugi_1">BIO-FRUCTUM d.o.o. za proizvodnju hrane i pića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BIO-FRUCTUM d.o.o. za proizvodnju hrane i pića, OIB 72079131300, Velebitska 7, 10000 Zagreb</izvorni_sadrzaj>
    <derivirana_varijabla naziv="DomainObject.Predmet.ProtustrankaIDrugiAdressOIB_1">BIO-FRUCTUM d.o.o. za proizvodnju hrane i pića, OIB 72079131300, Velebitska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</item>
      <item>Jozo Jelavić</item>
      <item>Anđelka Sabljić</item>
    </izvorni_sadrzaj>
    <derivirana_varijabla naziv="DomainObject.Predmet.SudioniciListNaziv_1"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</item>
      <item>Jozo Jelavić</item>
      <item>Anđelka Sabljić</item>
    </derivirana_varijabla>
  </DomainObject.Predmet.SudioniciListNaziv>
  <DomainObject.Predmet.SudioniciListAdressOIB>
    <izvorni_sadrzaj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</item>
      <item>Jozo Jelavić, OIB 79433837132, Pavla Hatza 9,10000 Zagreb</item>
      <item>Anđelka Sabljić</item>
    </izvorni_sadrzaj>
    <derivirana_varijabla naziv="DomainObject.Predmet.SudioniciListAdressOIB_1"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</item>
      <item>Jozo Jelavić, OIB 79433837132, Pavla Hatza 9,10000 Zagreb</item>
      <item>Anđelka Sabljić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72079131300</item>
      <item>, OIB null</item>
      <item>, OIB 04158482422</item>
      <item>, OIB null</item>
      <item>, OIB null</item>
      <item>, OIB null</item>
      <item>, OIB null</item>
      <item>, OIB 79433837132</item>
      <item>, OIB null</item>
    </izvorni_sadrzaj>
    <derivirana_varijabla naziv="DomainObject.Predmet.SudioniciListNazivOIB_1">
      <item>, OIB 85821130368</item>
      <item>, OIB 72079131300</item>
      <item>, OIB null</item>
      <item>, OIB 04158482422</item>
      <item>, OIB null</item>
      <item>, OIB null</item>
      <item>, OIB null</item>
      <item>, OIB null</item>
      <item>, OIB 79433837132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11</properties:Pages>
  <properties:Words>4096</properties:Words>
  <properties:Characters>22493</properties:Characters>
  <properties:Lines>672</properties:Lines>
  <properties:Paragraphs>214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I St-12/04-51</vt:lpstr>
      <vt:lpstr>I St-12/04-51</vt:lpstr>
    </vt:vector>
  </properties:TitlesOfParts>
  <properties:LinksUpToDate>false</properties:LinksUpToDate>
  <properties:CharactersWithSpaces>26526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2015-09-14T08:05:00Z</dcterms:created>
  <dc:creator>Jelena</dc:creator>
  <cp:lastModifiedBy>Karmela Dolenc</cp:lastModifiedBy>
  <cp:lastPrinted>2015-09-14T08:07:00Z</cp:lastPrinted>
  <dcterms:modified xmlns:xsi="http://www.w3.org/2001/XMLSchema-instance" xsi:type="dcterms:W3CDTF">2015-09-29T09:55:00Z</dcterms:modified>
  <cp:revision>6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St-1341/2013-94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